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8266B" w14:textId="77777777" w:rsidR="003A7339" w:rsidRDefault="003A7339" w:rsidP="003A7339">
      <w:pPr>
        <w:pStyle w:val="11MaintitlePrelimsPrelimsstyles"/>
      </w:pPr>
      <w:commentRangeStart w:id="0"/>
      <w:r>
        <w:t>Individualised variable-interval</w:t>
      </w:r>
      <w:r w:rsidRPr="00C97496">
        <w:t xml:space="preserve"> risk</w:t>
      </w:r>
      <w:r>
        <w:t>-</w:t>
      </w:r>
      <w:r w:rsidRPr="00C97496">
        <w:t xml:space="preserve">based </w:t>
      </w:r>
      <w:r>
        <w:t>screening</w:t>
      </w:r>
      <w:r w:rsidRPr="00C97496">
        <w:t xml:space="preserve"> in diabetic retinopathy: </w:t>
      </w:r>
      <w:r>
        <w:t xml:space="preserve">the ISDR research programme and RCT of </w:t>
      </w:r>
      <w:r w:rsidRPr="00C97496">
        <w:t>safety, cost</w:t>
      </w:r>
      <w:r>
        <w:t xml:space="preserve"> </w:t>
      </w:r>
      <w:r w:rsidRPr="00C97496">
        <w:t>effectiveness and patient experience</w:t>
      </w:r>
      <w:commentRangeEnd w:id="0"/>
      <w:r>
        <w:rPr>
          <w:rStyle w:val="CommentReference"/>
        </w:rPr>
        <w:commentReference w:id="0"/>
      </w:r>
    </w:p>
    <w:p w14:paraId="299691B1" w14:textId="77777777" w:rsidR="003A7339" w:rsidRPr="003004F7" w:rsidRDefault="003A7339" w:rsidP="003A7339">
      <w:pPr>
        <w:pStyle w:val="13TitlepageauthorsPrelimsPrelimsstyles"/>
      </w:pPr>
      <w:r w:rsidRPr="00913815">
        <w:t>Simon Harding</w:t>
      </w:r>
      <w:r w:rsidRPr="003004F7">
        <w:t>,</w:t>
      </w:r>
      <w:r w:rsidRPr="003004F7">
        <w:rPr>
          <w:vertAlign w:val="superscript"/>
        </w:rPr>
        <w:t>1,2</w:t>
      </w:r>
      <w:r w:rsidRPr="00B81DDA">
        <w:t xml:space="preserve">* </w:t>
      </w:r>
      <w:r w:rsidRPr="003004F7">
        <w:t>Ayesh Alshukri,</w:t>
      </w:r>
      <w:r w:rsidRPr="003004F7">
        <w:rPr>
          <w:vertAlign w:val="superscript"/>
        </w:rPr>
        <w:t>1</w:t>
      </w:r>
      <w:r w:rsidRPr="00B81DDA">
        <w:t xml:space="preserve"> </w:t>
      </w:r>
      <w:r w:rsidRPr="003004F7">
        <w:t>Duncan Appelbe,</w:t>
      </w:r>
      <w:r w:rsidRPr="003004F7">
        <w:rPr>
          <w:vertAlign w:val="superscript"/>
        </w:rPr>
        <w:t>3</w:t>
      </w:r>
      <w:r w:rsidRPr="00F407B1">
        <w:t xml:space="preserve"> </w:t>
      </w:r>
      <w:r w:rsidRPr="003004F7">
        <w:t>Deborah Broadbent,</w:t>
      </w:r>
      <w:r w:rsidRPr="003004F7">
        <w:rPr>
          <w:vertAlign w:val="superscript"/>
        </w:rPr>
        <w:t>1,2</w:t>
      </w:r>
      <w:r w:rsidRPr="00F407B1">
        <w:t xml:space="preserve"> </w:t>
      </w:r>
      <w:r>
        <w:t>Philip Burgess,</w:t>
      </w:r>
      <w:r>
        <w:rPr>
          <w:vertAlign w:val="superscript"/>
        </w:rPr>
        <w:t>1,2</w:t>
      </w:r>
      <w:r>
        <w:t xml:space="preserve"> </w:t>
      </w:r>
      <w:r w:rsidRPr="003004F7">
        <w:t>Paula Byrne,</w:t>
      </w:r>
      <w:r w:rsidRPr="003004F7">
        <w:rPr>
          <w:vertAlign w:val="superscript"/>
        </w:rPr>
        <w:t>4</w:t>
      </w:r>
      <w:r w:rsidRPr="003004F7">
        <w:t xml:space="preserve"> Christopher Cheyne,</w:t>
      </w:r>
      <w:r w:rsidRPr="003004F7">
        <w:rPr>
          <w:vertAlign w:val="superscript"/>
        </w:rPr>
        <w:t>3</w:t>
      </w:r>
      <w:r w:rsidRPr="003004F7">
        <w:t xml:space="preserve"> </w:t>
      </w:r>
      <w:r w:rsidRPr="00C627C4">
        <w:t>Antonio Eleuteri,</w:t>
      </w:r>
      <w:r w:rsidRPr="00C627C4">
        <w:rPr>
          <w:vertAlign w:val="superscript"/>
        </w:rPr>
        <w:t>5</w:t>
      </w:r>
      <w:r w:rsidRPr="00C627C4">
        <w:t xml:space="preserve"> </w:t>
      </w:r>
      <w:r w:rsidRPr="00552688">
        <w:t>Anthony Fisher,</w:t>
      </w:r>
      <w:r w:rsidRPr="00552688">
        <w:rPr>
          <w:vertAlign w:val="superscript"/>
        </w:rPr>
        <w:t>5</w:t>
      </w:r>
      <w:r w:rsidRPr="00552688">
        <w:t xml:space="preserve"> Marta García-Fiñana,</w:t>
      </w:r>
      <w:r w:rsidRPr="00552688">
        <w:rPr>
          <w:vertAlign w:val="superscript"/>
        </w:rPr>
        <w:t>3</w:t>
      </w:r>
      <w:r w:rsidRPr="00552688">
        <w:t xml:space="preserve"> Mark Gabbay,</w:t>
      </w:r>
      <w:r w:rsidRPr="00552688">
        <w:rPr>
          <w:vertAlign w:val="superscript"/>
        </w:rPr>
        <w:t xml:space="preserve">4 </w:t>
      </w:r>
      <w:r w:rsidRPr="00552688">
        <w:t>Marilyn James,</w:t>
      </w:r>
      <w:r w:rsidRPr="00552688">
        <w:rPr>
          <w:vertAlign w:val="superscript"/>
        </w:rPr>
        <w:t>6</w:t>
      </w:r>
      <w:r w:rsidRPr="00552688">
        <w:t xml:space="preserve"> James Lathe</w:t>
      </w:r>
      <w:r w:rsidRPr="00C627C4">
        <w:t>,</w:t>
      </w:r>
      <w:r w:rsidRPr="00C627C4">
        <w:rPr>
          <w:vertAlign w:val="superscript"/>
        </w:rPr>
        <w:t>6</w:t>
      </w:r>
      <w:r w:rsidRPr="00C627C4">
        <w:t xml:space="preserve"> Tracy Moitt,</w:t>
      </w:r>
      <w:r w:rsidRPr="00C627C4">
        <w:rPr>
          <w:vertAlign w:val="superscript"/>
        </w:rPr>
        <w:t>3</w:t>
      </w:r>
      <w:r w:rsidRPr="00C627C4">
        <w:t xml:space="preserve"> Mehrdad Mobayen Rahni,</w:t>
      </w:r>
      <w:r w:rsidRPr="00C627C4">
        <w:rPr>
          <w:vertAlign w:val="superscript"/>
        </w:rPr>
        <w:t>1</w:t>
      </w:r>
      <w:r w:rsidRPr="00C627C4">
        <w:t xml:space="preserve"> John Roberts</w:t>
      </w:r>
      <w:r w:rsidRPr="003004F7">
        <w:t>,</w:t>
      </w:r>
      <w:r w:rsidRPr="003004F7">
        <w:rPr>
          <w:vertAlign w:val="superscript"/>
        </w:rPr>
        <w:t>7</w:t>
      </w:r>
      <w:r w:rsidRPr="003004F7">
        <w:t xml:space="preserve"> Christopher Sampson,</w:t>
      </w:r>
      <w:r w:rsidRPr="003004F7">
        <w:rPr>
          <w:vertAlign w:val="superscript"/>
        </w:rPr>
        <w:t>6</w:t>
      </w:r>
      <w:r w:rsidRPr="003004F7">
        <w:t xml:space="preserve"> Daniel Seddon,</w:t>
      </w:r>
      <w:r w:rsidRPr="003004F7">
        <w:rPr>
          <w:vertAlign w:val="superscript"/>
        </w:rPr>
        <w:t xml:space="preserve">8 </w:t>
      </w:r>
      <w:r w:rsidRPr="00531A43">
        <w:t>Irene Stratton</w:t>
      </w:r>
      <w:r w:rsidRPr="003004F7">
        <w:t>,</w:t>
      </w:r>
      <w:r w:rsidRPr="003004F7">
        <w:rPr>
          <w:vertAlign w:val="superscript"/>
        </w:rPr>
        <w:t>9</w:t>
      </w:r>
      <w:r w:rsidRPr="003004F7">
        <w:t xml:space="preserve"> Clare Thetford,</w:t>
      </w:r>
      <w:r w:rsidRPr="003004F7">
        <w:rPr>
          <w:vertAlign w:val="superscript"/>
        </w:rPr>
        <w:t>4</w:t>
      </w:r>
      <w:r w:rsidRPr="003004F7">
        <w:t xml:space="preserve"> Pilar Vazquez-Arango,</w:t>
      </w:r>
      <w:r w:rsidRPr="003004F7">
        <w:rPr>
          <w:vertAlign w:val="superscript"/>
        </w:rPr>
        <w:t>1</w:t>
      </w:r>
      <w:r w:rsidRPr="003004F7">
        <w:t xml:space="preserve"> Jiten Vora,</w:t>
      </w:r>
      <w:r w:rsidRPr="003004F7">
        <w:rPr>
          <w:vertAlign w:val="superscript"/>
        </w:rPr>
        <w:t>10</w:t>
      </w:r>
      <w:r>
        <w:t xml:space="preserve"> Amu Wang</w:t>
      </w:r>
      <w:r w:rsidRPr="003004F7">
        <w:rPr>
          <w:vertAlign w:val="superscript"/>
        </w:rPr>
        <w:t>1</w:t>
      </w:r>
      <w:r>
        <w:t xml:space="preserve"> and Paula Williamson</w:t>
      </w:r>
      <w:r w:rsidRPr="003004F7">
        <w:rPr>
          <w:vertAlign w:val="superscript"/>
        </w:rPr>
        <w:t>3</w:t>
      </w:r>
      <w:r w:rsidRPr="003004F7">
        <w:t xml:space="preserve"> </w:t>
      </w:r>
      <w:r>
        <w:t>The ISDR Study Group</w:t>
      </w:r>
    </w:p>
    <w:p w14:paraId="105FFD55" w14:textId="77777777" w:rsidR="003A7339" w:rsidRPr="003004F7" w:rsidRDefault="003A7339" w:rsidP="003A7339">
      <w:pPr>
        <w:pStyle w:val="15TitlepageaddressesPrelimsPrelimsstyles"/>
      </w:pPr>
      <w:r w:rsidRPr="003004F7">
        <w:rPr>
          <w:vertAlign w:val="superscript"/>
        </w:rPr>
        <w:t>1</w:t>
      </w:r>
      <w:r w:rsidRPr="003004F7">
        <w:t>Department of Eye and Vision Science, University of Liverpool, part of Liverpool Health Partners, Liverpool, UK</w:t>
      </w:r>
    </w:p>
    <w:p w14:paraId="4D866B0A" w14:textId="77777777" w:rsidR="003A7339" w:rsidRPr="003004F7" w:rsidRDefault="003A7339" w:rsidP="003A7339">
      <w:pPr>
        <w:pStyle w:val="15TitlepageaddressesPrelimsPrelimsstyles"/>
        <w:rPr>
          <w:b/>
        </w:rPr>
      </w:pPr>
      <w:r w:rsidRPr="003004F7">
        <w:rPr>
          <w:vertAlign w:val="superscript"/>
        </w:rPr>
        <w:t>2</w:t>
      </w:r>
      <w:r w:rsidRPr="003004F7">
        <w:t>St. Pauls Eye Unit, Liverpool University Hospital</w:t>
      </w:r>
      <w:r>
        <w:t>s NHS Foundation Trust</w:t>
      </w:r>
      <w:r w:rsidRPr="003004F7">
        <w:t>, part of Liverpool Health Partners, Liverpool</w:t>
      </w:r>
      <w:r>
        <w:t>,</w:t>
      </w:r>
      <w:r w:rsidRPr="003004F7">
        <w:t xml:space="preserve"> UK</w:t>
      </w:r>
    </w:p>
    <w:p w14:paraId="38C52B36" w14:textId="77777777" w:rsidR="003A7339" w:rsidRPr="003004F7" w:rsidRDefault="003A7339" w:rsidP="003A7339">
      <w:pPr>
        <w:pStyle w:val="15TitlepageaddressesPrelimsPrelimsstyles"/>
        <w:rPr>
          <w:b/>
        </w:rPr>
      </w:pPr>
      <w:r w:rsidRPr="003004F7">
        <w:rPr>
          <w:vertAlign w:val="superscript"/>
        </w:rPr>
        <w:t>3</w:t>
      </w:r>
      <w:r w:rsidRPr="003004F7">
        <w:t>Clinical Trials Research Centre, University of Liverpool, UK and Department of Biostatistics, University of Liverpool, part of Liverpool Health Partners, Liverpoo</w:t>
      </w:r>
      <w:r>
        <w:t>l</w:t>
      </w:r>
      <w:r w:rsidRPr="003004F7">
        <w:t>, UK</w:t>
      </w:r>
    </w:p>
    <w:p w14:paraId="7F178284" w14:textId="77777777" w:rsidR="003A7339" w:rsidRPr="003004F7" w:rsidRDefault="003A7339" w:rsidP="003A7339">
      <w:pPr>
        <w:pStyle w:val="15TitlepageaddressesPrelimsPrelimsstyles"/>
        <w:rPr>
          <w:vertAlign w:val="superscript"/>
        </w:rPr>
      </w:pPr>
      <w:r w:rsidRPr="003004F7">
        <w:rPr>
          <w:vertAlign w:val="superscript"/>
        </w:rPr>
        <w:t>4</w:t>
      </w:r>
      <w:r w:rsidRPr="003004F7">
        <w:t>Department of Health Services Research, University of Liverpool, part of Liverpool Health Partners, Liverpool, UK</w:t>
      </w:r>
    </w:p>
    <w:p w14:paraId="43F7023B" w14:textId="77777777" w:rsidR="003A7339" w:rsidRPr="003004F7" w:rsidRDefault="003A7339" w:rsidP="003A7339">
      <w:pPr>
        <w:pStyle w:val="15TitlepageaddressesPrelimsPrelimsstyles"/>
        <w:rPr>
          <w:vertAlign w:val="superscript"/>
        </w:rPr>
      </w:pPr>
      <w:commentRangeStart w:id="1"/>
      <w:r w:rsidRPr="003004F7">
        <w:rPr>
          <w:vertAlign w:val="superscript"/>
        </w:rPr>
        <w:t>5</w:t>
      </w:r>
      <w:r w:rsidRPr="003004F7">
        <w:t>Department of Medical Physics and Clinical Engineering, Royal Liverpool University Hospital, part of Liverpool Health Partners, Liverpool, UK</w:t>
      </w:r>
      <w:commentRangeEnd w:id="1"/>
      <w:r>
        <w:rPr>
          <w:rStyle w:val="CommentReference"/>
        </w:rPr>
        <w:commentReference w:id="1"/>
      </w:r>
    </w:p>
    <w:p w14:paraId="761D6A12" w14:textId="77777777" w:rsidR="003A7339" w:rsidRPr="003004F7" w:rsidRDefault="003A7339" w:rsidP="003A7339">
      <w:pPr>
        <w:pStyle w:val="15TitlepageaddressesPrelimsPrelimsstyles"/>
      </w:pPr>
      <w:r>
        <w:rPr>
          <w:vertAlign w:val="superscript"/>
        </w:rPr>
        <w:t>6</w:t>
      </w:r>
      <w:r>
        <w:t>Nottingham Clinical Trials Unit</w:t>
      </w:r>
      <w:r w:rsidRPr="003004F7">
        <w:t>, School of Medicine, University of Nottingham, Nottingham, UK</w:t>
      </w:r>
    </w:p>
    <w:p w14:paraId="617B302B" w14:textId="77777777" w:rsidR="003A7339" w:rsidRPr="003004F7" w:rsidRDefault="003A7339" w:rsidP="003A7339">
      <w:pPr>
        <w:pStyle w:val="15TitlepageaddressesPrelimsPrelimsstyles"/>
        <w:rPr>
          <w:vertAlign w:val="superscript"/>
        </w:rPr>
      </w:pPr>
      <w:r w:rsidRPr="003004F7">
        <w:rPr>
          <w:vertAlign w:val="superscript"/>
        </w:rPr>
        <w:t>7</w:t>
      </w:r>
      <w:commentRangeStart w:id="2"/>
      <w:r w:rsidRPr="003004F7">
        <w:t>Mersey</w:t>
      </w:r>
      <w:r>
        <w:t>side</w:t>
      </w:r>
      <w:r w:rsidRPr="003004F7">
        <w:t xml:space="preserve"> Diabetes Support Group</w:t>
      </w:r>
      <w:commentRangeEnd w:id="2"/>
      <w:r>
        <w:rPr>
          <w:rStyle w:val="CommentReference"/>
        </w:rPr>
        <w:commentReference w:id="2"/>
      </w:r>
    </w:p>
    <w:p w14:paraId="4DF3D6BC" w14:textId="77777777" w:rsidR="003A7339" w:rsidRPr="003004F7" w:rsidRDefault="003A7339" w:rsidP="003A7339">
      <w:pPr>
        <w:pStyle w:val="15TitlepageaddressesPrelimsPrelimsstyles"/>
      </w:pPr>
      <w:r w:rsidRPr="003004F7">
        <w:rPr>
          <w:vertAlign w:val="superscript"/>
        </w:rPr>
        <w:t>8</w:t>
      </w:r>
      <w:r w:rsidRPr="003004F7">
        <w:t>Cheshire and Merseyside Screening and Immunisation Team</w:t>
      </w:r>
      <w:r>
        <w:t xml:space="preserve">, </w:t>
      </w:r>
      <w:r w:rsidRPr="003004F7">
        <w:t>Public Health England</w:t>
      </w:r>
      <w:r>
        <w:t xml:space="preserve"> and NHS England,</w:t>
      </w:r>
      <w:r w:rsidRPr="002E1EEB">
        <w:t xml:space="preserve"> Liverpool</w:t>
      </w:r>
      <w:r w:rsidRPr="003004F7">
        <w:t>, UK</w:t>
      </w:r>
    </w:p>
    <w:p w14:paraId="1E81C077" w14:textId="77777777" w:rsidR="003A7339" w:rsidRPr="003004F7" w:rsidRDefault="003A7339" w:rsidP="003A7339">
      <w:pPr>
        <w:pStyle w:val="15TitlepageaddressesPrelimsPrelimsstyles"/>
      </w:pPr>
      <w:commentRangeStart w:id="3"/>
      <w:r w:rsidRPr="003004F7">
        <w:rPr>
          <w:vertAlign w:val="superscript"/>
        </w:rPr>
        <w:t>9</w:t>
      </w:r>
      <w:r w:rsidRPr="003004F7">
        <w:t>Gloucestershire Retinal Research Group, Cheltenham General Hospital, Cheltenham, UK</w:t>
      </w:r>
      <w:commentRangeEnd w:id="3"/>
      <w:r>
        <w:rPr>
          <w:rStyle w:val="CommentReference"/>
        </w:rPr>
        <w:commentReference w:id="3"/>
      </w:r>
    </w:p>
    <w:p w14:paraId="72C16AB9" w14:textId="77777777" w:rsidR="003A7339" w:rsidRPr="003004F7" w:rsidRDefault="003A7339" w:rsidP="003A7339">
      <w:pPr>
        <w:pStyle w:val="15TitlepageaddressesPrelimsPrelimsstyles"/>
        <w:rPr>
          <w:b/>
        </w:rPr>
      </w:pPr>
      <w:r w:rsidRPr="003004F7">
        <w:rPr>
          <w:vertAlign w:val="superscript"/>
        </w:rPr>
        <w:t>10</w:t>
      </w:r>
      <w:r w:rsidRPr="003004F7">
        <w:t>Department of Diabetes and Endocrinology, Royal Liverpool University Hospital, part of Liverpool Health Partners, Liverpool, UK</w:t>
      </w:r>
    </w:p>
    <w:p w14:paraId="01281EB7" w14:textId="77777777" w:rsidR="003A7339" w:rsidRPr="00C97496" w:rsidRDefault="003A7339" w:rsidP="003A7339">
      <w:pPr>
        <w:pStyle w:val="162TitlepagecorrespondingauthorPrelimsstyles"/>
      </w:pPr>
      <w:r>
        <w:t>*Corresponding author</w:t>
      </w:r>
    </w:p>
    <w:p w14:paraId="7B2F0E58" w14:textId="77777777" w:rsidR="003A7339" w:rsidRPr="00954F10" w:rsidRDefault="003A7339" w:rsidP="003A7339">
      <w:pPr>
        <w:pStyle w:val="161TitlepagecompetinginterestsPrelimsstyles"/>
      </w:pPr>
      <w:commentRangeStart w:id="4"/>
      <w:commentRangeStart w:id="5"/>
      <w:commentRangeStart w:id="6"/>
      <w:r w:rsidRPr="00C97496">
        <w:rPr>
          <w:b/>
        </w:rPr>
        <w:lastRenderedPageBreak/>
        <w:t>Declared competing interests of authors:</w:t>
      </w:r>
      <w:commentRangeEnd w:id="4"/>
      <w:r>
        <w:rPr>
          <w:rStyle w:val="CommentReference"/>
        </w:rPr>
        <w:commentReference w:id="4"/>
      </w:r>
      <w:commentRangeEnd w:id="5"/>
      <w:r>
        <w:rPr>
          <w:rStyle w:val="CommentReference"/>
        </w:rPr>
        <w:commentReference w:id="5"/>
      </w:r>
      <w:commentRangeEnd w:id="6"/>
      <w:r>
        <w:rPr>
          <w:rStyle w:val="CommentReference"/>
        </w:rPr>
        <w:commentReference w:id="6"/>
      </w:r>
      <w:r w:rsidRPr="00552688">
        <w:t xml:space="preserve"> Philip Burgess reports reports positions as Director of National Institute for Health and Care Research (NIHR) Applied Research Collaboration NWC (2019 to present); Director of NIHR Collaborations for Leadership in Health Research and Care (CLAHRC) North West Coast (NWC) (2014–19); Programme Grants for Applied Research ISDR Co-Applicant (2012–19); RfPB COPES Trial (2019–22); member of Health Technology Assessment (HTA) IP Panel (2016–18); Member HTA Prioritisation Committee (2016–20); Associate Director NIHR Research Design Service North West (2008 to present). Mark Gabbay reports positions as Director of NIHR Applied Research Collaboration NWC (2019 to present), Associate Director NIHR Research Design Service NW (2013–22), Director NIHR CLAHRC NWC (2014–19), NIHR RfPB COPES Trial Co-Investigator (2019–22) and membership of the HTA IP Prioritisation Committee (2016–2020). Christopher Sampson reports employment from The Office of Health Economics outside the submitted work. Irene Stratton reports fees paid to their employer, Gloucester NHS Foundation Trust, from Public Health England outside the submitted work. Paula Williamson reports Directorship of Liverpool Clinical Trials Centre (formerly Clinical Trials Research Centre) (2005–18), which received funding from NIHR (end date 31 August 2021).</w:t>
      </w:r>
    </w:p>
    <w:p w14:paraId="57464B31" w14:textId="77777777" w:rsidR="003A7339" w:rsidRPr="00A11244" w:rsidRDefault="003A7339" w:rsidP="003A7339">
      <w:pPr>
        <w:pStyle w:val="43PrelimtitleHeadingsHeadingstyles"/>
      </w:pPr>
      <w:bookmarkStart w:id="7" w:name="_Toc20476398"/>
      <w:bookmarkStart w:id="8" w:name="_Toc104910231"/>
      <w:bookmarkStart w:id="9" w:name="_Toc104910226"/>
      <w:bookmarkStart w:id="10" w:name="_Toc104910230"/>
      <w:r w:rsidRPr="00A11244">
        <w:t>Abstract</w:t>
      </w:r>
      <w:bookmarkEnd w:id="7"/>
      <w:bookmarkEnd w:id="8"/>
    </w:p>
    <w:p w14:paraId="3EBF7A88" w14:textId="77777777" w:rsidR="003A7339" w:rsidRDefault="003A7339" w:rsidP="003A7339">
      <w:pPr>
        <w:pStyle w:val="151AbstracttitlePrelimsPrelimsstyles"/>
      </w:pPr>
      <w:r>
        <w:t>Individualised variable-interval</w:t>
      </w:r>
      <w:r w:rsidRPr="00C97496">
        <w:t xml:space="preserve"> risk</w:t>
      </w:r>
      <w:r>
        <w:t>-</w:t>
      </w:r>
      <w:r w:rsidRPr="00C97496">
        <w:t xml:space="preserve">based </w:t>
      </w:r>
      <w:r>
        <w:t>screening</w:t>
      </w:r>
      <w:r w:rsidRPr="00C97496">
        <w:t xml:space="preserve"> in diabetic retinopathy: </w:t>
      </w:r>
      <w:r>
        <w:t xml:space="preserve">the ISDR research programme and RCT of </w:t>
      </w:r>
      <w:r w:rsidRPr="00C97496">
        <w:t>safety, cost</w:t>
      </w:r>
      <w:r>
        <w:t xml:space="preserve"> </w:t>
      </w:r>
      <w:r w:rsidRPr="00C97496">
        <w:t>effectiveness and patient experience</w:t>
      </w:r>
    </w:p>
    <w:p w14:paraId="52CC842E" w14:textId="77777777" w:rsidR="003A7339" w:rsidRPr="003004F7" w:rsidRDefault="003A7339" w:rsidP="003A7339">
      <w:pPr>
        <w:pStyle w:val="152AbstractauthorsPrelimsPrelimsstyles"/>
      </w:pPr>
      <w:r w:rsidRPr="00913815">
        <w:t>Simon Harding</w:t>
      </w:r>
      <w:r w:rsidRPr="003004F7">
        <w:t>,</w:t>
      </w:r>
      <w:r w:rsidRPr="003004F7">
        <w:rPr>
          <w:vertAlign w:val="superscript"/>
        </w:rPr>
        <w:t>1,2</w:t>
      </w:r>
      <w:r w:rsidRPr="00DE2756">
        <w:t xml:space="preserve">* </w:t>
      </w:r>
      <w:r w:rsidRPr="003004F7">
        <w:t>Ayesh Alshukri,</w:t>
      </w:r>
      <w:r w:rsidRPr="003004F7">
        <w:rPr>
          <w:vertAlign w:val="superscript"/>
        </w:rPr>
        <w:t>1</w:t>
      </w:r>
      <w:r w:rsidRPr="00DE2756">
        <w:t xml:space="preserve"> </w:t>
      </w:r>
      <w:r w:rsidRPr="003004F7">
        <w:t>Duncan Appelbe,</w:t>
      </w:r>
      <w:r w:rsidRPr="003004F7">
        <w:rPr>
          <w:vertAlign w:val="superscript"/>
        </w:rPr>
        <w:t>3</w:t>
      </w:r>
      <w:r w:rsidRPr="003004F7">
        <w:t xml:space="preserve"> Deborah Broadbent,</w:t>
      </w:r>
      <w:r w:rsidRPr="003004F7">
        <w:rPr>
          <w:vertAlign w:val="superscript"/>
        </w:rPr>
        <w:t>1,2</w:t>
      </w:r>
      <w:r w:rsidRPr="003004F7">
        <w:t xml:space="preserve"> </w:t>
      </w:r>
      <w:r>
        <w:t>Philip Burgess,</w:t>
      </w:r>
      <w:r>
        <w:rPr>
          <w:vertAlign w:val="superscript"/>
        </w:rPr>
        <w:t>1,2</w:t>
      </w:r>
      <w:r>
        <w:t xml:space="preserve"> </w:t>
      </w:r>
      <w:r w:rsidRPr="003004F7">
        <w:t>Paula Byrne,</w:t>
      </w:r>
      <w:r w:rsidRPr="003004F7">
        <w:rPr>
          <w:vertAlign w:val="superscript"/>
        </w:rPr>
        <w:t>4</w:t>
      </w:r>
      <w:r w:rsidRPr="003004F7">
        <w:t xml:space="preserve"> Christopher Cheyne,</w:t>
      </w:r>
      <w:r w:rsidRPr="003004F7">
        <w:rPr>
          <w:vertAlign w:val="superscript"/>
        </w:rPr>
        <w:t>3</w:t>
      </w:r>
      <w:r w:rsidRPr="003004F7">
        <w:t xml:space="preserve"> </w:t>
      </w:r>
      <w:r w:rsidRPr="00C627C4">
        <w:t>Antonio Eleuteri,</w:t>
      </w:r>
      <w:r w:rsidRPr="00C627C4">
        <w:rPr>
          <w:vertAlign w:val="superscript"/>
        </w:rPr>
        <w:t>5</w:t>
      </w:r>
      <w:r w:rsidRPr="00C627C4">
        <w:t xml:space="preserve"> </w:t>
      </w:r>
      <w:r w:rsidRPr="00552688">
        <w:t>Anthony Fisher,</w:t>
      </w:r>
      <w:r w:rsidRPr="00552688">
        <w:rPr>
          <w:vertAlign w:val="superscript"/>
        </w:rPr>
        <w:t>5</w:t>
      </w:r>
      <w:r w:rsidRPr="00552688">
        <w:t xml:space="preserve"> Marta García-Fiñana,</w:t>
      </w:r>
      <w:r w:rsidRPr="00552688">
        <w:rPr>
          <w:vertAlign w:val="superscript"/>
        </w:rPr>
        <w:t>3</w:t>
      </w:r>
      <w:r w:rsidRPr="00552688">
        <w:t xml:space="preserve"> Mark Gabbay,</w:t>
      </w:r>
      <w:r w:rsidRPr="00552688">
        <w:rPr>
          <w:vertAlign w:val="superscript"/>
        </w:rPr>
        <w:t xml:space="preserve">4 </w:t>
      </w:r>
      <w:r w:rsidRPr="00552688">
        <w:t>Marilyn James,</w:t>
      </w:r>
      <w:r w:rsidRPr="00552688">
        <w:rPr>
          <w:vertAlign w:val="superscript"/>
        </w:rPr>
        <w:t>6</w:t>
      </w:r>
      <w:r w:rsidRPr="00552688">
        <w:t xml:space="preserve"> James Lathe</w:t>
      </w:r>
      <w:r w:rsidRPr="00C627C4">
        <w:t>,</w:t>
      </w:r>
      <w:r w:rsidRPr="00C627C4">
        <w:rPr>
          <w:vertAlign w:val="superscript"/>
        </w:rPr>
        <w:t>6</w:t>
      </w:r>
      <w:r w:rsidRPr="00C627C4">
        <w:t xml:space="preserve"> Tracy Moitt,</w:t>
      </w:r>
      <w:r w:rsidRPr="00C627C4">
        <w:rPr>
          <w:vertAlign w:val="superscript"/>
        </w:rPr>
        <w:t>3</w:t>
      </w:r>
      <w:r w:rsidRPr="00C627C4">
        <w:t xml:space="preserve"> Mehrdad Mobayen Rahni,</w:t>
      </w:r>
      <w:r w:rsidRPr="00C627C4">
        <w:rPr>
          <w:vertAlign w:val="superscript"/>
        </w:rPr>
        <w:t>1</w:t>
      </w:r>
      <w:r w:rsidRPr="00C627C4">
        <w:t xml:space="preserve"> John Roberts</w:t>
      </w:r>
      <w:r w:rsidRPr="003004F7">
        <w:t>,</w:t>
      </w:r>
      <w:r w:rsidRPr="003004F7">
        <w:rPr>
          <w:vertAlign w:val="superscript"/>
        </w:rPr>
        <w:t>7</w:t>
      </w:r>
      <w:r w:rsidRPr="003004F7">
        <w:t xml:space="preserve"> Christopher Sampson,</w:t>
      </w:r>
      <w:r w:rsidRPr="003004F7">
        <w:rPr>
          <w:vertAlign w:val="superscript"/>
        </w:rPr>
        <w:t>6</w:t>
      </w:r>
      <w:r w:rsidRPr="003004F7">
        <w:t xml:space="preserve"> Daniel Seddon,</w:t>
      </w:r>
      <w:r w:rsidRPr="003004F7">
        <w:rPr>
          <w:vertAlign w:val="superscript"/>
        </w:rPr>
        <w:t xml:space="preserve">8 </w:t>
      </w:r>
      <w:r w:rsidRPr="00531A43">
        <w:t>Irene Stratton</w:t>
      </w:r>
      <w:r w:rsidRPr="003004F7">
        <w:t>,</w:t>
      </w:r>
      <w:r w:rsidRPr="003004F7">
        <w:rPr>
          <w:vertAlign w:val="superscript"/>
        </w:rPr>
        <w:t>9</w:t>
      </w:r>
      <w:r w:rsidRPr="003004F7">
        <w:t xml:space="preserve"> Clare Thetford,</w:t>
      </w:r>
      <w:r w:rsidRPr="003004F7">
        <w:rPr>
          <w:vertAlign w:val="superscript"/>
        </w:rPr>
        <w:t>4</w:t>
      </w:r>
      <w:r w:rsidRPr="003004F7">
        <w:t xml:space="preserve"> Pilar Vazquez-Arango,</w:t>
      </w:r>
      <w:r w:rsidRPr="003004F7">
        <w:rPr>
          <w:vertAlign w:val="superscript"/>
        </w:rPr>
        <w:t>1</w:t>
      </w:r>
      <w:r w:rsidRPr="003004F7">
        <w:t xml:space="preserve"> Jiten Vora,</w:t>
      </w:r>
      <w:r w:rsidRPr="003004F7">
        <w:rPr>
          <w:vertAlign w:val="superscript"/>
        </w:rPr>
        <w:t>10</w:t>
      </w:r>
      <w:r>
        <w:t xml:space="preserve"> Amu Wang</w:t>
      </w:r>
      <w:r w:rsidRPr="003004F7">
        <w:rPr>
          <w:vertAlign w:val="superscript"/>
        </w:rPr>
        <w:t>1</w:t>
      </w:r>
      <w:r>
        <w:t xml:space="preserve"> and Paula Williamson</w:t>
      </w:r>
      <w:r w:rsidRPr="003004F7">
        <w:rPr>
          <w:vertAlign w:val="superscript"/>
        </w:rPr>
        <w:t>3</w:t>
      </w:r>
      <w:r w:rsidRPr="003004F7">
        <w:t xml:space="preserve"> </w:t>
      </w:r>
      <w:r>
        <w:t>The ISDR Study Group</w:t>
      </w:r>
    </w:p>
    <w:p w14:paraId="0AF7AB36" w14:textId="77777777" w:rsidR="003A7339" w:rsidRPr="003004F7" w:rsidRDefault="003A7339" w:rsidP="003A7339">
      <w:pPr>
        <w:pStyle w:val="153AbstractaddressesPrelimsPrelimsstyles"/>
      </w:pPr>
      <w:r w:rsidRPr="003004F7">
        <w:rPr>
          <w:vertAlign w:val="superscript"/>
        </w:rPr>
        <w:t>1</w:t>
      </w:r>
      <w:r w:rsidRPr="003004F7">
        <w:t>Department of Eye and Vision Science, University of Liverpool, part of Liverpool Health Partners, Liverpool, UK</w:t>
      </w:r>
    </w:p>
    <w:p w14:paraId="5A6FE991" w14:textId="77777777" w:rsidR="003A7339" w:rsidRPr="003004F7" w:rsidRDefault="003A7339" w:rsidP="003A7339">
      <w:pPr>
        <w:pStyle w:val="153AbstractaddressesPrelimsPrelimsstyles"/>
        <w:rPr>
          <w:b/>
        </w:rPr>
      </w:pPr>
      <w:r w:rsidRPr="003004F7">
        <w:rPr>
          <w:vertAlign w:val="superscript"/>
        </w:rPr>
        <w:t>2</w:t>
      </w:r>
      <w:r w:rsidRPr="003004F7">
        <w:t>St. Pauls Eye Unit, Liverpool University Hospital</w:t>
      </w:r>
      <w:r>
        <w:t>s NHS Foundation Trust</w:t>
      </w:r>
      <w:r w:rsidRPr="003004F7">
        <w:t>, part of Liverpool Health Partners, Liverpool</w:t>
      </w:r>
      <w:r>
        <w:t>,</w:t>
      </w:r>
      <w:r w:rsidRPr="003004F7">
        <w:t xml:space="preserve"> UK</w:t>
      </w:r>
    </w:p>
    <w:p w14:paraId="12604D4D" w14:textId="77777777" w:rsidR="003A7339" w:rsidRPr="003004F7" w:rsidRDefault="003A7339" w:rsidP="003A7339">
      <w:pPr>
        <w:pStyle w:val="153AbstractaddressesPrelimsPrelimsstyles"/>
        <w:rPr>
          <w:b/>
        </w:rPr>
      </w:pPr>
      <w:r w:rsidRPr="003004F7">
        <w:rPr>
          <w:vertAlign w:val="superscript"/>
        </w:rPr>
        <w:t>3</w:t>
      </w:r>
      <w:r w:rsidRPr="003004F7">
        <w:t>Clinical Trials Research Centre, University of Liverpool, UK and Department of Biostatistics, University of Liverpool, part of Liverpool Health Partners, Liverpoo</w:t>
      </w:r>
      <w:r>
        <w:t>l</w:t>
      </w:r>
      <w:r w:rsidRPr="003004F7">
        <w:t>, UK</w:t>
      </w:r>
    </w:p>
    <w:p w14:paraId="13822C7C" w14:textId="77777777" w:rsidR="003A7339" w:rsidRPr="00021FC5" w:rsidRDefault="003A7339" w:rsidP="003A7339">
      <w:pPr>
        <w:pStyle w:val="153AbstractaddressesPrelimsPrelimsstyles"/>
      </w:pPr>
      <w:r w:rsidRPr="003004F7">
        <w:rPr>
          <w:vertAlign w:val="superscript"/>
        </w:rPr>
        <w:t>4</w:t>
      </w:r>
      <w:r w:rsidRPr="003004F7">
        <w:t>Department of Health Services Research, University of Liverpool, part of Liverpool Health Partners, Liverpool, UK</w:t>
      </w:r>
    </w:p>
    <w:p w14:paraId="03F15CA7" w14:textId="77777777" w:rsidR="003A7339" w:rsidRPr="003004F7" w:rsidRDefault="003A7339" w:rsidP="003A7339">
      <w:pPr>
        <w:pStyle w:val="153AbstractaddressesPrelimsPrelimsstyles"/>
        <w:rPr>
          <w:vertAlign w:val="superscript"/>
        </w:rPr>
      </w:pPr>
      <w:r w:rsidRPr="003004F7">
        <w:rPr>
          <w:vertAlign w:val="superscript"/>
        </w:rPr>
        <w:t>5</w:t>
      </w:r>
      <w:r w:rsidRPr="003004F7">
        <w:t>Department of Medical Physics and Clinical Engineering, Royal Liverpool University Hospital, part of Liverpool Health Partners, Liverpool, UK</w:t>
      </w:r>
    </w:p>
    <w:p w14:paraId="5D7C30B5" w14:textId="77777777" w:rsidR="003A7339" w:rsidRPr="003004F7" w:rsidRDefault="003A7339" w:rsidP="003A7339">
      <w:pPr>
        <w:pStyle w:val="153AbstractaddressesPrelimsPrelimsstyles"/>
      </w:pPr>
      <w:r>
        <w:rPr>
          <w:vertAlign w:val="superscript"/>
        </w:rPr>
        <w:t>6</w:t>
      </w:r>
      <w:r>
        <w:t>Nottingham Clinical Trials Unit</w:t>
      </w:r>
      <w:r w:rsidRPr="003004F7">
        <w:t>, School of Medicine, University of Nottingham, Nottingham, UK</w:t>
      </w:r>
    </w:p>
    <w:p w14:paraId="006578E2" w14:textId="77777777" w:rsidR="003A7339" w:rsidRPr="002A6FC7" w:rsidRDefault="003A7339" w:rsidP="003A7339">
      <w:pPr>
        <w:pStyle w:val="153AbstractaddressesPrelimsPrelimsstyles"/>
      </w:pPr>
      <w:r w:rsidRPr="003004F7">
        <w:rPr>
          <w:vertAlign w:val="superscript"/>
        </w:rPr>
        <w:t>7</w:t>
      </w:r>
      <w:r w:rsidRPr="003004F7">
        <w:t>Mersey</w:t>
      </w:r>
      <w:r>
        <w:t>side</w:t>
      </w:r>
      <w:r w:rsidRPr="003004F7">
        <w:t xml:space="preserve"> Diabetes Support Group</w:t>
      </w:r>
    </w:p>
    <w:p w14:paraId="4FDB2382" w14:textId="77777777" w:rsidR="003A7339" w:rsidRPr="003004F7" w:rsidRDefault="003A7339" w:rsidP="003A7339">
      <w:pPr>
        <w:pStyle w:val="153AbstractaddressesPrelimsPrelimsstyles"/>
      </w:pPr>
      <w:r w:rsidRPr="003004F7">
        <w:rPr>
          <w:vertAlign w:val="superscript"/>
        </w:rPr>
        <w:t>8</w:t>
      </w:r>
      <w:r w:rsidRPr="003004F7">
        <w:t>Cheshire and Merseyside Screening and Immunisation Team</w:t>
      </w:r>
      <w:r>
        <w:t xml:space="preserve">, </w:t>
      </w:r>
      <w:r w:rsidRPr="003004F7">
        <w:t>Public Health England</w:t>
      </w:r>
      <w:r>
        <w:t xml:space="preserve"> and NHS England,</w:t>
      </w:r>
      <w:r w:rsidRPr="002E1EEB">
        <w:t xml:space="preserve"> Liverpool</w:t>
      </w:r>
      <w:r w:rsidRPr="003004F7">
        <w:t>, UK</w:t>
      </w:r>
    </w:p>
    <w:p w14:paraId="24EE0EEB" w14:textId="77777777" w:rsidR="003A7339" w:rsidRPr="003004F7" w:rsidRDefault="003A7339" w:rsidP="003A7339">
      <w:pPr>
        <w:pStyle w:val="153AbstractaddressesPrelimsPrelimsstyles"/>
      </w:pPr>
      <w:r w:rsidRPr="003004F7">
        <w:rPr>
          <w:vertAlign w:val="superscript"/>
        </w:rPr>
        <w:t>9</w:t>
      </w:r>
      <w:r w:rsidRPr="003004F7">
        <w:t>Gloucestershire Retinal Research Group, Cheltenham General Hospital, Cheltenham, UK</w:t>
      </w:r>
    </w:p>
    <w:p w14:paraId="5BBF0351" w14:textId="77777777" w:rsidR="003A7339" w:rsidRPr="003004F7" w:rsidRDefault="003A7339" w:rsidP="003A7339">
      <w:pPr>
        <w:pStyle w:val="153AbstractaddressesPrelimsPrelimsstyles"/>
        <w:rPr>
          <w:b/>
        </w:rPr>
      </w:pPr>
      <w:r w:rsidRPr="003004F7">
        <w:rPr>
          <w:vertAlign w:val="superscript"/>
        </w:rPr>
        <w:lastRenderedPageBreak/>
        <w:t>10</w:t>
      </w:r>
      <w:r w:rsidRPr="003004F7">
        <w:t>Department of Diabetes and Endocrinology, Royal Liverpool University Hospital, part of Liverpool Health Partners, Liverpool, UK</w:t>
      </w:r>
    </w:p>
    <w:p w14:paraId="49EF323C" w14:textId="77777777" w:rsidR="003A7339" w:rsidRPr="00C97496" w:rsidRDefault="003A7339" w:rsidP="003A7339">
      <w:pPr>
        <w:pStyle w:val="155AbstracttextcorrespondingauthorPrelimsstyles"/>
      </w:pPr>
      <w:r>
        <w:rPr>
          <w:color w:val="000000"/>
        </w:rPr>
        <w:t>*Corresponding author</w:t>
      </w:r>
      <w:r>
        <w:rPr>
          <w:color w:val="000000"/>
        </w:rPr>
        <w:t> </w:t>
      </w:r>
      <w:r w:rsidRPr="00C97496">
        <w:t>s.p.harding@liverpool.ac.uk</w:t>
      </w:r>
    </w:p>
    <w:p w14:paraId="786712A4" w14:textId="77777777" w:rsidR="003A7339" w:rsidRPr="00C97496" w:rsidRDefault="003A7339" w:rsidP="003A7339">
      <w:pPr>
        <w:pStyle w:val="154AbstracttextfoPrelimsPrelimsstyles"/>
      </w:pPr>
      <w:r w:rsidRPr="008D4C1B">
        <w:rPr>
          <w:b/>
        </w:rPr>
        <w:t>Background:</w:t>
      </w:r>
      <w:r w:rsidRPr="00C97496">
        <w:rPr>
          <w:color w:val="62B547"/>
        </w:rPr>
        <w:t xml:space="preserve"> </w:t>
      </w:r>
      <w:r w:rsidRPr="00C97496">
        <w:t>Syste</w:t>
      </w:r>
      <w:r>
        <w:t>matic annual screening for</w:t>
      </w:r>
      <w:r w:rsidRPr="00C97496">
        <w:t xml:space="preserve"> sight</w:t>
      </w:r>
      <w:r>
        <w:t>-</w:t>
      </w:r>
      <w:r w:rsidRPr="00C97496">
        <w:t xml:space="preserve">threatening </w:t>
      </w:r>
      <w:r>
        <w:t xml:space="preserve">diabetic retinopathy (DR, </w:t>
      </w:r>
      <w:r w:rsidRPr="00C97496">
        <w:t xml:space="preserve">STDR) is established in several countries </w:t>
      </w:r>
      <w:r>
        <w:t>but is resource intense</w:t>
      </w:r>
      <w:r w:rsidRPr="00C97496">
        <w:t xml:space="preserve">. </w:t>
      </w:r>
      <w:r>
        <w:t>P</w:t>
      </w:r>
      <w:r w:rsidRPr="00C97496">
        <w:t>ersonalised (individualised) medicine</w:t>
      </w:r>
      <w:r>
        <w:t xml:space="preserve"> </w:t>
      </w:r>
      <w:r w:rsidRPr="00C97496">
        <w:t>offer</w:t>
      </w:r>
      <w:r>
        <w:t>s</w:t>
      </w:r>
      <w:r w:rsidRPr="00C97496">
        <w:t xml:space="preserve"> opportunities to extend screening interval</w:t>
      </w:r>
      <w:r>
        <w:t>s</w:t>
      </w:r>
      <w:r w:rsidRPr="00C97496">
        <w:t xml:space="preserve"> for people at low risk of progression</w:t>
      </w:r>
      <w:r>
        <w:t>,</w:t>
      </w:r>
      <w:r w:rsidRPr="00C97496">
        <w:t xml:space="preserve"> and </w:t>
      </w:r>
      <w:r>
        <w:t xml:space="preserve">to </w:t>
      </w:r>
      <w:r w:rsidRPr="00C97496">
        <w:t>target high</w:t>
      </w:r>
      <w:r>
        <w:t>-</w:t>
      </w:r>
      <w:r w:rsidRPr="00C97496">
        <w:t>risk</w:t>
      </w:r>
      <w:r>
        <w:t xml:space="preserve"> groups. However </w:t>
      </w:r>
      <w:r w:rsidRPr="00C97496">
        <w:t xml:space="preserve">significant concern </w:t>
      </w:r>
      <w:r>
        <w:t xml:space="preserve">exists </w:t>
      </w:r>
      <w:r w:rsidRPr="00C97496">
        <w:t xml:space="preserve">amongst </w:t>
      </w:r>
      <w:r>
        <w:t>all stakeholders</w:t>
      </w:r>
      <w:r w:rsidRPr="00C97496">
        <w:t xml:space="preserve"> around the safety of changing programme</w:t>
      </w:r>
      <w:r>
        <w:t>s</w:t>
      </w:r>
      <w:r w:rsidRPr="00C97496">
        <w:t xml:space="preserve">. Evidence to guide </w:t>
      </w:r>
      <w:r>
        <w:t>decisions is limited with</w:t>
      </w:r>
      <w:r w:rsidRPr="00C97496">
        <w:t xml:space="preserve"> no randomised controlled trials (RCT).</w:t>
      </w:r>
    </w:p>
    <w:p w14:paraId="25431E88" w14:textId="77777777" w:rsidR="003A7339" w:rsidRPr="00C97496" w:rsidRDefault="003A7339" w:rsidP="003A7339">
      <w:pPr>
        <w:pStyle w:val="154AbstracttextfoPrelimsPrelimsstyles"/>
      </w:pPr>
      <w:r w:rsidRPr="008D4C1B">
        <w:rPr>
          <w:b/>
        </w:rPr>
        <w:t>Objectives:</w:t>
      </w:r>
      <w:r w:rsidRPr="008D4C1B">
        <w:rPr>
          <w:b/>
          <w:color w:val="62B547"/>
        </w:rPr>
        <w:t xml:space="preserve"> </w:t>
      </w:r>
      <w:r w:rsidRPr="00C97496">
        <w:t xml:space="preserve">To develop an individualised approach to screening for STDR and test </w:t>
      </w:r>
      <w:r>
        <w:t xml:space="preserve">its </w:t>
      </w:r>
      <w:r w:rsidRPr="00C97496">
        <w:t xml:space="preserve">acceptability, safety, efficacy and </w:t>
      </w:r>
      <w:r>
        <w:t>cost effectiveness</w:t>
      </w:r>
      <w:r w:rsidRPr="00C97496">
        <w:t xml:space="preserve">. To estimate </w:t>
      </w:r>
      <w:r>
        <w:t>the</w:t>
      </w:r>
      <w:r w:rsidRPr="00C97496">
        <w:t xml:space="preserve"> </w:t>
      </w:r>
      <w:r>
        <w:t xml:space="preserve">changing </w:t>
      </w:r>
      <w:r w:rsidRPr="00C97496">
        <w:t>incidence of patient centred outcomes.</w:t>
      </w:r>
    </w:p>
    <w:p w14:paraId="1AF7121D" w14:textId="77777777" w:rsidR="003A7339" w:rsidRPr="00C97496" w:rsidRDefault="003A7339" w:rsidP="003A7339">
      <w:pPr>
        <w:pStyle w:val="154AbstracttextfoPrelimsPrelimsstyles"/>
      </w:pPr>
      <w:r w:rsidRPr="008D4C1B">
        <w:rPr>
          <w:b/>
        </w:rPr>
        <w:t>Design:</w:t>
      </w:r>
      <w:r w:rsidRPr="009C38DA">
        <w:t xml:space="preserve"> </w:t>
      </w:r>
      <w:r>
        <w:t>Development of a r</w:t>
      </w:r>
      <w:r w:rsidRPr="009C38DA">
        <w:t xml:space="preserve">isk calculation engine (RCE); </w:t>
      </w:r>
      <w:r>
        <w:t xml:space="preserve">a </w:t>
      </w:r>
      <w:r w:rsidRPr="009C38DA">
        <w:t>RCT</w:t>
      </w:r>
      <w:r w:rsidRPr="00F86AF6">
        <w:t xml:space="preserve"> </w:t>
      </w:r>
      <w:r>
        <w:t>including a within-trial</w:t>
      </w:r>
      <w:r w:rsidRPr="00F86AF6">
        <w:t xml:space="preserve"> </w:t>
      </w:r>
      <w:r>
        <w:t>cost effectiveness</w:t>
      </w:r>
      <w:r w:rsidRPr="00C97496">
        <w:t xml:space="preserve"> </w:t>
      </w:r>
      <w:r>
        <w:t xml:space="preserve">study; a </w:t>
      </w:r>
      <w:r w:rsidRPr="00C97496">
        <w:t>qualitative</w:t>
      </w:r>
      <w:r>
        <w:t xml:space="preserve"> acceptability study; an </w:t>
      </w:r>
      <w:r w:rsidRPr="00C97496">
        <w:t xml:space="preserve">observational </w:t>
      </w:r>
      <w:r>
        <w:t xml:space="preserve">epidemiological </w:t>
      </w:r>
      <w:r w:rsidRPr="00C97496">
        <w:t>cohort stud</w:t>
      </w:r>
      <w:r>
        <w:t>y</w:t>
      </w:r>
      <w:r w:rsidRPr="00C97496">
        <w:t>.</w:t>
      </w:r>
      <w:r w:rsidRPr="0049212F">
        <w:t xml:space="preserve"> </w:t>
      </w:r>
      <w:r>
        <w:t>A p</w:t>
      </w:r>
      <w:r w:rsidRPr="00C97496">
        <w:t xml:space="preserve">atient </w:t>
      </w:r>
      <w:r>
        <w:t>and public group</w:t>
      </w:r>
      <w:r w:rsidRPr="00C97496">
        <w:t xml:space="preserve"> </w:t>
      </w:r>
      <w:r>
        <w:t>was involved in design and interpretation.</w:t>
      </w:r>
    </w:p>
    <w:p w14:paraId="137E99AF" w14:textId="77777777" w:rsidR="003A7339" w:rsidRPr="00C97496" w:rsidRDefault="003A7339" w:rsidP="003A7339">
      <w:pPr>
        <w:pStyle w:val="154AbstracttextfoPrelimsPrelimsstyles"/>
      </w:pPr>
      <w:r w:rsidRPr="008D4C1B">
        <w:rPr>
          <w:b/>
        </w:rPr>
        <w:t>Setting:</w:t>
      </w:r>
      <w:r w:rsidRPr="00C97496">
        <w:rPr>
          <w:color w:val="62B547"/>
        </w:rPr>
        <w:t xml:space="preserve"> </w:t>
      </w:r>
      <w:r w:rsidRPr="00A90537">
        <w:t xml:space="preserve">A </w:t>
      </w:r>
      <w:r>
        <w:t>s</w:t>
      </w:r>
      <w:r w:rsidRPr="00641BF6">
        <w:t xml:space="preserve">creening programme in </w:t>
      </w:r>
      <w:r>
        <w:t>an</w:t>
      </w:r>
      <w:r w:rsidRPr="00C97496">
        <w:t xml:space="preserve"> </w:t>
      </w:r>
      <w:r>
        <w:t>English health district of around 450,000 people.</w:t>
      </w:r>
    </w:p>
    <w:p w14:paraId="7ADA9C6C" w14:textId="77777777" w:rsidR="003A7339" w:rsidRPr="00C97496" w:rsidRDefault="003A7339" w:rsidP="003A7339">
      <w:pPr>
        <w:pStyle w:val="154AbstracttextfoPrelimsPrelimsstyles"/>
      </w:pPr>
      <w:r w:rsidRPr="008D4C1B">
        <w:rPr>
          <w:b/>
        </w:rPr>
        <w:t>Participants:</w:t>
      </w:r>
      <w:r w:rsidRPr="00C97496">
        <w:rPr>
          <w:color w:val="62B547"/>
        </w:rPr>
        <w:t xml:space="preserve"> </w:t>
      </w:r>
      <w:r w:rsidRPr="00A90537">
        <w:t>People with diabetes (</w:t>
      </w:r>
      <w:r w:rsidRPr="00C97496">
        <w:t>PWD</w:t>
      </w:r>
      <w:r>
        <w:t>)</w:t>
      </w:r>
      <w:r w:rsidRPr="00C97496">
        <w:t xml:space="preserve"> aged </w:t>
      </w:r>
      <w:r w:rsidRPr="00744D6C">
        <w:rPr>
          <w:rFonts w:ascii="MS Gothic" w:eastAsia="MS Gothic" w:hAnsi="MS Gothic"/>
        </w:rPr>
        <w:t>≥</w:t>
      </w:r>
      <w:r w:rsidRPr="00C97496">
        <w:t xml:space="preserve">12 years registered with </w:t>
      </w:r>
      <w:r>
        <w:t>primary care</w:t>
      </w:r>
      <w:r w:rsidRPr="00C97496">
        <w:t xml:space="preserve"> practices</w:t>
      </w:r>
      <w:r w:rsidRPr="006763BC">
        <w:t xml:space="preserve"> </w:t>
      </w:r>
      <w:r>
        <w:t xml:space="preserve">in </w:t>
      </w:r>
      <w:r w:rsidRPr="00C97496">
        <w:t xml:space="preserve">Liverpool. </w:t>
      </w:r>
    </w:p>
    <w:p w14:paraId="2FAFD0E0" w14:textId="77777777" w:rsidR="003A7339" w:rsidRPr="00C97496" w:rsidRDefault="003A7339" w:rsidP="003A7339">
      <w:pPr>
        <w:pStyle w:val="154AbstracttextfoPrelimsPrelimsstyles"/>
      </w:pPr>
      <w:r w:rsidRPr="008D4C1B">
        <w:rPr>
          <w:b/>
        </w:rPr>
        <w:t>Interventions:</w:t>
      </w:r>
      <w:r w:rsidRPr="00C97496">
        <w:rPr>
          <w:color w:val="62B547"/>
        </w:rPr>
        <w:t xml:space="preserve"> </w:t>
      </w:r>
      <w:r w:rsidRPr="00A90537">
        <w:t xml:space="preserve">The </w:t>
      </w:r>
      <w:r w:rsidRPr="00C97496">
        <w:t xml:space="preserve">RCE </w:t>
      </w:r>
      <w:r>
        <w:t>estimated each participant</w:t>
      </w:r>
      <w:r>
        <w:rPr>
          <w:color w:val="00B0F0"/>
        </w:rPr>
        <w:t>’</w:t>
      </w:r>
      <w:r>
        <w:t>s</w:t>
      </w:r>
      <w:r w:rsidRPr="00C97496">
        <w:t xml:space="preserve"> risk</w:t>
      </w:r>
      <w:r>
        <w:t xml:space="preserve"> at each visit </w:t>
      </w:r>
      <w:r w:rsidRPr="00C97496">
        <w:t>(</w:t>
      </w:r>
      <w:r>
        <w:t xml:space="preserve">individualised intervention group) and </w:t>
      </w:r>
      <w:r w:rsidRPr="00C97496">
        <w:t>allocat</w:t>
      </w:r>
      <w:r>
        <w:t>ed their next appointment at</w:t>
      </w:r>
      <w:r w:rsidRPr="00C97496">
        <w:t xml:space="preserve"> 6, 12 or 24 months</w:t>
      </w:r>
      <w:r>
        <w:t xml:space="preserve"> (</w:t>
      </w:r>
      <w:r w:rsidRPr="00C97496">
        <w:t>high, medium</w:t>
      </w:r>
      <w:r>
        <w:t xml:space="preserve">, </w:t>
      </w:r>
      <w:r w:rsidRPr="00C97496">
        <w:t>low</w:t>
      </w:r>
      <w:r>
        <w:t xml:space="preserve"> </w:t>
      </w:r>
      <w:r w:rsidRPr="00C97496">
        <w:t>risk).</w:t>
      </w:r>
    </w:p>
    <w:p w14:paraId="06ECDBBF" w14:textId="77777777" w:rsidR="003A7339" w:rsidRPr="00C97496" w:rsidRDefault="003A7339" w:rsidP="003A7339">
      <w:pPr>
        <w:pStyle w:val="154AbstracttextfoPrelimsPrelimsstyles"/>
      </w:pPr>
      <w:r w:rsidRPr="008D4C1B">
        <w:rPr>
          <w:b/>
        </w:rPr>
        <w:t>Main outcomes:</w:t>
      </w:r>
      <w:r w:rsidRPr="00C97496">
        <w:rPr>
          <w:color w:val="62B547"/>
        </w:rPr>
        <w:t xml:space="preserve"> </w:t>
      </w:r>
      <w:r w:rsidRPr="00A90537">
        <w:t xml:space="preserve">The RCT primary outcome was attendance at first follow-up assessing the safety of </w:t>
      </w:r>
      <w:r>
        <w:t>individualised</w:t>
      </w:r>
      <w:r w:rsidRPr="00C97496">
        <w:t xml:space="preserve"> </w:t>
      </w:r>
      <w:r>
        <w:t xml:space="preserve">vs usual </w:t>
      </w:r>
      <w:r w:rsidRPr="00C97496">
        <w:t>screening</w:t>
      </w:r>
      <w:r>
        <w:t xml:space="preserve">. Secondary outcomes were overall attendance, rates of screen positive and </w:t>
      </w:r>
      <w:r w:rsidRPr="00C97496">
        <w:t>STDR</w:t>
      </w:r>
      <w:r>
        <w:t xml:space="preserve">, measures of visual impairment. Cost effectiveness outcomes were </w:t>
      </w:r>
      <w:r w:rsidRPr="006615B3">
        <w:t>cost/quality adjusted life-year (QALY)</w:t>
      </w:r>
      <w:r>
        <w:t xml:space="preserve"> and</w:t>
      </w:r>
      <w:r w:rsidRPr="006615B3">
        <w:t xml:space="preserve"> incremental cost savings</w:t>
      </w:r>
      <w:r w:rsidRPr="00C97496">
        <w:t xml:space="preserve">. </w:t>
      </w:r>
      <w:r>
        <w:t>C</w:t>
      </w:r>
      <w:r w:rsidRPr="00C97496">
        <w:t>ohort</w:t>
      </w:r>
      <w:r>
        <w:t xml:space="preserve"> study outcomes were</w:t>
      </w:r>
      <w:r w:rsidRPr="00C97496">
        <w:t xml:space="preserve"> </w:t>
      </w:r>
      <w:r>
        <w:t xml:space="preserve">rates </w:t>
      </w:r>
      <w:r w:rsidRPr="00C97496">
        <w:t>of screen positive</w:t>
      </w:r>
      <w:r>
        <w:t xml:space="preserve"> </w:t>
      </w:r>
      <w:r w:rsidRPr="00C97496">
        <w:t>DR</w:t>
      </w:r>
      <w:r>
        <w:t xml:space="preserve"> and </w:t>
      </w:r>
      <w:r w:rsidRPr="00C97496">
        <w:t>STDR.</w:t>
      </w:r>
    </w:p>
    <w:p w14:paraId="47B6F4F8" w14:textId="77777777" w:rsidR="003A7339" w:rsidRPr="00D138A8" w:rsidRDefault="003A7339" w:rsidP="003A7339">
      <w:pPr>
        <w:pStyle w:val="154AbstracttextfoPrelimsPrelimsstyles"/>
      </w:pPr>
      <w:r w:rsidRPr="00D138A8">
        <w:rPr>
          <w:b/>
        </w:rPr>
        <w:t>Data sources:</w:t>
      </w:r>
      <w:r w:rsidRPr="00D138A8">
        <w:rPr>
          <w:color w:val="62B547"/>
        </w:rPr>
        <w:t xml:space="preserve"> </w:t>
      </w:r>
      <w:r w:rsidRPr="00D138A8">
        <w:t xml:space="preserve">Local screening programme (retinopathy), primary care (demographic, clinical) and hospital outcomes. </w:t>
      </w:r>
    </w:p>
    <w:p w14:paraId="50E0ABFA" w14:textId="77777777" w:rsidR="003A7339" w:rsidRPr="00D138A8" w:rsidRDefault="003A7339" w:rsidP="003A7339">
      <w:pPr>
        <w:pStyle w:val="154AbstracttextfoPrelimsPrelimsstyles"/>
      </w:pPr>
      <w:r w:rsidRPr="00D138A8">
        <w:rPr>
          <w:b/>
        </w:rPr>
        <w:t>Methods:</w:t>
      </w:r>
      <w:r w:rsidRPr="00D138A8">
        <w:rPr>
          <w:color w:val="62B547"/>
        </w:rPr>
        <w:t xml:space="preserve"> </w:t>
      </w:r>
      <w:r w:rsidRPr="00D138A8">
        <w:t xml:space="preserve">A 7-person patient and public involvement group was recruited. Data were linked into a purpose-built dynamic data warehouse. </w:t>
      </w:r>
    </w:p>
    <w:p w14:paraId="56328683" w14:textId="77777777" w:rsidR="003A7339" w:rsidRPr="00D138A8" w:rsidRDefault="003A7339" w:rsidP="003A7339">
      <w:pPr>
        <w:pStyle w:val="154AbstracttextfoPrelimsPrelimsstyles"/>
      </w:pPr>
      <w:r w:rsidRPr="00D138A8">
        <w:rPr>
          <w:u w:val="single"/>
        </w:rPr>
        <w:t>Risk assessment</w:t>
      </w:r>
      <w:r w:rsidRPr="00D138A8">
        <w:t xml:space="preserve">: The RCE used patient embedded covariate data, a continuous Markov model, 5-year historical local population data, and most recent individual demographic, retina and clinical data to predict risk of future progression to screen positive. </w:t>
      </w:r>
    </w:p>
    <w:p w14:paraId="6B5F309F" w14:textId="77777777" w:rsidR="003A7339" w:rsidRPr="00D138A8" w:rsidRDefault="003A7339" w:rsidP="003A7339">
      <w:pPr>
        <w:pStyle w:val="154AbstracttextfoPrelimsPrelimsstyles"/>
      </w:pPr>
      <w:r w:rsidRPr="00D138A8">
        <w:rPr>
          <w:u w:val="single"/>
        </w:rPr>
        <w:t>RCT</w:t>
      </w:r>
      <w:r w:rsidRPr="00D138A8">
        <w:t>: masked, 2-arm, parallel assignment, equivalence RCT; independent trials unit; 1:1 allocations to individualised screening (6, 12 or 24 months, determined by RCE at each visit) or annual (control).</w:t>
      </w:r>
    </w:p>
    <w:p w14:paraId="3DD92638" w14:textId="77777777" w:rsidR="003A7339" w:rsidRPr="00D138A8" w:rsidRDefault="003A7339" w:rsidP="003A7339">
      <w:pPr>
        <w:pStyle w:val="154AbstracttextfoPrelimsPrelimsstyles"/>
      </w:pPr>
      <w:r w:rsidRPr="00D138A8">
        <w:rPr>
          <w:u w:val="single"/>
        </w:rPr>
        <w:t>Cost effectiveness</w:t>
      </w:r>
      <w:r w:rsidRPr="00D138A8">
        <w:t xml:space="preserve">: within trial analysis over 2-year time horizon including NHS and societal perspectives; costs directly observed within the RCT. </w:t>
      </w:r>
    </w:p>
    <w:p w14:paraId="4E9BFFE5" w14:textId="77777777" w:rsidR="003A7339" w:rsidRPr="00D138A8" w:rsidRDefault="003A7339" w:rsidP="003A7339">
      <w:pPr>
        <w:pStyle w:val="154AbstracttextfoPrelimsPrelimsstyles"/>
      </w:pPr>
      <w:r w:rsidRPr="00D138A8">
        <w:rPr>
          <w:u w:val="single"/>
        </w:rPr>
        <w:t>Acceptability</w:t>
      </w:r>
      <w:r w:rsidRPr="00D138A8">
        <w:t xml:space="preserve">: purposive sampling of 60 PWD and 21 healthcare professionals (HCP) with semi-structured interviews analysed thematically; constant comparative method until saturation. </w:t>
      </w:r>
    </w:p>
    <w:p w14:paraId="51B4CDF4" w14:textId="77777777" w:rsidR="003A7339" w:rsidRPr="00D138A8" w:rsidRDefault="003A7339" w:rsidP="003A7339">
      <w:pPr>
        <w:pStyle w:val="154AbstracttextfoPrelimsPrelimsstyles"/>
      </w:pPr>
      <w:r w:rsidRPr="00D138A8">
        <w:rPr>
          <w:u w:val="single"/>
        </w:rPr>
        <w:t>Cohort</w:t>
      </w:r>
      <w:r w:rsidRPr="00D138A8">
        <w:t>: 11-year retrospective/prospective screening population dataset.</w:t>
      </w:r>
    </w:p>
    <w:p w14:paraId="204DFAB6" w14:textId="77777777" w:rsidR="003A7339" w:rsidRPr="00D138A8" w:rsidRDefault="003A7339" w:rsidP="003A7339">
      <w:pPr>
        <w:pStyle w:val="154AbstracttextfoPrelimsPrelimsstyles"/>
        <w:rPr>
          <w:b/>
        </w:rPr>
      </w:pPr>
      <w:r w:rsidRPr="00D138A8">
        <w:rPr>
          <w:b/>
        </w:rPr>
        <w:t>Results:</w:t>
      </w:r>
    </w:p>
    <w:p w14:paraId="6A97CF43" w14:textId="77777777" w:rsidR="003A7339" w:rsidRPr="00D138A8" w:rsidRDefault="003A7339" w:rsidP="003A7339">
      <w:pPr>
        <w:pStyle w:val="154AbstracttextfoPrelimsPrelimsstyles"/>
      </w:pPr>
      <w:r w:rsidRPr="00D138A8">
        <w:rPr>
          <w:u w:val="single"/>
        </w:rPr>
        <w:t>RCT</w:t>
      </w:r>
      <w:r w:rsidRPr="00D138A8">
        <w:t xml:space="preserve">: 4534 participants were randomised: 2097/2265 in the individualised arm (92.6%) and 2224/2269 in the control arm (98.0%) remained after withdrawals. Attendance rates at first follow-up were equivalent (individualised 83.6%, control 84.7%) (difference -1.0, 95% CI -3.2 to 1.2). STDR detection rates were non-inferior: individualised 1.4%, control 1.7% (-0.3, -1.1 to 0.5). </w:t>
      </w:r>
    </w:p>
    <w:p w14:paraId="5CF7318D" w14:textId="77777777" w:rsidR="003A7339" w:rsidRPr="00D138A8" w:rsidRDefault="003A7339" w:rsidP="003A7339">
      <w:pPr>
        <w:pStyle w:val="154AbstracttextfoPrelimsPrelimsstyles"/>
      </w:pPr>
      <w:r w:rsidRPr="00D138A8">
        <w:rPr>
          <w:u w:val="single"/>
        </w:rPr>
        <w:lastRenderedPageBreak/>
        <w:t>Cost effectiveness</w:t>
      </w:r>
      <w:r w:rsidRPr="00D138A8">
        <w:t xml:space="preserve">: Mean differences in complete case QALY (EQ-5D-5L, HUI3) did not significantly differ from zero. Incremental cost savings per person not including treatment costs were: NHS perspective £17.34 (17.02 to 17.67); societal perspective £23.11 (22.73 to 23.53). 43.2% fewer screening appointments were required in the individualised arm. </w:t>
      </w:r>
    </w:p>
    <w:p w14:paraId="1234E3DD" w14:textId="77777777" w:rsidR="003A7339" w:rsidRPr="00D138A8" w:rsidRDefault="003A7339" w:rsidP="003A7339">
      <w:pPr>
        <w:pStyle w:val="154AbstracttextfoPrelimsPrelimsstyles"/>
      </w:pPr>
      <w:r w:rsidRPr="00D138A8">
        <w:rPr>
          <w:u w:val="single"/>
        </w:rPr>
        <w:t>Acceptability</w:t>
      </w:r>
      <w:r w:rsidRPr="00D138A8">
        <w:t xml:space="preserve">: </w:t>
      </w:r>
      <w:r w:rsidRPr="00D138A8">
        <w:rPr>
          <w:rStyle w:val="TextChar"/>
        </w:rPr>
        <w:t xml:space="preserve">Changing to variable intervals was acceptable for the majority of PWD and HCPs. Annual screening was perceived as unsustainable and an inefficient use of resources. Many PWD and HCPs expressed concerns that 2-year screening intervals </w:t>
      </w:r>
      <w:r w:rsidRPr="00D138A8">
        <w:rPr>
          <w:rStyle w:val="TextChar"/>
          <w:szCs w:val="24"/>
        </w:rPr>
        <w:t>may detect referable eye disease too late and might have a negative effect upon perceptions about the importance of attendance and diabetes care. The 6-month interval was perceived positively. Amongst PWD, there was considerable misunderstanding about eye-related appointments and care.</w:t>
      </w:r>
    </w:p>
    <w:p w14:paraId="12164F82" w14:textId="77777777" w:rsidR="003A7339" w:rsidRPr="00D138A8" w:rsidRDefault="003A7339" w:rsidP="003A7339">
      <w:pPr>
        <w:pStyle w:val="154AbstracttextfoPrelimsPrelimsstyles"/>
      </w:pPr>
      <w:r w:rsidRPr="00D138A8">
        <w:rPr>
          <w:u w:val="single"/>
        </w:rPr>
        <w:t>Cohort</w:t>
      </w:r>
      <w:r w:rsidRPr="00D138A8">
        <w:t>: Numbers of participants (total 28,384) rose over the 11 years (2006/7, 6637; 2016/17, 14,864). Annual incidences (%) in the screened population were: screen positive 4.4-10.6, due to DR 2.3-4.6, STDR 1.3-2.2. The proportions of screen positive fell steadily but STDR rates remained stable.</w:t>
      </w:r>
    </w:p>
    <w:p w14:paraId="7CF4E6DE" w14:textId="77777777" w:rsidR="003A7339" w:rsidRPr="00D138A8" w:rsidRDefault="003A7339" w:rsidP="003A7339">
      <w:pPr>
        <w:pStyle w:val="154AbstracttextfoPrelimsPrelimsstyles"/>
      </w:pPr>
      <w:r w:rsidRPr="00D138A8">
        <w:rPr>
          <w:b/>
        </w:rPr>
        <w:t>Limitations:</w:t>
      </w:r>
      <w:r w:rsidRPr="00D138A8">
        <w:rPr>
          <w:color w:val="62B547"/>
        </w:rPr>
        <w:t xml:space="preserve"> </w:t>
      </w:r>
      <w:r w:rsidRPr="00D138A8">
        <w:rPr>
          <w:rStyle w:val="TextChar"/>
        </w:rPr>
        <w:t>Our findings apply to a single city-wide established English screening programme of mostly Caucasian PWD. Cost effectiveness analysis was over a short timeline for a longstanding disease; the study however was designed to test the safety and effectiveness of the screening regimen, not the cost effectiveness of screening versus no screening. Cohort data collection was partly retrospective: data were unavailable on people who had developed STDR or died prior to 2013.</w:t>
      </w:r>
    </w:p>
    <w:p w14:paraId="5A49DF23" w14:textId="77777777" w:rsidR="003A7339" w:rsidRPr="00D138A8" w:rsidRDefault="003A7339" w:rsidP="003A7339">
      <w:pPr>
        <w:pStyle w:val="154AbstracttextfoPrelimsPrelimsstyles"/>
        <w:rPr>
          <w:rStyle w:val="TextChar"/>
        </w:rPr>
      </w:pPr>
      <w:r w:rsidRPr="00D138A8">
        <w:rPr>
          <w:b/>
        </w:rPr>
        <w:t>Conclusions:</w:t>
      </w:r>
      <w:r w:rsidRPr="00D138A8">
        <w:rPr>
          <w:color w:val="62B547"/>
        </w:rPr>
        <w:t xml:space="preserve"> </w:t>
      </w:r>
      <w:r w:rsidRPr="00D138A8">
        <w:rPr>
          <w:rStyle w:val="TextChar"/>
        </w:rPr>
        <w:t xml:space="preserve">Our RCT can reassure stakeholders involved in diabetes care that extended intervals and personalised screening is feasible and can be safely introduced in established screening programmes with potential cost savings compared to annual screening. Rates of screen positive DR and STDR are low and show consistent falls over time. Involvement of patients in research is crucial to success. </w:t>
      </w:r>
    </w:p>
    <w:p w14:paraId="5F0231BB" w14:textId="77777777" w:rsidR="003A7339" w:rsidRPr="00D138A8" w:rsidRDefault="003A7339" w:rsidP="003A7339">
      <w:pPr>
        <w:pStyle w:val="154AbstracttextfoPrelimsPrelimsstyles"/>
      </w:pPr>
      <w:r w:rsidRPr="00D138A8">
        <w:rPr>
          <w:b/>
        </w:rPr>
        <w:t>Future work:</w:t>
      </w:r>
      <w:r w:rsidRPr="00D138A8">
        <w:rPr>
          <w:color w:val="62B547"/>
        </w:rPr>
        <w:t xml:space="preserve"> </w:t>
      </w:r>
      <w:r w:rsidRPr="00D138A8">
        <w:t>External validation with other programmes followed by scale-up of individualised screening outside a research setting. Economic modelling beyond the 2-year time horizon.</w:t>
      </w:r>
    </w:p>
    <w:p w14:paraId="723AC1F9" w14:textId="77777777" w:rsidR="003A7339" w:rsidRPr="00D138A8" w:rsidRDefault="003A7339" w:rsidP="003A7339">
      <w:pPr>
        <w:pStyle w:val="154AbstracttextfoPrelimsPrelimsstyles"/>
        <w:rPr>
          <w:color w:val="000000"/>
        </w:rPr>
      </w:pPr>
      <w:r w:rsidRPr="00D138A8">
        <w:rPr>
          <w:b/>
        </w:rPr>
        <w:t>RCT registration:</w:t>
      </w:r>
      <w:r w:rsidRPr="00D138A8">
        <w:t xml:space="preserve"> </w:t>
      </w:r>
      <w:r w:rsidRPr="00D138A8">
        <w:rPr>
          <w:color w:val="000000"/>
        </w:rPr>
        <w:t xml:space="preserve">ISRCTN87561257  </w:t>
      </w:r>
    </w:p>
    <w:p w14:paraId="53307500" w14:textId="77777777" w:rsidR="003A7339" w:rsidRPr="00D138A8" w:rsidRDefault="003A7339" w:rsidP="003A7339">
      <w:pPr>
        <w:pStyle w:val="154AbstracttextfoPrelimsPrelimsstyles"/>
      </w:pPr>
      <w:r w:rsidRPr="00D138A8">
        <w:rPr>
          <w:b/>
        </w:rPr>
        <w:t>Funding:</w:t>
      </w:r>
      <w:r w:rsidRPr="00D138A8">
        <w:rPr>
          <w:color w:val="62B547"/>
        </w:rPr>
        <w:t xml:space="preserve"> </w:t>
      </w:r>
      <w:r w:rsidRPr="00D138A8">
        <w:t xml:space="preserve">This project was funded by the NIHR Programme Grants for Applied Research programme and will be published in full in Programme Grants for Applied Research; Vol. X, No. X. See the NIHR Journals Library website for further project information. </w:t>
      </w:r>
    </w:p>
    <w:p w14:paraId="05057179" w14:textId="77777777" w:rsidR="003A7339" w:rsidRDefault="003A7339" w:rsidP="003A7339">
      <w:pPr>
        <w:pStyle w:val="43PrelimtitleHeadingsHeadingstyles"/>
      </w:pPr>
      <w:r>
        <w:t>Contents</w:t>
      </w:r>
    </w:p>
    <w:p w14:paraId="3CDED4B9" w14:textId="77777777" w:rsidR="003A7339" w:rsidRPr="00BA1858" w:rsidRDefault="003A7339" w:rsidP="003A7339">
      <w:pPr>
        <w:pStyle w:val="602TextfoTextstylesTextstyles"/>
        <w:rPr>
          <w:i/>
          <w:color w:val="FF0000"/>
        </w:rPr>
      </w:pPr>
      <w:r w:rsidRPr="00BA1858">
        <w:rPr>
          <w:i/>
          <w:color w:val="FF0000"/>
        </w:rPr>
        <w:t>&lt;&lt;Typesetter insert Contents list &gt;&gt;</w:t>
      </w:r>
    </w:p>
    <w:p w14:paraId="4B9385AA" w14:textId="77777777" w:rsidR="003A7339" w:rsidRDefault="003A7339" w:rsidP="003A7339">
      <w:pPr>
        <w:pStyle w:val="43PrelimtitleHeadingsHeadingstyles"/>
      </w:pPr>
      <w:r>
        <w:t>List of tables</w:t>
      </w:r>
    </w:p>
    <w:p w14:paraId="757B9708" w14:textId="77777777" w:rsidR="003A7339" w:rsidRPr="00BA1858" w:rsidRDefault="003A7339" w:rsidP="003A7339">
      <w:pPr>
        <w:pStyle w:val="602TextfoTextstylesTextstyles"/>
        <w:rPr>
          <w:i/>
          <w:color w:val="FF0000"/>
        </w:rPr>
      </w:pPr>
      <w:r w:rsidRPr="00BA1858">
        <w:rPr>
          <w:i/>
          <w:color w:val="FF0000"/>
        </w:rPr>
        <w:t>&lt;&lt;Typesetter insert List of tables&gt;&gt;</w:t>
      </w:r>
    </w:p>
    <w:p w14:paraId="215E0AAA" w14:textId="77777777" w:rsidR="003A7339" w:rsidRDefault="003A7339" w:rsidP="003A7339">
      <w:pPr>
        <w:pStyle w:val="43PrelimtitleHeadingsHeadingstyles"/>
      </w:pPr>
      <w:r>
        <w:lastRenderedPageBreak/>
        <w:t>List of figures</w:t>
      </w:r>
    </w:p>
    <w:p w14:paraId="2FCBDFDE" w14:textId="77777777" w:rsidR="003A7339" w:rsidRPr="00BA1858" w:rsidRDefault="003A7339" w:rsidP="003A7339">
      <w:pPr>
        <w:pStyle w:val="602TextfoTextstylesTextstyles"/>
        <w:rPr>
          <w:i/>
          <w:color w:val="FF0000"/>
        </w:rPr>
      </w:pPr>
      <w:r w:rsidRPr="00BA1858">
        <w:rPr>
          <w:i/>
          <w:color w:val="FF0000"/>
        </w:rPr>
        <w:t>&lt;&lt;Typesetter insert List of figures&gt;&gt;</w:t>
      </w:r>
    </w:p>
    <w:p w14:paraId="3B5825C2" w14:textId="77777777" w:rsidR="003A7339" w:rsidRDefault="003A7339" w:rsidP="003A7339">
      <w:pPr>
        <w:pStyle w:val="43PrelimtitleHeadingsHeadingstyles"/>
      </w:pPr>
      <w:r>
        <w:t>List of boxes</w:t>
      </w:r>
    </w:p>
    <w:p w14:paraId="3FAD62B6" w14:textId="77777777" w:rsidR="003A7339" w:rsidRPr="00BA1858" w:rsidRDefault="003A7339" w:rsidP="003A7339">
      <w:pPr>
        <w:pStyle w:val="602TextfoTextstylesTextstyles"/>
        <w:rPr>
          <w:i/>
          <w:color w:val="FF0000"/>
        </w:rPr>
      </w:pPr>
      <w:r w:rsidRPr="00BA1858">
        <w:rPr>
          <w:i/>
          <w:color w:val="FF0000"/>
        </w:rPr>
        <w:t>&lt;&lt;Typesetter insert List of boxes&gt;&gt;</w:t>
      </w:r>
    </w:p>
    <w:p w14:paraId="79B0B4C8" w14:textId="77777777" w:rsidR="003A7339" w:rsidRDefault="003A7339" w:rsidP="003A7339">
      <w:pPr>
        <w:pStyle w:val="43PrelimtitleHeadingsHeadingstyles"/>
      </w:pPr>
      <w:r>
        <w:t>List of supplementary material</w:t>
      </w:r>
    </w:p>
    <w:p w14:paraId="0B14669A" w14:textId="77777777" w:rsidR="003A7339" w:rsidRPr="00BA1858" w:rsidRDefault="003A7339" w:rsidP="003A7339">
      <w:pPr>
        <w:pStyle w:val="602TextfoTextstylesTextstyles"/>
        <w:rPr>
          <w:i/>
          <w:color w:val="FF0000"/>
        </w:rPr>
      </w:pPr>
      <w:r w:rsidRPr="00BA1858">
        <w:rPr>
          <w:i/>
          <w:color w:val="FF0000"/>
        </w:rPr>
        <w:t>&lt;&lt;Typesetter please format as per list of tables/boxes/figures&gt;&gt;</w:t>
      </w:r>
    </w:p>
    <w:p w14:paraId="28B0E4DC" w14:textId="77777777" w:rsidR="003A7339" w:rsidRDefault="003A7339" w:rsidP="003A7339">
      <w:pPr>
        <w:pStyle w:val="602TextfoTextstylesTextstyles"/>
      </w:pPr>
      <w:r>
        <w:t xml:space="preserve">Report Supplementary Material 1 </w:t>
      </w:r>
      <w:r w:rsidRPr="00642211">
        <w:t>ISDR Study group</w:t>
      </w:r>
    </w:p>
    <w:p w14:paraId="25488744" w14:textId="77777777" w:rsidR="003A7339" w:rsidRDefault="003A7339" w:rsidP="003A7339">
      <w:pPr>
        <w:pStyle w:val="602TextfoTextstylesTextstyles"/>
      </w:pPr>
      <w:r>
        <w:t xml:space="preserve">Report Supplementary Material 2 </w:t>
      </w:r>
      <w:r w:rsidRPr="00642211">
        <w:t>Stages of PPI involvement in ISDR</w:t>
      </w:r>
    </w:p>
    <w:p w14:paraId="6A7A1025" w14:textId="77777777" w:rsidR="003A7339" w:rsidRDefault="003A7339" w:rsidP="003A7339">
      <w:pPr>
        <w:pStyle w:val="602TextfoTextstylesTextstyles"/>
      </w:pPr>
      <w:r>
        <w:t xml:space="preserve">Report Supplementary Material 3 </w:t>
      </w:r>
      <w:r w:rsidRPr="00642211">
        <w:t>ISDR data warehouse data fields, sources and input schema</w:t>
      </w:r>
    </w:p>
    <w:p w14:paraId="67CA507A" w14:textId="77777777" w:rsidR="003A7339" w:rsidRDefault="003A7339" w:rsidP="003A7339">
      <w:pPr>
        <w:pStyle w:val="602TextfoTextstylesTextstyles"/>
      </w:pPr>
      <w:r>
        <w:t>Report Supplementary Material 4</w:t>
      </w:r>
      <w:r w:rsidRPr="00642211">
        <w:t xml:space="preserve"> </w:t>
      </w:r>
      <w:r w:rsidRPr="004D32B2">
        <w:t>Topic guides for qualitative interviews in the ISDR programme</w:t>
      </w:r>
    </w:p>
    <w:p w14:paraId="577E4DE2" w14:textId="77777777" w:rsidR="003A7339" w:rsidRDefault="003A7339" w:rsidP="003A7339">
      <w:pPr>
        <w:pStyle w:val="602TextfoTextstylesTextstyles"/>
      </w:pPr>
      <w:r>
        <w:t xml:space="preserve">Supplementary Material 5 </w:t>
      </w:r>
      <w:r w:rsidRPr="00642211">
        <w:t>ISDR end of programme symposium</w:t>
      </w:r>
    </w:p>
    <w:p w14:paraId="237EB0B8" w14:textId="77777777" w:rsidR="003A7339" w:rsidRDefault="003A7339" w:rsidP="003A7339">
      <w:pPr>
        <w:pStyle w:val="602TextfoTextstylesTextstyles"/>
      </w:pPr>
      <w:r>
        <w:t>Supplementary material can be found on the NIHR Journals Library report page (https://doi.org/10.3310/XXXXXXX0).</w:t>
      </w:r>
    </w:p>
    <w:p w14:paraId="4E4E3F9C" w14:textId="77777777" w:rsidR="003A7339" w:rsidRDefault="003A7339" w:rsidP="003A7339">
      <w:pPr>
        <w:pStyle w:val="602TextfoTextstylesTextstyles"/>
      </w:pPr>
      <w:r>
        <w:t xml:space="preserve">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 </w:t>
      </w:r>
    </w:p>
    <w:bookmarkEnd w:id="9"/>
    <w:p w14:paraId="2AEB296D" w14:textId="77777777" w:rsidR="003A7339" w:rsidRPr="00C97496" w:rsidRDefault="003A7339" w:rsidP="003A7339">
      <w:pPr>
        <w:pStyle w:val="43PrelimtitleHeadingsHeadingstyles"/>
      </w:pPr>
      <w:r w:rsidRPr="00C97496">
        <w:t>List of abbreviations</w:t>
      </w:r>
      <w:bookmarkEnd w:id="10"/>
      <w:r w:rsidRPr="00C97496">
        <w:t xml:space="preserve"> </w:t>
      </w:r>
    </w:p>
    <w:p w14:paraId="1AA107B4" w14:textId="77777777" w:rsidR="003A7339" w:rsidRPr="00C97496" w:rsidRDefault="003A7339" w:rsidP="003A7339">
      <w:pPr>
        <w:pStyle w:val="19AbbreviationslistPrelimsstyles"/>
      </w:pPr>
      <w:r w:rsidRPr="00C97496">
        <w:t>ADA</w:t>
      </w:r>
      <w:r>
        <w:tab/>
      </w:r>
      <w:r w:rsidRPr="00C97496">
        <w:t>American Diabetes Association</w:t>
      </w:r>
    </w:p>
    <w:p w14:paraId="2EB13459" w14:textId="77777777" w:rsidR="003A7339" w:rsidRDefault="003A7339" w:rsidP="003A7339">
      <w:pPr>
        <w:pStyle w:val="19AbbreviationslistPrelimsstyles"/>
      </w:pPr>
      <w:r>
        <w:t xml:space="preserve">AICc </w:t>
      </w:r>
      <w:r>
        <w:tab/>
      </w:r>
      <w:r w:rsidRPr="00C97496">
        <w:t xml:space="preserve">corrected </w:t>
      </w:r>
      <w:r>
        <w:t>Akaike</w:t>
      </w:r>
      <w:r>
        <w:rPr>
          <w:color w:val="00B0F0"/>
        </w:rPr>
        <w:t>’</w:t>
      </w:r>
      <w:r>
        <w:t>s information criterion</w:t>
      </w:r>
    </w:p>
    <w:p w14:paraId="5F31F766" w14:textId="77777777" w:rsidR="003A7339" w:rsidRPr="00C97496" w:rsidRDefault="003A7339" w:rsidP="003A7339">
      <w:pPr>
        <w:pStyle w:val="19AbbreviationslistPrelimsstyles"/>
      </w:pPr>
      <w:r>
        <w:t>ARVO</w:t>
      </w:r>
      <w:r>
        <w:tab/>
      </w:r>
      <w:r w:rsidRPr="00C97496">
        <w:t>Association for Research in Vision and Ophthalmology</w:t>
      </w:r>
    </w:p>
    <w:p w14:paraId="1AECDF52" w14:textId="77777777" w:rsidR="003A7339" w:rsidRPr="00C97496" w:rsidRDefault="003A7339" w:rsidP="003A7339">
      <w:pPr>
        <w:pStyle w:val="19AbbreviationslistPrelimsstyles"/>
      </w:pPr>
      <w:r>
        <w:t>AUC</w:t>
      </w:r>
      <w:r>
        <w:tab/>
      </w:r>
      <w:r w:rsidRPr="00C97496">
        <w:t>area under the curve</w:t>
      </w:r>
    </w:p>
    <w:p w14:paraId="0C400969" w14:textId="77777777" w:rsidR="003A7339" w:rsidRPr="00C97496" w:rsidRDefault="003A7339" w:rsidP="003A7339">
      <w:pPr>
        <w:pStyle w:val="19AbbreviationslistPrelimsstyles"/>
      </w:pPr>
      <w:r>
        <w:t>BI</w:t>
      </w:r>
      <w:r>
        <w:tab/>
      </w:r>
      <w:r w:rsidRPr="00C97496">
        <w:t>business intelligence</w:t>
      </w:r>
    </w:p>
    <w:p w14:paraId="0FB5B29A" w14:textId="77777777" w:rsidR="003A7339" w:rsidRPr="00C97496" w:rsidRDefault="003A7339" w:rsidP="003A7339">
      <w:pPr>
        <w:pStyle w:val="19AbbreviationslistPrelimsstyles"/>
      </w:pPr>
      <w:r>
        <w:t>BMJ</w:t>
      </w:r>
      <w:r>
        <w:tab/>
      </w:r>
      <w:r w:rsidRPr="00C97496">
        <w:t>British Medical Journal</w:t>
      </w:r>
    </w:p>
    <w:p w14:paraId="48916CED" w14:textId="77777777" w:rsidR="003A7339" w:rsidRDefault="003A7339" w:rsidP="003A7339">
      <w:pPr>
        <w:pStyle w:val="19AbbreviationslistPrelimsstyles"/>
      </w:pPr>
      <w:r>
        <w:t>BP</w:t>
      </w:r>
      <w:r>
        <w:tab/>
        <w:t>blood pressure</w:t>
      </w:r>
    </w:p>
    <w:p w14:paraId="0E0C95AB" w14:textId="77777777" w:rsidR="003A7339" w:rsidRPr="00C97496" w:rsidRDefault="003A7339" w:rsidP="003A7339">
      <w:pPr>
        <w:pStyle w:val="19AbbreviationslistPrelimsstyles"/>
      </w:pPr>
      <w:r>
        <w:t>CI</w:t>
      </w:r>
      <w:r>
        <w:tab/>
        <w:t>chief investigator</w:t>
      </w:r>
    </w:p>
    <w:p w14:paraId="13D6853C" w14:textId="77777777" w:rsidR="003A7339" w:rsidRDefault="003A7339" w:rsidP="003A7339">
      <w:pPr>
        <w:pStyle w:val="19AbbreviationslistPrelimsstyles"/>
      </w:pPr>
      <w:r>
        <w:t>CRF</w:t>
      </w:r>
      <w:r>
        <w:tab/>
        <w:t>case record form</w:t>
      </w:r>
    </w:p>
    <w:p w14:paraId="27C2068C" w14:textId="77777777" w:rsidR="003A7339" w:rsidRPr="00C97496" w:rsidRDefault="003A7339" w:rsidP="003A7339">
      <w:pPr>
        <w:pStyle w:val="19AbbreviationslistPrelimsstyles"/>
      </w:pPr>
      <w:r>
        <w:t>CTRC</w:t>
      </w:r>
      <w:r>
        <w:tab/>
      </w:r>
      <w:r w:rsidRPr="00C97496">
        <w:t>clinical trials research centre</w:t>
      </w:r>
    </w:p>
    <w:p w14:paraId="5981E1BB" w14:textId="77777777" w:rsidR="003A7339" w:rsidRDefault="003A7339" w:rsidP="003A7339">
      <w:pPr>
        <w:pStyle w:val="19AbbreviationslistPrelimsstyles"/>
      </w:pPr>
      <w:r>
        <w:lastRenderedPageBreak/>
        <w:t>DHC</w:t>
      </w:r>
      <w:r>
        <w:tab/>
        <w:t>Digital Healthcare</w:t>
      </w:r>
    </w:p>
    <w:p w14:paraId="66BD979A" w14:textId="77777777" w:rsidR="003A7339" w:rsidRPr="00C97496" w:rsidRDefault="003A7339" w:rsidP="003A7339">
      <w:pPr>
        <w:pStyle w:val="19AbbreviationslistPrelimsstyles"/>
      </w:pPr>
      <w:r>
        <w:t>DR</w:t>
      </w:r>
      <w:r>
        <w:tab/>
      </w:r>
      <w:r w:rsidRPr="00C97496">
        <w:t>diabetic retinopathy</w:t>
      </w:r>
    </w:p>
    <w:p w14:paraId="126DD287" w14:textId="77777777" w:rsidR="003A7339" w:rsidRDefault="003A7339" w:rsidP="003A7339">
      <w:pPr>
        <w:pStyle w:val="19AbbreviationslistPrelimsstyles"/>
      </w:pPr>
      <w:r>
        <w:t>DW</w:t>
      </w:r>
      <w:r>
        <w:tab/>
      </w:r>
      <w:r w:rsidRPr="00C97496">
        <w:t>data warehouse</w:t>
      </w:r>
    </w:p>
    <w:p w14:paraId="1A3247E2" w14:textId="77777777" w:rsidR="003A7339" w:rsidRPr="00C97496" w:rsidRDefault="003A7339" w:rsidP="003A7339">
      <w:pPr>
        <w:pStyle w:val="19AbbreviationslistPrelimsstyles"/>
      </w:pPr>
      <w:r>
        <w:t>EASD</w:t>
      </w:r>
      <w:r>
        <w:tab/>
      </w:r>
      <w:r w:rsidRPr="00F40E8A">
        <w:t>European Association for the Study of Diabetes</w:t>
      </w:r>
    </w:p>
    <w:p w14:paraId="15FC5D7B" w14:textId="77777777" w:rsidR="003A7339" w:rsidRDefault="003A7339" w:rsidP="003A7339">
      <w:pPr>
        <w:pStyle w:val="19AbbreviationslistPrelimsstyles"/>
      </w:pPr>
      <w:r>
        <w:t>EASDec</w:t>
      </w:r>
      <w:r>
        <w:tab/>
      </w:r>
      <w:r w:rsidRPr="00C97496">
        <w:t>European Association for the Study of Diabetes eye complications study group</w:t>
      </w:r>
    </w:p>
    <w:p w14:paraId="0D9AE9E4" w14:textId="77777777" w:rsidR="003A7339" w:rsidRPr="00C97496" w:rsidRDefault="003A7339" w:rsidP="003A7339">
      <w:pPr>
        <w:pStyle w:val="19AbbreviationslistPrelimsstyles"/>
      </w:pPr>
      <w:r>
        <w:t>EMIS</w:t>
      </w:r>
      <w:r>
        <w:tab/>
      </w:r>
      <w:r w:rsidRPr="00C97496">
        <w:t>Egton Medical Information Systems</w:t>
      </w:r>
    </w:p>
    <w:p w14:paraId="0B0B77C5" w14:textId="77777777" w:rsidR="003A7339" w:rsidRPr="00C97496" w:rsidRDefault="003A7339" w:rsidP="003A7339">
      <w:pPr>
        <w:pStyle w:val="19AbbreviationslistPrelimsstyles"/>
      </w:pPr>
      <w:r w:rsidRPr="00C97496">
        <w:t>EQ-5D-5L</w:t>
      </w:r>
      <w:r w:rsidRPr="00C97496">
        <w:tab/>
        <w:t>Euro</w:t>
      </w:r>
      <w:r>
        <w:t>Q</w:t>
      </w:r>
      <w:r w:rsidRPr="00C97496">
        <w:t>ol five dimension five level instrument</w:t>
      </w:r>
    </w:p>
    <w:p w14:paraId="51FE6CEC" w14:textId="77777777" w:rsidR="003A7339" w:rsidRPr="00C97496" w:rsidRDefault="003A7339" w:rsidP="003A7339">
      <w:pPr>
        <w:pStyle w:val="19AbbreviationslistPrelimsstyles"/>
      </w:pPr>
      <w:r>
        <w:t>GP</w:t>
      </w:r>
      <w:r>
        <w:tab/>
      </w:r>
      <w:r w:rsidRPr="00C97496">
        <w:t>general practitioner</w:t>
      </w:r>
    </w:p>
    <w:p w14:paraId="28A587F5" w14:textId="77777777" w:rsidR="003A7339" w:rsidRPr="00C97496" w:rsidRDefault="003A7339" w:rsidP="003A7339">
      <w:pPr>
        <w:pStyle w:val="19AbbreviationslistPrelimsstyles"/>
      </w:pPr>
      <w:r w:rsidRPr="00C97496">
        <w:t>HbA</w:t>
      </w:r>
      <w:r w:rsidRPr="00C97496">
        <w:rPr>
          <w:vertAlign w:val="subscript"/>
        </w:rPr>
        <w:t>1c</w:t>
      </w:r>
      <w:r>
        <w:tab/>
      </w:r>
      <w:r w:rsidRPr="00C97496">
        <w:t>glycated haemoglobin</w:t>
      </w:r>
    </w:p>
    <w:p w14:paraId="715D7CE5" w14:textId="77777777" w:rsidR="003A7339" w:rsidRPr="00C97496" w:rsidRDefault="003A7339" w:rsidP="003A7339">
      <w:pPr>
        <w:pStyle w:val="19AbbreviationslistPrelimsstyles"/>
      </w:pPr>
      <w:r>
        <w:t>HCP</w:t>
      </w:r>
      <w:r>
        <w:tab/>
      </w:r>
      <w:r w:rsidRPr="00C97496">
        <w:t>healthcare p</w:t>
      </w:r>
      <w:r>
        <w:t>rofessional</w:t>
      </w:r>
    </w:p>
    <w:p w14:paraId="2A8D548E" w14:textId="77777777" w:rsidR="003A7339" w:rsidRDefault="003A7339" w:rsidP="003A7339">
      <w:pPr>
        <w:pStyle w:val="19AbbreviationslistPrelimsstyles"/>
      </w:pPr>
      <w:r>
        <w:t>HDL</w:t>
      </w:r>
      <w:r>
        <w:tab/>
      </w:r>
      <w:r w:rsidRPr="00C97496">
        <w:t>high-density lipoprotein</w:t>
      </w:r>
    </w:p>
    <w:p w14:paraId="0AF18CB4" w14:textId="77777777" w:rsidR="003A7339" w:rsidRPr="00C97496" w:rsidRDefault="003A7339" w:rsidP="003A7339">
      <w:pPr>
        <w:pStyle w:val="19AbbreviationslistPrelimsstyles"/>
      </w:pPr>
      <w:r>
        <w:t>HES</w:t>
      </w:r>
      <w:r>
        <w:tab/>
      </w:r>
      <w:r w:rsidRPr="00C97496">
        <w:t>hospital eye service</w:t>
      </w:r>
    </w:p>
    <w:p w14:paraId="6FAF82F2" w14:textId="77777777" w:rsidR="003A7339" w:rsidRDefault="003A7339" w:rsidP="003A7339">
      <w:pPr>
        <w:pStyle w:val="19AbbreviationslistPrelimsstyles"/>
      </w:pPr>
      <w:r>
        <w:t>HUI3</w:t>
      </w:r>
      <w:r>
        <w:tab/>
      </w:r>
      <w:r w:rsidRPr="00C97496">
        <w:t>Health Utilities Index Mark 3</w:t>
      </w:r>
    </w:p>
    <w:p w14:paraId="3B3F688A" w14:textId="77777777" w:rsidR="003A7339" w:rsidRDefault="003A7339" w:rsidP="003A7339">
      <w:pPr>
        <w:pStyle w:val="19AbbreviationslistPrelimsstyles"/>
      </w:pPr>
      <w:r>
        <w:t>ICERs</w:t>
      </w:r>
      <w:r>
        <w:tab/>
        <w:t>i</w:t>
      </w:r>
      <w:r w:rsidRPr="009657EB">
        <w:t xml:space="preserve">ncremental </w:t>
      </w:r>
      <w:r>
        <w:t>cost effectiveness</w:t>
      </w:r>
      <w:r w:rsidRPr="009657EB">
        <w:t xml:space="preserve"> ratios</w:t>
      </w:r>
    </w:p>
    <w:p w14:paraId="0A9A3BE5" w14:textId="77777777" w:rsidR="003A7339" w:rsidRDefault="003A7339" w:rsidP="003A7339">
      <w:pPr>
        <w:pStyle w:val="19AbbreviationslistPrelimsstyles"/>
      </w:pPr>
      <w:r>
        <w:t>IDF</w:t>
      </w:r>
      <w:r>
        <w:tab/>
        <w:t>International Diabetes Federation</w:t>
      </w:r>
    </w:p>
    <w:p w14:paraId="59F877C9" w14:textId="77777777" w:rsidR="003A7339" w:rsidRPr="00C97496" w:rsidRDefault="003A7339" w:rsidP="003A7339">
      <w:pPr>
        <w:pStyle w:val="19AbbreviationslistPrelimsstyles"/>
      </w:pPr>
      <w:r>
        <w:t>INMB</w:t>
      </w:r>
      <w:r>
        <w:tab/>
        <w:t>Incremental Net Monetary B</w:t>
      </w:r>
      <w:r w:rsidRPr="009657EB">
        <w:t>enefit</w:t>
      </w:r>
    </w:p>
    <w:p w14:paraId="2C1851AE" w14:textId="77777777" w:rsidR="003A7339" w:rsidRDefault="003A7339" w:rsidP="003A7339">
      <w:pPr>
        <w:pStyle w:val="19AbbreviationslistPrelimsstyles"/>
      </w:pPr>
      <w:r>
        <w:t>IP</w:t>
      </w:r>
      <w:r>
        <w:tab/>
      </w:r>
      <w:r w:rsidRPr="00C97496">
        <w:t>intellectual property</w:t>
      </w:r>
    </w:p>
    <w:p w14:paraId="3C025D1F" w14:textId="77777777" w:rsidR="003A7339" w:rsidRPr="00C97496" w:rsidRDefault="003A7339" w:rsidP="003A7339">
      <w:pPr>
        <w:pStyle w:val="19AbbreviationslistPrelimsstyles"/>
      </w:pPr>
      <w:r>
        <w:t>iPM</w:t>
      </w:r>
      <w:r>
        <w:tab/>
      </w:r>
      <w:r w:rsidRPr="00C97496">
        <w:t>Integrated Patient Management</w:t>
      </w:r>
    </w:p>
    <w:p w14:paraId="41BB5118" w14:textId="77777777" w:rsidR="003A7339" w:rsidRDefault="003A7339" w:rsidP="003A7339">
      <w:pPr>
        <w:pStyle w:val="19AbbreviationslistPrelimsstyles"/>
      </w:pPr>
      <w:r>
        <w:t>ISDR</w:t>
      </w:r>
      <w:r>
        <w:tab/>
      </w:r>
      <w:r w:rsidRPr="00C97496">
        <w:t xml:space="preserve">Individualised </w:t>
      </w:r>
      <w:r>
        <w:t>S</w:t>
      </w:r>
      <w:r w:rsidRPr="00C97496">
        <w:t xml:space="preserve">creening </w:t>
      </w:r>
      <w:r>
        <w:t>for Diabetic Retinopathy</w:t>
      </w:r>
    </w:p>
    <w:p w14:paraId="4A22CF99" w14:textId="77777777" w:rsidR="003A7339" w:rsidRPr="00C97496" w:rsidRDefault="003A7339" w:rsidP="003A7339">
      <w:pPr>
        <w:pStyle w:val="19AbbreviationslistPrelimsstyles"/>
      </w:pPr>
      <w:r>
        <w:t>ITT</w:t>
      </w:r>
      <w:r>
        <w:tab/>
      </w:r>
      <w:r w:rsidRPr="00C97496">
        <w:t>intention-to-treat</w:t>
      </w:r>
    </w:p>
    <w:p w14:paraId="3482FE2B" w14:textId="77777777" w:rsidR="003A7339" w:rsidRDefault="003A7339" w:rsidP="003A7339">
      <w:pPr>
        <w:pStyle w:val="19AbbreviationslistPrelimsstyles"/>
      </w:pPr>
      <w:r>
        <w:t>LCCG</w:t>
      </w:r>
      <w:r>
        <w:tab/>
      </w:r>
      <w:r w:rsidRPr="00C97496">
        <w:t xml:space="preserve">Liverpool </w:t>
      </w:r>
      <w:r>
        <w:t>Clinical Commissioning Group</w:t>
      </w:r>
    </w:p>
    <w:p w14:paraId="205D8C71" w14:textId="77777777" w:rsidR="003A7339" w:rsidRDefault="003A7339" w:rsidP="003A7339">
      <w:pPr>
        <w:pStyle w:val="19AbbreviationslistPrelimsstyles"/>
      </w:pPr>
      <w:r>
        <w:t>LDESP</w:t>
      </w:r>
      <w:r>
        <w:tab/>
      </w:r>
      <w:r w:rsidRPr="00C97496">
        <w:t xml:space="preserve">Liverpool Diabetes Eye Screening Programme </w:t>
      </w:r>
    </w:p>
    <w:p w14:paraId="3FE19634" w14:textId="77777777" w:rsidR="003A7339" w:rsidRDefault="003A7339" w:rsidP="003A7339">
      <w:pPr>
        <w:pStyle w:val="19AbbreviationslistPrelimsstyles"/>
      </w:pPr>
      <w:r>
        <w:t>LDL</w:t>
      </w:r>
      <w:r>
        <w:tab/>
      </w:r>
      <w:r w:rsidRPr="00C97496">
        <w:t>low-density lipoprotein</w:t>
      </w:r>
    </w:p>
    <w:p w14:paraId="4C4C29D9" w14:textId="77777777" w:rsidR="003A7339" w:rsidRPr="00C97496" w:rsidRDefault="003A7339" w:rsidP="003A7339">
      <w:pPr>
        <w:pStyle w:val="19AbbreviationslistPrelimsstyles"/>
      </w:pPr>
      <w:r>
        <w:t>logMAR</w:t>
      </w:r>
      <w:r>
        <w:tab/>
        <w:t>logarithm of the minimum angle of r</w:t>
      </w:r>
      <w:r w:rsidRPr="00A1644A">
        <w:t>esolution</w:t>
      </w:r>
    </w:p>
    <w:p w14:paraId="20EE4552" w14:textId="77777777" w:rsidR="003A7339" w:rsidRDefault="003A7339" w:rsidP="003A7339">
      <w:pPr>
        <w:pStyle w:val="19AbbreviationslistPrelimsstyles"/>
      </w:pPr>
      <w:r>
        <w:t>MICE</w:t>
      </w:r>
      <w:r>
        <w:tab/>
      </w:r>
      <w:r w:rsidRPr="00C97496">
        <w:t>Multiple Imputation of Chained Equations</w:t>
      </w:r>
    </w:p>
    <w:p w14:paraId="6FE62C4F" w14:textId="77777777" w:rsidR="003A7339" w:rsidRPr="00C97496" w:rsidRDefault="003A7339" w:rsidP="003A7339">
      <w:pPr>
        <w:pStyle w:val="19AbbreviationslistPrelimsstyles"/>
      </w:pPr>
      <w:r w:rsidRPr="00C97496">
        <w:t>NDESP</w:t>
      </w:r>
      <w:r w:rsidRPr="00C97496">
        <w:tab/>
        <w:t>National Diabetic Eye Screening Programme</w:t>
      </w:r>
    </w:p>
    <w:p w14:paraId="6C3EC483" w14:textId="77777777" w:rsidR="003A7339" w:rsidRPr="00C97496" w:rsidRDefault="003A7339" w:rsidP="003A7339">
      <w:pPr>
        <w:pStyle w:val="19AbbreviationslistPrelimsstyles"/>
      </w:pPr>
      <w:r>
        <w:t>NHS</w:t>
      </w:r>
      <w:r>
        <w:tab/>
      </w:r>
      <w:r w:rsidRPr="00C97496">
        <w:t>National Health Service</w:t>
      </w:r>
    </w:p>
    <w:p w14:paraId="3F05D27F" w14:textId="77777777" w:rsidR="003A7339" w:rsidRPr="00C97496" w:rsidRDefault="003A7339" w:rsidP="003A7339">
      <w:pPr>
        <w:pStyle w:val="19AbbreviationslistPrelimsstyles"/>
      </w:pPr>
      <w:r>
        <w:t>NICE</w:t>
      </w:r>
      <w:r>
        <w:tab/>
      </w:r>
      <w:r w:rsidRPr="00C97496">
        <w:t>National Institute for Health and Care Excellence</w:t>
      </w:r>
    </w:p>
    <w:p w14:paraId="5D69242F" w14:textId="77777777" w:rsidR="003A7339" w:rsidRPr="00C97496" w:rsidRDefault="003A7339" w:rsidP="003A7339">
      <w:pPr>
        <w:pStyle w:val="19AbbreviationslistPrelimsstyles"/>
      </w:pPr>
      <w:r>
        <w:t>NIHR</w:t>
      </w:r>
      <w:r>
        <w:tab/>
      </w:r>
      <w:r w:rsidRPr="00C97496">
        <w:t>National Institute for Health Research</w:t>
      </w:r>
    </w:p>
    <w:p w14:paraId="259DF4F2" w14:textId="77777777" w:rsidR="003A7339" w:rsidRPr="00C97496" w:rsidRDefault="003A7339" w:rsidP="003A7339">
      <w:pPr>
        <w:pStyle w:val="19AbbreviationslistPrelimsstyles"/>
      </w:pPr>
      <w:r>
        <w:t>PENS</w:t>
      </w:r>
      <w:r>
        <w:tab/>
      </w:r>
      <w:r w:rsidRPr="00C97496">
        <w:t>patient electronic notes system</w:t>
      </w:r>
    </w:p>
    <w:p w14:paraId="37CAA189" w14:textId="77777777" w:rsidR="003A7339" w:rsidRPr="00C97496" w:rsidRDefault="003A7339" w:rsidP="003A7339">
      <w:pPr>
        <w:pStyle w:val="19AbbreviationslistPrelimsstyles"/>
      </w:pPr>
      <w:r>
        <w:t>PGfAR</w:t>
      </w:r>
      <w:r>
        <w:tab/>
      </w:r>
      <w:r w:rsidRPr="00C97496">
        <w:t>Programme Grant for Applied Research</w:t>
      </w:r>
    </w:p>
    <w:p w14:paraId="73A3D264" w14:textId="77777777" w:rsidR="003A7339" w:rsidRPr="00C97496" w:rsidRDefault="003A7339" w:rsidP="003A7339">
      <w:pPr>
        <w:pStyle w:val="19AbbreviationslistPrelimsstyles"/>
      </w:pPr>
      <w:r>
        <w:t>PP</w:t>
      </w:r>
      <w:r>
        <w:tab/>
      </w:r>
      <w:r w:rsidRPr="00C97496">
        <w:t>per-protocol</w:t>
      </w:r>
    </w:p>
    <w:p w14:paraId="6ECB4D6C" w14:textId="77777777" w:rsidR="003A7339" w:rsidRDefault="003A7339" w:rsidP="003A7339">
      <w:pPr>
        <w:pStyle w:val="19AbbreviationslistPrelimsstyles"/>
      </w:pPr>
      <w:r>
        <w:t>PPI</w:t>
      </w:r>
      <w:r>
        <w:tab/>
      </w:r>
      <w:r w:rsidRPr="00C97496">
        <w:t>patient and public involvement</w:t>
      </w:r>
    </w:p>
    <w:p w14:paraId="08661542" w14:textId="77777777" w:rsidR="003A7339" w:rsidRPr="00C97496" w:rsidRDefault="003A7339" w:rsidP="003A7339">
      <w:pPr>
        <w:pStyle w:val="19AbbreviationslistPrelimsstyles"/>
      </w:pPr>
      <w:r>
        <w:t>PWD</w:t>
      </w:r>
      <w:r>
        <w:tab/>
      </w:r>
      <w:r w:rsidRPr="00C97496">
        <w:t>people with diabetes</w:t>
      </w:r>
    </w:p>
    <w:p w14:paraId="4F4A438B" w14:textId="77777777" w:rsidR="003A7339" w:rsidRPr="00C97496" w:rsidRDefault="003A7339" w:rsidP="003A7339">
      <w:pPr>
        <w:pStyle w:val="19AbbreviationslistPrelimsstyles"/>
      </w:pPr>
      <w:r w:rsidRPr="00C97496">
        <w:t>QALYs</w:t>
      </w:r>
      <w:r w:rsidRPr="00C97496">
        <w:tab/>
      </w:r>
      <w:r>
        <w:t>Q</w:t>
      </w:r>
      <w:r w:rsidRPr="00C97496">
        <w:t>uality</w:t>
      </w:r>
      <w:r>
        <w:t xml:space="preserve"> A</w:t>
      </w:r>
      <w:r w:rsidRPr="00C97496">
        <w:t xml:space="preserve">djusted </w:t>
      </w:r>
      <w:r>
        <w:t>L</w:t>
      </w:r>
      <w:r w:rsidRPr="00C97496">
        <w:t xml:space="preserve">ife </w:t>
      </w:r>
      <w:r>
        <w:t>Y</w:t>
      </w:r>
      <w:r w:rsidRPr="00C97496">
        <w:t>ears</w:t>
      </w:r>
    </w:p>
    <w:p w14:paraId="6F0DF8AB" w14:textId="77777777" w:rsidR="003A7339" w:rsidRPr="00C97496" w:rsidRDefault="003A7339" w:rsidP="003A7339">
      <w:pPr>
        <w:pStyle w:val="19AbbreviationslistPrelimsstyles"/>
      </w:pPr>
      <w:r>
        <w:t>QoL</w:t>
      </w:r>
      <w:r>
        <w:tab/>
      </w:r>
      <w:r w:rsidRPr="00C97496">
        <w:t>quality of life</w:t>
      </w:r>
    </w:p>
    <w:p w14:paraId="0609BBC6" w14:textId="77777777" w:rsidR="003A7339" w:rsidRPr="00C97496" w:rsidRDefault="003A7339" w:rsidP="003A7339">
      <w:pPr>
        <w:pStyle w:val="19AbbreviationslistPrelimsstyles"/>
      </w:pPr>
      <w:r>
        <w:lastRenderedPageBreak/>
        <w:t>RCE</w:t>
      </w:r>
      <w:r>
        <w:tab/>
      </w:r>
      <w:r w:rsidRPr="00C97496">
        <w:t xml:space="preserve">risk calculation engine </w:t>
      </w:r>
    </w:p>
    <w:p w14:paraId="3E7553F3" w14:textId="77777777" w:rsidR="003A7339" w:rsidRPr="00C97496" w:rsidRDefault="003A7339" w:rsidP="003A7339">
      <w:pPr>
        <w:pStyle w:val="19AbbreviationslistPrelimsstyles"/>
      </w:pPr>
      <w:r>
        <w:t>RCT</w:t>
      </w:r>
      <w:r>
        <w:tab/>
      </w:r>
      <w:r w:rsidRPr="00C97496">
        <w:t>randomised controlled trial</w:t>
      </w:r>
    </w:p>
    <w:p w14:paraId="362273E2" w14:textId="77777777" w:rsidR="003A7339" w:rsidRPr="00C97496" w:rsidRDefault="003A7339" w:rsidP="003A7339">
      <w:pPr>
        <w:pStyle w:val="19AbbreviationslistPrelimsstyles"/>
      </w:pPr>
      <w:r>
        <w:t>RLBUHT</w:t>
      </w:r>
      <w:r>
        <w:tab/>
      </w:r>
      <w:r w:rsidRPr="00C97496">
        <w:t>Royal Liverpool and Broadgreen University Hospital Trust</w:t>
      </w:r>
    </w:p>
    <w:p w14:paraId="62C48070" w14:textId="77777777" w:rsidR="003A7339" w:rsidRDefault="003A7339" w:rsidP="003A7339">
      <w:pPr>
        <w:pStyle w:val="19AbbreviationslistPrelimsstyles"/>
      </w:pPr>
      <w:r>
        <w:t>SQL</w:t>
      </w:r>
      <w:r>
        <w:tab/>
      </w:r>
      <w:r w:rsidRPr="00C97496">
        <w:t>structured query language</w:t>
      </w:r>
    </w:p>
    <w:p w14:paraId="278032A3" w14:textId="77777777" w:rsidR="003A7339" w:rsidRPr="00C97496" w:rsidRDefault="003A7339" w:rsidP="003A7339">
      <w:pPr>
        <w:pStyle w:val="19AbbreviationslistPrelimsstyles"/>
      </w:pPr>
      <w:r>
        <w:t>SSADM</w:t>
      </w:r>
      <w:r>
        <w:tab/>
      </w:r>
      <w:r w:rsidRPr="00FA50A1">
        <w:t>Structured System Analysis and Design Methodology</w:t>
      </w:r>
    </w:p>
    <w:p w14:paraId="7C236AE8" w14:textId="77777777" w:rsidR="003A7339" w:rsidRDefault="003A7339" w:rsidP="003A7339">
      <w:pPr>
        <w:pStyle w:val="19AbbreviationslistPrelimsstyles"/>
      </w:pPr>
      <w:r>
        <w:t>STDR</w:t>
      </w:r>
      <w:r>
        <w:tab/>
      </w:r>
      <w:r w:rsidRPr="00C97496">
        <w:t>sight threatening diabetic retinopathy</w:t>
      </w:r>
    </w:p>
    <w:p w14:paraId="75C9425C" w14:textId="77777777" w:rsidR="003A7339" w:rsidRDefault="003A7339" w:rsidP="003A7339">
      <w:pPr>
        <w:pStyle w:val="19AbbreviationslistPrelimsstyles"/>
      </w:pPr>
      <w:r>
        <w:t>STM</w:t>
      </w:r>
      <w:r>
        <w:tab/>
        <w:t>sight threatening maculopathy</w:t>
      </w:r>
    </w:p>
    <w:p w14:paraId="4503BBD5" w14:textId="77777777" w:rsidR="003A7339" w:rsidRDefault="003A7339" w:rsidP="003A7339">
      <w:pPr>
        <w:pStyle w:val="19AbbreviationslistPrelimsstyles"/>
      </w:pPr>
      <w:r>
        <w:t>STR</w:t>
      </w:r>
      <w:r>
        <w:tab/>
        <w:t>sight threatening retinopathy</w:t>
      </w:r>
    </w:p>
    <w:p w14:paraId="3B49B053" w14:textId="77777777" w:rsidR="003A7339" w:rsidRDefault="003A7339" w:rsidP="003A7339">
      <w:pPr>
        <w:pStyle w:val="19AbbreviationslistPrelimsstyles"/>
      </w:pPr>
      <w:r>
        <w:t>VA</w:t>
      </w:r>
      <w:r>
        <w:tab/>
        <w:t>visual acuity</w:t>
      </w:r>
    </w:p>
    <w:p w14:paraId="14FE20BE" w14:textId="77777777" w:rsidR="003A7339" w:rsidRDefault="003A7339" w:rsidP="003A7339">
      <w:pPr>
        <w:pStyle w:val="19AbbreviationslistPrelimsstyles"/>
      </w:pPr>
      <w:r>
        <w:t>VI</w:t>
      </w:r>
      <w:r>
        <w:tab/>
        <w:t>visual impairment</w:t>
      </w:r>
    </w:p>
    <w:p w14:paraId="743AE286" w14:textId="77777777" w:rsidR="003A7339" w:rsidRPr="00C97496" w:rsidRDefault="003A7339" w:rsidP="003A7339">
      <w:pPr>
        <w:pStyle w:val="19AbbreviationslistPrelimsstyles"/>
      </w:pPr>
      <w:r>
        <w:t>WHO</w:t>
      </w:r>
      <w:r>
        <w:tab/>
      </w:r>
      <w:r w:rsidRPr="0072129E">
        <w:t>World Health Organi</w:t>
      </w:r>
      <w:r>
        <w:t>z</w:t>
      </w:r>
      <w:r w:rsidRPr="0072129E">
        <w:t>ation</w:t>
      </w:r>
    </w:p>
    <w:p w14:paraId="12113627" w14:textId="77777777" w:rsidR="003A7339" w:rsidRPr="00BA1858" w:rsidRDefault="003A7339" w:rsidP="003A7339">
      <w:pPr>
        <w:pStyle w:val="19AbbreviationslistPrelimsstyles"/>
      </w:pPr>
      <w:r>
        <w:t>WP</w:t>
      </w:r>
      <w:r>
        <w:tab/>
      </w:r>
      <w:r w:rsidRPr="00C97496">
        <w:t>work package</w:t>
      </w:r>
    </w:p>
    <w:p w14:paraId="3957393B" w14:textId="77777777" w:rsidR="003A7339" w:rsidRDefault="003A7339" w:rsidP="003A7339">
      <w:pPr>
        <w:pStyle w:val="43PrelimtitleHeadingsHeadingstyles"/>
      </w:pPr>
      <w:bookmarkStart w:id="11" w:name="_Toc104910232"/>
      <w:r w:rsidRPr="00C97496">
        <w:t>Plain English summary</w:t>
      </w:r>
      <w:bookmarkEnd w:id="11"/>
    </w:p>
    <w:p w14:paraId="623B55B6" w14:textId="77777777" w:rsidR="003A7339" w:rsidRPr="00C97496" w:rsidRDefault="003A7339" w:rsidP="003A7339">
      <w:pPr>
        <w:pStyle w:val="601TextdropcapTextstylesTextstyles"/>
      </w:pPr>
      <w:r w:rsidRPr="00C97496">
        <w:t xml:space="preserve">Diabetic retinopathy remains </w:t>
      </w:r>
      <w:r>
        <w:t>a leading</w:t>
      </w:r>
      <w:r w:rsidRPr="00C97496">
        <w:t xml:space="preserve"> cause of vision loss</w:t>
      </w:r>
      <w:r>
        <w:t xml:space="preserve"> for people with diabetes</w:t>
      </w:r>
      <w:r w:rsidRPr="00C97496">
        <w:t xml:space="preserve">. </w:t>
      </w:r>
      <w:r>
        <w:t>Annual p</w:t>
      </w:r>
      <w:r w:rsidRPr="00C97496">
        <w:t xml:space="preserve">hotographic screening </w:t>
      </w:r>
      <w:r>
        <w:t xml:space="preserve">allows early detection and prompt treatment </w:t>
      </w:r>
      <w:r w:rsidRPr="00C97496">
        <w:t xml:space="preserve">in many countries. A new approach is to </w:t>
      </w:r>
      <w:r>
        <w:t>vary</w:t>
      </w:r>
      <w:r w:rsidRPr="00C97496">
        <w:t xml:space="preserve"> </w:t>
      </w:r>
      <w:r>
        <w:t>how often this is done</w:t>
      </w:r>
      <w:r w:rsidRPr="00C97496">
        <w:t xml:space="preserve"> </w:t>
      </w:r>
      <w:r>
        <w:t xml:space="preserve">at each visit, after calculating </w:t>
      </w:r>
      <w:r w:rsidRPr="00C97496">
        <w:t>ea</w:t>
      </w:r>
      <w:r>
        <w:t>ch person</w:t>
      </w:r>
      <w:r>
        <w:rPr>
          <w:color w:val="00B0F0"/>
        </w:rPr>
        <w:t>’</w:t>
      </w:r>
      <w:r>
        <w:t>s</w:t>
      </w:r>
      <w:r w:rsidRPr="00D92776">
        <w:t xml:space="preserve"> </w:t>
      </w:r>
      <w:r w:rsidRPr="00C97496">
        <w:t>risk of progression</w:t>
      </w:r>
      <w:r>
        <w:t xml:space="preserve">, what we have called </w:t>
      </w:r>
      <w:r>
        <w:rPr>
          <w:color w:val="00B0F0"/>
        </w:rPr>
        <w:t>“</w:t>
      </w:r>
      <w:r>
        <w:t>individualised</w:t>
      </w:r>
      <w:r>
        <w:rPr>
          <w:color w:val="00B0F0"/>
        </w:rPr>
        <w:t>”</w:t>
      </w:r>
      <w:r>
        <w:t xml:space="preserve"> screening</w:t>
      </w:r>
      <w:r w:rsidRPr="00C97496">
        <w:t xml:space="preserve">. </w:t>
      </w:r>
    </w:p>
    <w:p w14:paraId="195419AF" w14:textId="77777777" w:rsidR="003A7339" w:rsidRDefault="003A7339" w:rsidP="003A7339">
      <w:pPr>
        <w:pStyle w:val="602TextfoTextstylesTextstyles"/>
      </w:pPr>
      <w:r w:rsidRPr="00C97496">
        <w:t xml:space="preserve">We tested </w:t>
      </w:r>
      <w:r>
        <w:t>this risk-</w:t>
      </w:r>
      <w:r w:rsidRPr="00C97496">
        <w:t xml:space="preserve">based </w:t>
      </w:r>
      <w:r>
        <w:t xml:space="preserve">variable-interval approach against annual screening in a </w:t>
      </w:r>
      <w:r w:rsidRPr="00C97496">
        <w:t>randomised controlled</w:t>
      </w:r>
      <w:r>
        <w:t xml:space="preserve"> trial</w:t>
      </w:r>
      <w:r w:rsidRPr="00C97496">
        <w:t xml:space="preserve"> of 4534 people in Liverpool.</w:t>
      </w:r>
      <w:r>
        <w:t xml:space="preserve"> 6, 12 or 24-month intervals represented high, medium and low risks of becoming screen positive by the next appointment. With o</w:t>
      </w:r>
      <w:r w:rsidRPr="00C97496">
        <w:t xml:space="preserve">ur </w:t>
      </w:r>
      <w:r>
        <w:t>PPI</w:t>
      </w:r>
      <w:r w:rsidRPr="00C97496">
        <w:t xml:space="preserve"> group</w:t>
      </w:r>
      <w:r>
        <w:t xml:space="preserve"> we designed</w:t>
      </w:r>
      <w:r w:rsidRPr="00C97496">
        <w:t xml:space="preserve"> </w:t>
      </w:r>
      <w:r>
        <w:t xml:space="preserve">a </w:t>
      </w:r>
      <w:r w:rsidRPr="00C97496">
        <w:t>computer</w:t>
      </w:r>
      <w:r>
        <w:t>-</w:t>
      </w:r>
      <w:r w:rsidRPr="00C97496">
        <w:t xml:space="preserve">based </w:t>
      </w:r>
      <w:r w:rsidRPr="00FB4DDE">
        <w:t>risk</w:t>
      </w:r>
      <w:r>
        <w:t>-</w:t>
      </w:r>
      <w:r w:rsidRPr="00FB4DDE">
        <w:t xml:space="preserve">calculation system </w:t>
      </w:r>
      <w:r>
        <w:t xml:space="preserve">using personal information from </w:t>
      </w:r>
      <w:r w:rsidRPr="00C97496">
        <w:t>screening</w:t>
      </w:r>
      <w:r>
        <w:t>,</w:t>
      </w:r>
      <w:r w:rsidRPr="00C97496">
        <w:t xml:space="preserve"> GPs </w:t>
      </w:r>
      <w:r>
        <w:t>and</w:t>
      </w:r>
      <w:r w:rsidRPr="00C97496">
        <w:t xml:space="preserve"> hospital</w:t>
      </w:r>
      <w:r>
        <w:t>.</w:t>
      </w:r>
    </w:p>
    <w:p w14:paraId="4A6A1DFF" w14:textId="77777777" w:rsidR="003A7339" w:rsidRDefault="003A7339" w:rsidP="003A7339">
      <w:pPr>
        <w:pStyle w:val="602TextfoTextstylesTextstyles"/>
      </w:pPr>
      <w:r w:rsidRPr="00C97496">
        <w:t xml:space="preserve">Attendance rates </w:t>
      </w:r>
      <w:r>
        <w:t xml:space="preserve">at the next screening appointment </w:t>
      </w:r>
      <w:r w:rsidRPr="00C97496">
        <w:t xml:space="preserve">were similar </w:t>
      </w:r>
      <w:r>
        <w:t xml:space="preserve">in the </w:t>
      </w:r>
      <w:r w:rsidRPr="00C97496">
        <w:t xml:space="preserve">individualised </w:t>
      </w:r>
      <w:r>
        <w:t>(84%) and annual (control) (85%) groups</w:t>
      </w:r>
      <w:r w:rsidRPr="00C97496">
        <w:t xml:space="preserve">. </w:t>
      </w:r>
      <w:r>
        <w:t>Similar</w:t>
      </w:r>
      <w:r w:rsidRPr="00C97496">
        <w:t xml:space="preserve"> amount</w:t>
      </w:r>
      <w:r>
        <w:t>s</w:t>
      </w:r>
      <w:r w:rsidRPr="00C97496">
        <w:t xml:space="preserve"> of sight</w:t>
      </w:r>
      <w:r>
        <w:t>-</w:t>
      </w:r>
      <w:r w:rsidRPr="00C97496">
        <w:t>threatening retinopathy</w:t>
      </w:r>
      <w:r>
        <w:t xml:space="preserve"> were detected</w:t>
      </w:r>
      <w:r w:rsidRPr="00C97496">
        <w:t xml:space="preserve"> (1.4% </w:t>
      </w:r>
      <w:r>
        <w:t>individualised,</w:t>
      </w:r>
      <w:r w:rsidRPr="00C97496">
        <w:t xml:space="preserve"> 1.7%</w:t>
      </w:r>
      <w:r>
        <w:t xml:space="preserve"> control</w:t>
      </w:r>
      <w:r w:rsidRPr="00C97496">
        <w:t>)</w:t>
      </w:r>
      <w:r>
        <w:t>,</w:t>
      </w:r>
      <w:r w:rsidRPr="00C97496">
        <w:t xml:space="preserve"> with </w:t>
      </w:r>
      <w:r>
        <w:t>43</w:t>
      </w:r>
      <w:r w:rsidRPr="00C97496">
        <w:t xml:space="preserve">% fewer visits. </w:t>
      </w:r>
      <w:r>
        <w:t xml:space="preserve">In this study in a single geographical region, savings estimated to accure to the NHS per person over 2 years were </w:t>
      </w:r>
      <w:r w:rsidRPr="00C97496">
        <w:rPr>
          <w:rFonts w:cs="Times New Roman"/>
        </w:rPr>
        <w:t>£</w:t>
      </w:r>
      <w:r>
        <w:rPr>
          <w:rFonts w:cs="Times New Roman"/>
        </w:rPr>
        <w:t>17</w:t>
      </w:r>
      <w:r w:rsidRPr="00C97496">
        <w:rPr>
          <w:rFonts w:cs="Times New Roman"/>
        </w:rPr>
        <w:t>.</w:t>
      </w:r>
      <w:r>
        <w:rPr>
          <w:rFonts w:cs="Times New Roman"/>
        </w:rPr>
        <w:t>34</w:t>
      </w:r>
      <w:r>
        <w:t xml:space="preserve">, and </w:t>
      </w:r>
      <w:r w:rsidRPr="00C97496">
        <w:rPr>
          <w:rFonts w:cs="Times New Roman"/>
        </w:rPr>
        <w:t>£</w:t>
      </w:r>
      <w:r>
        <w:rPr>
          <w:rFonts w:cs="Times New Roman"/>
        </w:rPr>
        <w:t>23</w:t>
      </w:r>
      <w:r w:rsidRPr="00C97496">
        <w:rPr>
          <w:rFonts w:cs="Times New Roman"/>
        </w:rPr>
        <w:t>.</w:t>
      </w:r>
      <w:r>
        <w:rPr>
          <w:rFonts w:cs="Times New Roman"/>
        </w:rPr>
        <w:t>11</w:t>
      </w:r>
      <w:r w:rsidRPr="00C97496">
        <w:rPr>
          <w:rFonts w:cs="Times New Roman"/>
        </w:rPr>
        <w:t xml:space="preserve"> </w:t>
      </w:r>
      <w:r>
        <w:rPr>
          <w:rFonts w:cs="Times New Roman"/>
        </w:rPr>
        <w:t>for</w:t>
      </w:r>
      <w:r w:rsidRPr="00C97496">
        <w:rPr>
          <w:rFonts w:cs="Times New Roman"/>
        </w:rPr>
        <w:t xml:space="preserve"> </w:t>
      </w:r>
      <w:r>
        <w:rPr>
          <w:rFonts w:cs="Times New Roman"/>
        </w:rPr>
        <w:t xml:space="preserve">wider </w:t>
      </w:r>
      <w:r w:rsidRPr="00C97496">
        <w:rPr>
          <w:rFonts w:cs="Times New Roman"/>
        </w:rPr>
        <w:t>societ</w:t>
      </w:r>
      <w:r>
        <w:rPr>
          <w:rFonts w:cs="Times New Roman"/>
        </w:rPr>
        <w:t>y, but estimates did not include treatment costs</w:t>
      </w:r>
      <w:r w:rsidRPr="00C97496">
        <w:t xml:space="preserve">.  </w:t>
      </w:r>
    </w:p>
    <w:p w14:paraId="640DAE27" w14:textId="77777777" w:rsidR="003A7339" w:rsidRPr="00C97496" w:rsidRDefault="003A7339" w:rsidP="003A7339">
      <w:pPr>
        <w:pStyle w:val="602TextfoTextstylesTextstyles"/>
      </w:pPr>
      <w:r>
        <w:t>At</w:t>
      </w:r>
      <w:r w:rsidRPr="00C97496">
        <w:t xml:space="preserve"> </w:t>
      </w:r>
      <w:r>
        <w:t>interview</w:t>
      </w:r>
      <w:r w:rsidRPr="00C97496">
        <w:t xml:space="preserve"> </w:t>
      </w:r>
      <w:r>
        <w:t>60</w:t>
      </w:r>
      <w:r w:rsidRPr="00C97496">
        <w:t xml:space="preserve"> </w:t>
      </w:r>
      <w:r>
        <w:t>people with diabetes</w:t>
      </w:r>
      <w:r w:rsidRPr="00C97496">
        <w:t xml:space="preserve"> and </w:t>
      </w:r>
      <w:r>
        <w:t xml:space="preserve">21 </w:t>
      </w:r>
      <w:r w:rsidRPr="00C97496">
        <w:t>health professionals</w:t>
      </w:r>
      <w:r>
        <w:t xml:space="preserve"> said that individualised screening would be acceptable, because of increasing diabetes and the chance to target high-risk people. Patients</w:t>
      </w:r>
      <w:r w:rsidRPr="00C97496">
        <w:t xml:space="preserve"> had anxieties about reliability </w:t>
      </w:r>
      <w:r>
        <w:t xml:space="preserve">of the risk calculation </w:t>
      </w:r>
      <w:r w:rsidRPr="00C97496">
        <w:t>and restricting access</w:t>
      </w:r>
      <w:r>
        <w:t>, requesting opportunities for earlier screening if risks changed</w:t>
      </w:r>
      <w:r w:rsidRPr="00C97496">
        <w:t xml:space="preserve">. </w:t>
      </w:r>
    </w:p>
    <w:p w14:paraId="7BDF0B4B" w14:textId="77777777" w:rsidR="003A7339" w:rsidRDefault="003A7339" w:rsidP="003A7339">
      <w:pPr>
        <w:pStyle w:val="602TextfoTextstylesTextstyles"/>
      </w:pPr>
      <w:r w:rsidRPr="006F3566">
        <w:t>Varying screening</w:t>
      </w:r>
      <w:r>
        <w:t xml:space="preserve"> intervals</w:t>
      </w:r>
      <w:r w:rsidRPr="006F3566">
        <w:t xml:space="preserve"> based on a person</w:t>
      </w:r>
      <w:r>
        <w:rPr>
          <w:color w:val="00B0F0"/>
        </w:rPr>
        <w:t>’</w:t>
      </w:r>
      <w:r w:rsidRPr="006F3566">
        <w:t xml:space="preserve">s own risk of progression appears </w:t>
      </w:r>
      <w:r>
        <w:t xml:space="preserve">feasible and </w:t>
      </w:r>
      <w:r w:rsidRPr="006F3566">
        <w:t xml:space="preserve">safe. </w:t>
      </w:r>
      <w:r>
        <w:t>L</w:t>
      </w:r>
      <w:r w:rsidRPr="00C97496">
        <w:t>ow</w:t>
      </w:r>
      <w:r>
        <w:t>-</w:t>
      </w:r>
      <w:r w:rsidRPr="00C97496">
        <w:t xml:space="preserve">risk </w:t>
      </w:r>
      <w:r>
        <w:t>people</w:t>
      </w:r>
      <w:r w:rsidRPr="00C97496">
        <w:t xml:space="preserve"> would be spared </w:t>
      </w:r>
      <w:r>
        <w:t>unnecessary</w:t>
      </w:r>
      <w:r w:rsidRPr="00C97496">
        <w:t xml:space="preserve"> appointments</w:t>
      </w:r>
      <w:r w:rsidRPr="00D92776">
        <w:t>.</w:t>
      </w:r>
      <w:r w:rsidRPr="00C97496">
        <w:t xml:space="preserve">  </w:t>
      </w:r>
    </w:p>
    <w:p w14:paraId="36C1497D" w14:textId="77777777" w:rsidR="003A7339" w:rsidRPr="00C97496" w:rsidRDefault="003A7339" w:rsidP="003A7339">
      <w:pPr>
        <w:pStyle w:val="602TextfoTextstylesTextstyles"/>
      </w:pPr>
      <w:r w:rsidRPr="00C97496">
        <w:t xml:space="preserve">Introducing an individualised approach can now move to </w:t>
      </w:r>
      <w:r>
        <w:t xml:space="preserve">wider </w:t>
      </w:r>
      <w:r w:rsidRPr="00C97496">
        <w:t xml:space="preserve">testing and validation in other </w:t>
      </w:r>
      <w:r>
        <w:t xml:space="preserve">UK and </w:t>
      </w:r>
      <w:r w:rsidRPr="00C97496">
        <w:t xml:space="preserve">international settings. </w:t>
      </w:r>
      <w:r>
        <w:rPr>
          <w:rStyle w:val="TextChar"/>
        </w:rPr>
        <w:t xml:space="preserve">The trial only ran for 2 years and was in a long-established programme with low rates of disease so </w:t>
      </w:r>
      <w:r w:rsidRPr="00C45784">
        <w:rPr>
          <w:rStyle w:val="TextChar"/>
        </w:rPr>
        <w:t xml:space="preserve">monitoring </w:t>
      </w:r>
      <w:r>
        <w:rPr>
          <w:rStyle w:val="TextChar"/>
        </w:rPr>
        <w:t>of</w:t>
      </w:r>
      <w:r w:rsidRPr="00C45784">
        <w:rPr>
          <w:rStyle w:val="TextChar"/>
        </w:rPr>
        <w:t xml:space="preserve"> attendance and retinopathy rates should be included</w:t>
      </w:r>
      <w:r>
        <w:rPr>
          <w:rStyle w:val="TextChar"/>
        </w:rPr>
        <w:t xml:space="preserve"> as part of wider testing.</w:t>
      </w:r>
    </w:p>
    <w:p w14:paraId="302D0306" w14:textId="77777777" w:rsidR="003A7339" w:rsidRDefault="003A7339" w:rsidP="003A7339">
      <w:pPr>
        <w:pStyle w:val="43PrelimtitleHeadingsHeadingstyles"/>
      </w:pPr>
      <w:bookmarkStart w:id="12" w:name="_Toc104910233"/>
      <w:r w:rsidRPr="00C97496">
        <w:lastRenderedPageBreak/>
        <w:t>Scientific summary</w:t>
      </w:r>
      <w:bookmarkEnd w:id="12"/>
      <w:r>
        <w:t xml:space="preserve">  </w:t>
      </w:r>
    </w:p>
    <w:p w14:paraId="49D9C303" w14:textId="77777777" w:rsidR="003A7339" w:rsidRPr="000626CD" w:rsidRDefault="003A7339" w:rsidP="003A7339">
      <w:pPr>
        <w:pStyle w:val="52AheadHeadingsHeadingstyles"/>
      </w:pPr>
      <w:bookmarkStart w:id="13" w:name="_Toc104910234"/>
      <w:r w:rsidRPr="00C97496">
        <w:t>Background</w:t>
      </w:r>
      <w:bookmarkEnd w:id="13"/>
      <w:r w:rsidRPr="000626CD">
        <w:t xml:space="preserve"> </w:t>
      </w:r>
    </w:p>
    <w:p w14:paraId="421B2F05" w14:textId="77777777" w:rsidR="003A7339" w:rsidRPr="00125F43" w:rsidRDefault="003A7339" w:rsidP="003A7339">
      <w:pPr>
        <w:pStyle w:val="602TextfoTextstylesTextstyles"/>
        <w:rPr>
          <w:b/>
        </w:rPr>
      </w:pPr>
      <w:r w:rsidRPr="00C97496">
        <w:t xml:space="preserve">Diabetic retinopathy remains </w:t>
      </w:r>
      <w:r>
        <w:t>the</w:t>
      </w:r>
      <w:r w:rsidRPr="00C97496">
        <w:t xml:space="preserve"> common</w:t>
      </w:r>
      <w:r>
        <w:t>est</w:t>
      </w:r>
      <w:r w:rsidRPr="00C97496">
        <w:t xml:space="preserve"> cause of visual impairment </w:t>
      </w:r>
      <w:r>
        <w:t xml:space="preserve">in working populations </w:t>
      </w:r>
      <w:r w:rsidRPr="00C97496">
        <w:t>worldwide. Systematic annual screening to detect and treat sight</w:t>
      </w:r>
      <w:r>
        <w:t>-</w:t>
      </w:r>
      <w:r w:rsidRPr="00C97496">
        <w:t>threatening diabetic retinopathy is established in several countries including the UK and has greatly improved the detection of treatable disease. With the rapid increase in the prevalence of diabetes</w:t>
      </w:r>
      <w:r>
        <w:t>,</w:t>
      </w:r>
      <w:r w:rsidRPr="00C97496">
        <w:t xml:space="preserve"> new approaches to screening are required. Risk stratification, personalised (individualised) medicine, and clinical bioinformatics offer opportunities to extend the screening interval for people at low risk of progression and </w:t>
      </w:r>
      <w:r>
        <w:t xml:space="preserve">to </w:t>
      </w:r>
      <w:r w:rsidRPr="00C97496">
        <w:t>target those at high risk. However there is significant concern amongst people with diabetes, health care profe</w:t>
      </w:r>
      <w:r>
        <w:t xml:space="preserve">ssionals </w:t>
      </w:r>
      <w:r w:rsidRPr="00C97496">
        <w:t xml:space="preserve">and health commissioners </w:t>
      </w:r>
      <w:r>
        <w:t xml:space="preserve">in the UK </w:t>
      </w:r>
      <w:r w:rsidRPr="00C97496">
        <w:t xml:space="preserve">around the safety and acceptability of changing an established and successful programme. </w:t>
      </w:r>
      <w:r>
        <w:t>To ensure that health care is available for all it is imperative that it is not only efficacious but cost efficient, that is it delivers care at an affordable cost for commissioners.</w:t>
      </w:r>
      <w:r w:rsidRPr="00DA7F32">
        <w:t xml:space="preserve"> </w:t>
      </w:r>
      <w:r w:rsidRPr="00C97496">
        <w:t>Evidence to guide these decisions is very limited and there are n</w:t>
      </w:r>
      <w:r>
        <w:t>o randomised controlled trials</w:t>
      </w:r>
      <w:r w:rsidRPr="00C97496">
        <w:t>.</w:t>
      </w:r>
    </w:p>
    <w:p w14:paraId="27E79FFF" w14:textId="77777777" w:rsidR="003A7339" w:rsidRPr="00126455" w:rsidRDefault="003A7339" w:rsidP="003A7339">
      <w:pPr>
        <w:pStyle w:val="602TextfoTextstylesTextstyles"/>
      </w:pPr>
      <w:r w:rsidRPr="00126455">
        <w:t xml:space="preserve">Much of the data on prevalence and incidence of diabetic retinopathy and progression to more severe stages of disease come from the 1980s to 1990s and before the introduction of systematic screening and improvements in diabetes and blood pressure control. Data on the current progression rates in screening populations are limited and are reported variably. </w:t>
      </w:r>
    </w:p>
    <w:p w14:paraId="7BF1B08E" w14:textId="77777777" w:rsidR="003A7339" w:rsidRPr="00126455" w:rsidRDefault="003A7339" w:rsidP="003A7339">
      <w:pPr>
        <w:pStyle w:val="602TextfoTextstylesTextstyles"/>
      </w:pPr>
      <w:r w:rsidRPr="00126455">
        <w:t xml:space="preserve">We conducted a programme of quantitative and qualitative research to develop and test the acceptability, safety, efficacy and cost effectiveness of an individualised approach to screening for sight threatening diabetic retinopathy. </w:t>
      </w:r>
    </w:p>
    <w:p w14:paraId="020F3D43" w14:textId="77777777" w:rsidR="003A7339" w:rsidRDefault="003A7339" w:rsidP="003A7339">
      <w:pPr>
        <w:pStyle w:val="602TextfoTextstylesTextstyles"/>
      </w:pPr>
      <w:r w:rsidRPr="00125F43">
        <w:t xml:space="preserve">To provide data for future planning of early detection programmes </w:t>
      </w:r>
      <w:r>
        <w:t xml:space="preserve">and the design of future research studies </w:t>
      </w:r>
      <w:r w:rsidRPr="00125F43">
        <w:t xml:space="preserve">we </w:t>
      </w:r>
      <w:r>
        <w:t xml:space="preserve">designed a longitudinal observational cohort study of the population of people with diabetes in Liverpool. We aimed to </w:t>
      </w:r>
      <w:r w:rsidRPr="00125F43">
        <w:t xml:space="preserve">investigate the prevalence and incidence of </w:t>
      </w:r>
      <w:r>
        <w:t xml:space="preserve">the stages in the natural history of diabetic retinopathy, namely screen positive, sight threatening and treatable disease, and visual impairment, all key </w:t>
      </w:r>
      <w:r w:rsidRPr="00125F43">
        <w:t>patient</w:t>
      </w:r>
      <w:r>
        <w:t>-</w:t>
      </w:r>
      <w:r w:rsidRPr="00125F43">
        <w:t xml:space="preserve">centred outcomes </w:t>
      </w:r>
      <w:r>
        <w:t xml:space="preserve">in the disease. </w:t>
      </w:r>
    </w:p>
    <w:p w14:paraId="1DADE89E" w14:textId="77777777" w:rsidR="003A7339" w:rsidRPr="00837AAC" w:rsidRDefault="003A7339" w:rsidP="003A7339">
      <w:pPr>
        <w:pStyle w:val="52AheadHeadingsHeadingstyles"/>
      </w:pPr>
      <w:bookmarkStart w:id="14" w:name="_Toc104910235"/>
      <w:r>
        <w:t>Changes to the programme and their implications</w:t>
      </w:r>
      <w:bookmarkEnd w:id="14"/>
    </w:p>
    <w:p w14:paraId="33C1AE7F" w14:textId="77777777" w:rsidR="003A7339" w:rsidRPr="00126455" w:rsidRDefault="003A7339" w:rsidP="003A7339">
      <w:pPr>
        <w:pStyle w:val="602TextfoTextstylesTextstyles"/>
      </w:pPr>
      <w:r w:rsidRPr="00126455">
        <w:t>A number of changes to the programme occurred in the early years. A systematic review was published at around the time of the programme start. We used this data to design aspects of the study and conducted a literature review instead. Data for the cohort study proved not to be available on people who had died prior to programme start. We adopted a mixed retrospective and prospective analysis but this added some difficulty in interpreting the findings.</w:t>
      </w:r>
    </w:p>
    <w:p w14:paraId="2850185A" w14:textId="77777777" w:rsidR="003A7339" w:rsidRDefault="003A7339" w:rsidP="003A7339">
      <w:pPr>
        <w:pStyle w:val="602TextfoTextstylesTextstyles"/>
      </w:pPr>
      <w:r>
        <w:t>In 2016 resources were repurposed from the cohort study to support recruitment of the RCT which was behind schedule. The scope of the cohort study was narrowed to focus only on the data available from the screening programme, meaning that we were unable to complete data collection on the patient-centred outcomes after sight-threatening retinopathy had been confirmed, namely treatment and visual impairment. Recruitment of non-attenders proved beyond the resources available and was abandoned. Further research is needed to address these unanswered questions.</w:t>
      </w:r>
    </w:p>
    <w:p w14:paraId="23C302D9" w14:textId="77777777" w:rsidR="003A7339" w:rsidRPr="00837AAC" w:rsidRDefault="003A7339" w:rsidP="003A7339">
      <w:pPr>
        <w:pStyle w:val="52AheadHeadingsHeadingstyles"/>
      </w:pPr>
      <w:bookmarkStart w:id="15" w:name="_Toc104910236"/>
      <w:r w:rsidRPr="00837AAC">
        <w:t>Methods</w:t>
      </w:r>
      <w:bookmarkEnd w:id="15"/>
      <w:r w:rsidRPr="00837AAC">
        <w:t xml:space="preserve"> </w:t>
      </w:r>
    </w:p>
    <w:p w14:paraId="0B51039F" w14:textId="77777777" w:rsidR="003A7339" w:rsidRDefault="003A7339" w:rsidP="003A7339">
      <w:pPr>
        <w:pStyle w:val="602TextfoTextstylesTextstyles"/>
      </w:pPr>
      <w:r w:rsidRPr="00837AAC">
        <w:t xml:space="preserve">The programme included </w:t>
      </w:r>
      <w:r>
        <w:t xml:space="preserve">the development of a bespoke data warehouse, the development of a risk calculation engine, a </w:t>
      </w:r>
      <w:r w:rsidRPr="00837AAC">
        <w:t xml:space="preserve">randomised controlled trial, </w:t>
      </w:r>
      <w:r>
        <w:t>a within-trial cost effectiveness</w:t>
      </w:r>
      <w:r w:rsidRPr="00837AAC">
        <w:t xml:space="preserve"> </w:t>
      </w:r>
      <w:r>
        <w:t xml:space="preserve">study, </w:t>
      </w:r>
      <w:r w:rsidRPr="00837AAC">
        <w:t xml:space="preserve">a </w:t>
      </w:r>
      <w:r w:rsidRPr="009C38DA">
        <w:t>qualitative</w:t>
      </w:r>
      <w:r>
        <w:t xml:space="preserve"> </w:t>
      </w:r>
      <w:r>
        <w:lastRenderedPageBreak/>
        <w:t>study of acceptability</w:t>
      </w:r>
      <w:r w:rsidRPr="00837AAC">
        <w:t xml:space="preserve">, and </w:t>
      </w:r>
      <w:r>
        <w:t xml:space="preserve">an </w:t>
      </w:r>
      <w:r w:rsidRPr="00837AAC">
        <w:t>observational cohort stud</w:t>
      </w:r>
      <w:r>
        <w:t>y</w:t>
      </w:r>
      <w:r w:rsidRPr="00837AAC">
        <w:t>. We recruit</w:t>
      </w:r>
      <w:r>
        <w:t>ed and fully embedded a 7-person</w:t>
      </w:r>
      <w:r w:rsidRPr="00837AAC">
        <w:t xml:space="preserve"> </w:t>
      </w:r>
      <w:r>
        <w:t xml:space="preserve">patient and public involvement </w:t>
      </w:r>
      <w:r w:rsidRPr="00837AAC">
        <w:t>group which was maintained throughout the programme.</w:t>
      </w:r>
      <w:r>
        <w:t xml:space="preserve"> </w:t>
      </w:r>
    </w:p>
    <w:p w14:paraId="3E04947F" w14:textId="77777777" w:rsidR="003A7339" w:rsidRDefault="003A7339" w:rsidP="003A7339">
      <w:pPr>
        <w:pStyle w:val="602TextfoTextstylesTextstyles"/>
      </w:pPr>
      <w:r>
        <w:t xml:space="preserve">The setting was the screening programme of a single English health district (clinical commissioning group). </w:t>
      </w:r>
      <w:r w:rsidRPr="00C97496">
        <w:t xml:space="preserve">All </w:t>
      </w:r>
      <w:r>
        <w:t>people with diabetes</w:t>
      </w:r>
      <w:r w:rsidRPr="00C97496">
        <w:t xml:space="preserve"> aged 12 years and over registered with general practices in </w:t>
      </w:r>
      <w:r>
        <w:t xml:space="preserve">the Liverpool city area were invited by letter to participate in the research programme. Consent was through an opt-out process. </w:t>
      </w:r>
    </w:p>
    <w:p w14:paraId="50C1ACA5" w14:textId="77777777" w:rsidR="003A7339" w:rsidRPr="00C97496" w:rsidRDefault="003A7339" w:rsidP="003A7339">
      <w:pPr>
        <w:pStyle w:val="602TextfoTextstylesTextstyles"/>
      </w:pPr>
      <w:r>
        <w:t xml:space="preserve">A </w:t>
      </w:r>
      <w:r w:rsidRPr="00C97496">
        <w:t>purpo</w:t>
      </w:r>
      <w:r>
        <w:t xml:space="preserve">se-built dynamic data warehouse was developed to support all aspects of the programme including </w:t>
      </w:r>
      <w:r w:rsidRPr="00C97496">
        <w:t>bespoke processes address</w:t>
      </w:r>
      <w:r>
        <w:t>ing</w:t>
      </w:r>
      <w:r w:rsidRPr="00C97496">
        <w:t xml:space="preserve"> inconsistency in routinely collected data, multiple data platforms and lack of technical manuals. </w:t>
      </w:r>
      <w:r>
        <w:t xml:space="preserve">Data on eligible participants were sourced from </w:t>
      </w:r>
      <w:r w:rsidRPr="00C97496">
        <w:t xml:space="preserve">primary care </w:t>
      </w:r>
      <w:r>
        <w:t>(</w:t>
      </w:r>
      <w:r w:rsidRPr="00C97496">
        <w:t>demographic</w:t>
      </w:r>
      <w:r>
        <w:t xml:space="preserve">, </w:t>
      </w:r>
      <w:r w:rsidRPr="00C97496">
        <w:t>clinical</w:t>
      </w:r>
      <w:r>
        <w:t>)</w:t>
      </w:r>
      <w:r w:rsidRPr="00C97496">
        <w:t>, Liverpool Diabetes Eye Screening Programme</w:t>
      </w:r>
      <w:r w:rsidRPr="0000296F">
        <w:t xml:space="preserve"> </w:t>
      </w:r>
      <w:r>
        <w:t>(retinopathy) and</w:t>
      </w:r>
      <w:r w:rsidRPr="00C97496">
        <w:t xml:space="preserve"> hospital outcomes</w:t>
      </w:r>
      <w:r>
        <w:t xml:space="preserve"> (true screen positive, </w:t>
      </w:r>
      <w:r w:rsidRPr="00C97496">
        <w:t>sight threatening diabetic retinopathy</w:t>
      </w:r>
      <w:r>
        <w:t>)</w:t>
      </w:r>
      <w:r w:rsidRPr="00C97496">
        <w:t xml:space="preserve">. </w:t>
      </w:r>
      <w:r>
        <w:t xml:space="preserve">Data were cross referenced against opt-out records before further use within the programme.  </w:t>
      </w:r>
    </w:p>
    <w:p w14:paraId="31090DFC" w14:textId="77777777" w:rsidR="003A7339" w:rsidRPr="00C97496" w:rsidRDefault="003A7339" w:rsidP="003A7339">
      <w:pPr>
        <w:pStyle w:val="602TextfoTextstylesTextstyles"/>
      </w:pPr>
      <w:r>
        <w:t xml:space="preserve">A risk calculation engine was developed </w:t>
      </w:r>
      <w:r w:rsidRPr="00C97496">
        <w:t xml:space="preserve">for </w:t>
      </w:r>
      <w:r>
        <w:t xml:space="preserve">the </w:t>
      </w:r>
      <w:r w:rsidRPr="00C97496">
        <w:t>assessment of individual risk</w:t>
      </w:r>
      <w:r>
        <w:t xml:space="preserve"> of progressing to screen positive using patient-focussed</w:t>
      </w:r>
      <w:r w:rsidRPr="00C97496">
        <w:t xml:space="preserve"> covariate selection</w:t>
      </w:r>
      <w:r>
        <w:t xml:space="preserve">, </w:t>
      </w:r>
      <w:r w:rsidRPr="00C97496">
        <w:t>a continuous</w:t>
      </w:r>
      <w:r>
        <w:t>-time</w:t>
      </w:r>
      <w:r w:rsidRPr="00C97496">
        <w:t xml:space="preserve"> Markov model</w:t>
      </w:r>
      <w:r>
        <w:t xml:space="preserve">, </w:t>
      </w:r>
      <w:r w:rsidRPr="00C97496">
        <w:t>5</w:t>
      </w:r>
      <w:r>
        <w:t>-</w:t>
      </w:r>
      <w:r w:rsidRPr="00C97496">
        <w:t>year historical local population data</w:t>
      </w:r>
      <w:r>
        <w:t>,</w:t>
      </w:r>
      <w:r w:rsidRPr="00C97496">
        <w:t xml:space="preserve"> </w:t>
      </w:r>
      <w:r>
        <w:t xml:space="preserve">and the </w:t>
      </w:r>
      <w:r w:rsidRPr="00C97496">
        <w:t xml:space="preserve">most recent individual demographic, retina </w:t>
      </w:r>
      <w:r>
        <w:t xml:space="preserve">and </w:t>
      </w:r>
      <w:r w:rsidRPr="00C97496">
        <w:t>cli</w:t>
      </w:r>
      <w:r>
        <w:t>nical data. The risk calculation engine was linked to the data warehouse. The Patient and Public Involvement group determined the risk criterion of &lt;2.5% and screening intervals of 6, 12 and 24 months</w:t>
      </w:r>
      <w:r w:rsidRPr="00C97496">
        <w:t>.</w:t>
      </w:r>
      <w:r>
        <w:t xml:space="preserve"> These were set as high-, medium- and low-risk for progression to screen positive respectively.</w:t>
      </w:r>
    </w:p>
    <w:p w14:paraId="436A406F" w14:textId="77777777" w:rsidR="003A7339" w:rsidRDefault="003A7339" w:rsidP="003A7339">
      <w:pPr>
        <w:pStyle w:val="602TextfoTextstylesTextstyles"/>
      </w:pPr>
      <w:r>
        <w:t>We conducted a</w:t>
      </w:r>
      <w:r w:rsidRPr="00C97496">
        <w:t xml:space="preserve"> masked, 2</w:t>
      </w:r>
      <w:r>
        <w:t>-</w:t>
      </w:r>
      <w:r w:rsidRPr="00C97496">
        <w:t>arm, paral</w:t>
      </w:r>
      <w:r>
        <w:t>lel assignment, equivalence, randomised controlled trial</w:t>
      </w:r>
      <w:r w:rsidRPr="00C97496">
        <w:t xml:space="preserve"> </w:t>
      </w:r>
      <w:r>
        <w:t xml:space="preserve">with design input, monitoring and analysis by an independent </w:t>
      </w:r>
      <w:r w:rsidRPr="00C97496">
        <w:t>trial unit</w:t>
      </w:r>
      <w:r>
        <w:t xml:space="preserve">. Recruitment took place at screening clinics with invitations given to all attenders. After informed (opt-in) consent, participants were allocated </w:t>
      </w:r>
      <w:r w:rsidRPr="00C97496">
        <w:t>1:1 to either annual (control) or</w:t>
      </w:r>
      <w:r>
        <w:t xml:space="preserve"> </w:t>
      </w:r>
      <w:r w:rsidRPr="00C97496">
        <w:t>variable</w:t>
      </w:r>
      <w:r>
        <w:t>-</w:t>
      </w:r>
      <w:r w:rsidRPr="00C97496">
        <w:t>interval risk</w:t>
      </w:r>
      <w:r>
        <w:t>-</w:t>
      </w:r>
      <w:r w:rsidRPr="00C97496">
        <w:t>based screening (</w:t>
      </w:r>
      <w:r>
        <w:t xml:space="preserve">individualised, intervention arm) at </w:t>
      </w:r>
      <w:r w:rsidRPr="00C97496">
        <w:t>6, 12 or 24 mont</w:t>
      </w:r>
      <w:r>
        <w:t xml:space="preserve">hs determined by the risk calculation engine. At each visit the risk was recalculated and the interval reassigned. </w:t>
      </w:r>
    </w:p>
    <w:p w14:paraId="5E36AB87" w14:textId="77777777" w:rsidR="003A7339" w:rsidRDefault="003A7339" w:rsidP="003A7339">
      <w:pPr>
        <w:pStyle w:val="602TextfoTextstylesTextstyles"/>
      </w:pPr>
      <w:r>
        <w:t xml:space="preserve">Our primary hypothesis was that attendance rates at first follow-up (primary outcome) would be equivalent in the two arms with a 5% equivalence margin. We allowed up to 90 days for attendance after invitation. The estimated minimum sample size was 4460 for 90% statistical power, a 2.5% one-sided type 1 error, assuming the same attendance rate in both arms and allowing for 6% per annum loss over 24 months. Our secondary hypothesis was that detection of sight threatening diabetic retinopathy was non-inferior in the individualised arm at a prespecified margin of 1.5%. Our analyses followed a per-protocol approach supported by secondary intention-to-treat and multiple imputation analyses. Other secondary outcomes measured efficacy (rates of screen positive and </w:t>
      </w:r>
      <w:r w:rsidRPr="00C97496">
        <w:t>sight threatening diabetic retinopathy</w:t>
      </w:r>
      <w:r>
        <w:t>) and cost effectiveness (</w:t>
      </w:r>
      <w:r w:rsidRPr="006615B3">
        <w:t>cost/quality adjusted life-year (QALY), incremental cost savings</w:t>
      </w:r>
      <w:r>
        <w:t>).</w:t>
      </w:r>
    </w:p>
    <w:p w14:paraId="725F45A3" w14:textId="77777777" w:rsidR="003A7339" w:rsidRDefault="003A7339" w:rsidP="003A7339">
      <w:pPr>
        <w:pStyle w:val="602TextfoTextstylesTextstyles"/>
      </w:pPr>
      <w:r>
        <w:t xml:space="preserve">A sample (n=868) of the first participants enrolled into the RCT completed a set of health economics questionnaires. These included a detailed health resource use questionnaire and quality of life measures (EQ5D-5L and HUI3).  We measured the current cost of screening and the cost of non-attendance using a detailed micro-costing approach to establish the NHS cost of diabetic retinopathy screening. The analysis was within the trial. Clinic costs were observed for each service delivery setting across a sample of clinics. Costs were also directly measured from the patient-based trial case record forms (CRF) and detailed NHS and hospital costs for areas such as photography and grading. As such this was a mixed methods approach to obtain an accurate picture of screening costs.  We developed a bespoke questionnaire to measure participant and companion costs and undertook a detailed workplace analysis to measure resources and staff time. We estimated the additional costs of running the risk calculation engine using a screen population size of 22,000 (Liverpool). </w:t>
      </w:r>
    </w:p>
    <w:p w14:paraId="4BFF781F" w14:textId="77777777" w:rsidR="003A7339" w:rsidRPr="00C97496" w:rsidRDefault="003A7339" w:rsidP="003A7339">
      <w:pPr>
        <w:pStyle w:val="602TextfoTextstylesTextstyles"/>
      </w:pPr>
      <w:r>
        <w:rPr>
          <w:rFonts w:cs="Times New Roman"/>
        </w:rPr>
        <w:t xml:space="preserve">The within-trial </w:t>
      </w:r>
      <w:r>
        <w:t xml:space="preserve">cost effectiveness of the options was </w:t>
      </w:r>
      <w:r w:rsidRPr="00AF1BE4">
        <w:t>investigated over a</w:t>
      </w:r>
      <w:r w:rsidRPr="00C97496">
        <w:t xml:space="preserve"> 2-year time horizon</w:t>
      </w:r>
      <w:r>
        <w:t xml:space="preserve"> assessed </w:t>
      </w:r>
      <w:r>
        <w:lastRenderedPageBreak/>
        <w:t xml:space="preserve">as cost per quality-adjusted life-year for </w:t>
      </w:r>
      <w:r w:rsidRPr="00C97496">
        <w:t>NHS and societal costs</w:t>
      </w:r>
      <w:r>
        <w:t xml:space="preserve"> using</w:t>
      </w:r>
      <w:r w:rsidRPr="00F77567">
        <w:t xml:space="preserve"> </w:t>
      </w:r>
      <w:r>
        <w:t xml:space="preserve">the EQ5D-5L and HUI3 </w:t>
      </w:r>
      <w:r w:rsidRPr="00125F43">
        <w:rPr>
          <w:rFonts w:cs="Times New Roman"/>
        </w:rPr>
        <w:t>instrument</w:t>
      </w:r>
      <w:r>
        <w:rPr>
          <w:rFonts w:cs="Times New Roman"/>
        </w:rPr>
        <w:t>s at baseline and follow-up visits including</w:t>
      </w:r>
      <w:r w:rsidRPr="007805C2">
        <w:rPr>
          <w:rFonts w:cs="Times New Roman"/>
        </w:rPr>
        <w:t xml:space="preserve"> </w:t>
      </w:r>
      <w:r>
        <w:rPr>
          <w:rFonts w:cs="Times New Roman"/>
        </w:rPr>
        <w:t>ingredient based costing and patient resource use data</w:t>
      </w:r>
      <w:r>
        <w:t>. Incremental cost savings per person screened were calculated. Multiple imputation was conducted with chained equations using available case data.</w:t>
      </w:r>
    </w:p>
    <w:p w14:paraId="22B02B7C" w14:textId="77777777" w:rsidR="003A7339" w:rsidRDefault="003A7339" w:rsidP="003A7339">
      <w:pPr>
        <w:pStyle w:val="602TextfoTextstylesTextstyles"/>
      </w:pPr>
      <w:r w:rsidRPr="00526F35">
        <w:t xml:space="preserve">For the qualitative study, semi-structured </w:t>
      </w:r>
      <w:r>
        <w:t>interviews</w:t>
      </w:r>
      <w:r w:rsidRPr="00526F35">
        <w:t xml:space="preserve"> were used with 60 people with diabetes (30 before and 30 after introduction of individualised screening) and 21 </w:t>
      </w:r>
      <w:r>
        <w:t>health</w:t>
      </w:r>
      <w:r w:rsidRPr="00526F35">
        <w:t>care</w:t>
      </w:r>
      <w:r>
        <w:t xml:space="preserve"> professional</w:t>
      </w:r>
      <w:r w:rsidRPr="00C97496">
        <w:t xml:space="preserve"> </w:t>
      </w:r>
      <w:r>
        <w:t xml:space="preserve">participants involved in eye screening identified using </w:t>
      </w:r>
      <w:r w:rsidRPr="00C97496">
        <w:t>purposive sampling</w:t>
      </w:r>
      <w:r>
        <w:t xml:space="preserve">. Recruitment was by specific letter and included an additional </w:t>
      </w:r>
      <w:r>
        <w:rPr>
          <w:color w:val="00B0F0"/>
        </w:rPr>
        <w:t>“</w:t>
      </w:r>
      <w:r>
        <w:t>opt-in</w:t>
      </w:r>
      <w:r>
        <w:rPr>
          <w:color w:val="00B0F0"/>
        </w:rPr>
        <w:t>”</w:t>
      </w:r>
      <w:r>
        <w:t xml:space="preserve"> consent process. Interview</w:t>
      </w:r>
      <w:r w:rsidRPr="00C97496">
        <w:t xml:space="preserve"> data </w:t>
      </w:r>
      <w:r>
        <w:t xml:space="preserve">were </w:t>
      </w:r>
      <w:r w:rsidRPr="00C97496">
        <w:t>analysed thematically using the constant comparative method until saturation</w:t>
      </w:r>
      <w:r>
        <w:t>.</w:t>
      </w:r>
    </w:p>
    <w:p w14:paraId="5B80EEF0" w14:textId="77777777" w:rsidR="003A7339" w:rsidRDefault="003A7339" w:rsidP="003A7339">
      <w:pPr>
        <w:pStyle w:val="602TextfoTextstylesTextstyles"/>
      </w:pPr>
      <w:r w:rsidRPr="008F674F">
        <w:t xml:space="preserve">The observational cohort study </w:t>
      </w:r>
      <w:r>
        <w:t>was conducted on data in the data warehouse listed above after exclusion of people who opted out. The values for time dependent variables closest to the screening episode were used. I</w:t>
      </w:r>
      <w:r w:rsidRPr="008F674F">
        <w:t>ncidence</w:t>
      </w:r>
      <w:r>
        <w:t>s</w:t>
      </w:r>
      <w:r w:rsidRPr="008F674F">
        <w:t xml:space="preserve"> of screen positive, screen positive due to diabetic retinopathy and sight threatening diabetic retinopathy</w:t>
      </w:r>
      <w:r>
        <w:t xml:space="preserve"> in the population undergoing active screening were estimated. STDR was determined from hospital records of slit lamp examinations within 90 days of the screening episode.  Data were corrected for the effects of censoring prior to the commencement of the programme in 2013 and recruitment to the individualised arm of the RCT. </w:t>
      </w:r>
    </w:p>
    <w:p w14:paraId="7C5B648B" w14:textId="77777777" w:rsidR="003A7339" w:rsidRPr="00125F43" w:rsidRDefault="003A7339" w:rsidP="003A7339">
      <w:pPr>
        <w:pStyle w:val="602TextfoTextstylesTextstyles"/>
      </w:pPr>
      <w:r>
        <w:t>Reporting followed CONSORT 2016 guidelines</w:t>
      </w:r>
      <w:r w:rsidRPr="006251DF">
        <w:t xml:space="preserve"> for </w:t>
      </w:r>
      <w:r>
        <w:t>n</w:t>
      </w:r>
      <w:r w:rsidRPr="006251DF">
        <w:t xml:space="preserve">on-inferiority and </w:t>
      </w:r>
      <w:r>
        <w:t>e</w:t>
      </w:r>
      <w:r w:rsidRPr="006251DF">
        <w:t xml:space="preserve">quivalence </w:t>
      </w:r>
      <w:r>
        <w:t>t</w:t>
      </w:r>
      <w:r w:rsidRPr="006251DF">
        <w:t>rials</w:t>
      </w:r>
      <w:r>
        <w:t>, and CHEERS, COREQ and STROBE guidelines.</w:t>
      </w:r>
    </w:p>
    <w:p w14:paraId="592D3642" w14:textId="77777777" w:rsidR="003A7339" w:rsidRPr="00837AAC" w:rsidRDefault="003A7339" w:rsidP="003A7339">
      <w:pPr>
        <w:pStyle w:val="52AheadHeadingsHeadingstyles"/>
      </w:pPr>
      <w:bookmarkStart w:id="16" w:name="_Toc104910237"/>
      <w:r w:rsidRPr="00C97496">
        <w:t>Results</w:t>
      </w:r>
      <w:bookmarkEnd w:id="16"/>
    </w:p>
    <w:p w14:paraId="3687754B" w14:textId="77777777" w:rsidR="003A7339" w:rsidRPr="004C5318" w:rsidRDefault="003A7339" w:rsidP="003A7339">
      <w:pPr>
        <w:pStyle w:val="602TextfoTextstylesTextstyles"/>
        <w:rPr>
          <w:u w:val="single"/>
        </w:rPr>
      </w:pPr>
      <w:r w:rsidRPr="00125F43">
        <w:rPr>
          <w:u w:val="single"/>
        </w:rPr>
        <w:t>Data warehouse:</w:t>
      </w:r>
      <w:r w:rsidRPr="00125F43">
        <w:t xml:space="preserve"> </w:t>
      </w:r>
      <w:r>
        <w:t xml:space="preserve">Accessing data from multiple platforms was challenging due to poor or absent documentation. Quality of data entry was highly variable requiring bespoke solutions.  </w:t>
      </w:r>
      <w:r w:rsidRPr="00125F43">
        <w:t>Data were available by the end of the programme (January 2020</w:t>
      </w:r>
      <w:r>
        <w:t>) on 28,384</w:t>
      </w:r>
      <w:r w:rsidRPr="00125F43">
        <w:t xml:space="preserve"> individuals with 318,053,075 data items.</w:t>
      </w:r>
    </w:p>
    <w:p w14:paraId="05AB86A1" w14:textId="77777777" w:rsidR="003A7339" w:rsidRDefault="003A7339" w:rsidP="003A7339">
      <w:pPr>
        <w:pStyle w:val="602TextfoTextstylesTextstyles"/>
      </w:pPr>
      <w:r w:rsidRPr="00C97496">
        <w:rPr>
          <w:u w:val="single"/>
        </w:rPr>
        <w:t>R</w:t>
      </w:r>
      <w:r>
        <w:rPr>
          <w:u w:val="single"/>
        </w:rPr>
        <w:t>andomised controlled trial</w:t>
      </w:r>
      <w:r w:rsidRPr="00C97496">
        <w:t xml:space="preserve">: </w:t>
      </w:r>
      <w:r w:rsidRPr="003D336C">
        <w:t>4534 participants were randomised</w:t>
      </w:r>
      <w:r>
        <w:t>:</w:t>
      </w:r>
      <w:r w:rsidRPr="003D336C">
        <w:t xml:space="preserve"> 2097/2265 (individualised arm) and 2224/2269 (control arm) remained after withdrawals. Attendance rates at first follow-up were equivalent (control 84</w:t>
      </w:r>
      <w:r>
        <w:t>.</w:t>
      </w:r>
      <w:r w:rsidRPr="003D336C">
        <w:t>7%</w:t>
      </w:r>
      <w:r>
        <w:t xml:space="preserve">, </w:t>
      </w:r>
      <w:r w:rsidRPr="003D336C">
        <w:t>individualised 83</w:t>
      </w:r>
      <w:r>
        <w:t>.</w:t>
      </w:r>
      <w:r w:rsidRPr="003D336C">
        <w:t>6%) (difference -1</w:t>
      </w:r>
      <w:r>
        <w:t>.0, 95% confidence interval</w:t>
      </w:r>
      <w:r w:rsidRPr="003D336C">
        <w:t xml:space="preserve"> -3</w:t>
      </w:r>
      <w:r>
        <w:t>.</w:t>
      </w:r>
      <w:r w:rsidRPr="003D336C">
        <w:t>2 to 1</w:t>
      </w:r>
      <w:r>
        <w:t>.</w:t>
      </w:r>
      <w:r w:rsidRPr="003D336C">
        <w:t xml:space="preserve">2). </w:t>
      </w:r>
      <w:r>
        <w:t xml:space="preserve">Within the individualised arm equivalence was found for the low-risk group </w:t>
      </w:r>
      <w:r w:rsidRPr="00614E2E">
        <w:t>(control 85.7%, individualised 85.1%, difference -0.6% (-2.9 to 1.7)</w:t>
      </w:r>
      <w:r>
        <w:t>. For the medium-risk group the difference in attendance was small but equivalence was not confirmed due to the relatively wide confidence interval. In the high-risk group attendance was lower in the individualised group (control 77.</w:t>
      </w:r>
      <w:r w:rsidRPr="008F4A8C">
        <w:t>3%, individualised 72</w:t>
      </w:r>
      <w:r>
        <w:t>.</w:t>
      </w:r>
      <w:r w:rsidRPr="008F4A8C">
        <w:t>3%, difference 5</w:t>
      </w:r>
      <w:r>
        <w:t>.</w:t>
      </w:r>
      <w:r w:rsidRPr="008F4A8C">
        <w:t>0% (-13</w:t>
      </w:r>
      <w:r>
        <w:t>.</w:t>
      </w:r>
      <w:r w:rsidRPr="008F4A8C">
        <w:t>6 to 3</w:t>
      </w:r>
      <w:r>
        <w:t>.</w:t>
      </w:r>
      <w:r w:rsidRPr="008F4A8C">
        <w:t xml:space="preserve">5)). </w:t>
      </w:r>
      <w:r>
        <w:t xml:space="preserve"> S</w:t>
      </w:r>
      <w:r w:rsidRPr="00C97496">
        <w:t>ight threatening diabetic retinopathy</w:t>
      </w:r>
      <w:r w:rsidRPr="003D336C">
        <w:t xml:space="preserve"> detection rates were non-inferior: individualised 1</w:t>
      </w:r>
      <w:r>
        <w:t>.</w:t>
      </w:r>
      <w:r w:rsidRPr="003D336C">
        <w:t>4%, control 1</w:t>
      </w:r>
      <w:r>
        <w:t>.</w:t>
      </w:r>
      <w:r w:rsidRPr="003D336C">
        <w:t>7% (-0</w:t>
      </w:r>
      <w:r>
        <w:t>.</w:t>
      </w:r>
      <w:r w:rsidRPr="003D336C">
        <w:t>3, -1</w:t>
      </w:r>
      <w:r>
        <w:t>.</w:t>
      </w:r>
      <w:r w:rsidRPr="003D336C">
        <w:t>1 to 0</w:t>
      </w:r>
      <w:r>
        <w:t>.</w:t>
      </w:r>
      <w:r w:rsidRPr="003D336C">
        <w:t xml:space="preserve">5). Sensitivity analyses confirmed </w:t>
      </w:r>
      <w:r>
        <w:t xml:space="preserve">these </w:t>
      </w:r>
      <w:r w:rsidRPr="003D336C">
        <w:t xml:space="preserve">findings. </w:t>
      </w:r>
      <w:r>
        <w:t xml:space="preserve"> </w:t>
      </w:r>
    </w:p>
    <w:p w14:paraId="205893CD" w14:textId="77777777" w:rsidR="003A7339" w:rsidRDefault="003A7339" w:rsidP="003A7339">
      <w:pPr>
        <w:pStyle w:val="602TextfoTextstylesTextstyles"/>
      </w:pPr>
      <w:r>
        <w:t xml:space="preserve">No clinically significant worsening of diabetes control was detected and no effect on rates of visual acuity or visual impairment. </w:t>
      </w:r>
      <w:r w:rsidRPr="003D336C">
        <w:t>43</w:t>
      </w:r>
      <w:r>
        <w:t>.</w:t>
      </w:r>
      <w:r w:rsidRPr="003D336C">
        <w:t>2% fewer screening appointments were required in the individualised arm</w:t>
      </w:r>
      <w:r>
        <w:t>.</w:t>
      </w:r>
      <w:r w:rsidRPr="003D336C">
        <w:t xml:space="preserve"> </w:t>
      </w:r>
      <w:r w:rsidRPr="0015781C">
        <w:t>Within the individualised arm the high-risk group had the highes</w:t>
      </w:r>
      <w:r>
        <w:t>t screen positive rate (high 10.72% (34/317), medium 6.02% (15/249), low 3.</w:t>
      </w:r>
      <w:r w:rsidRPr="0015781C">
        <w:t>7% (53/1442)).</w:t>
      </w:r>
      <w:r>
        <w:t xml:space="preserve"> </w:t>
      </w:r>
      <w:r w:rsidRPr="00C97496">
        <w:t xml:space="preserve">The </w:t>
      </w:r>
      <w:r>
        <w:t>risk calculation engine</w:t>
      </w:r>
      <w:r w:rsidRPr="00C97496">
        <w:t xml:space="preserve"> and data warehouse were stable.</w:t>
      </w:r>
    </w:p>
    <w:p w14:paraId="012AD3A0" w14:textId="77777777" w:rsidR="003A7339" w:rsidRPr="00C97496" w:rsidRDefault="003A7339" w:rsidP="003A7339">
      <w:pPr>
        <w:pStyle w:val="602TextfoTextstylesTextstyles"/>
        <w:rPr>
          <w:rFonts w:cs="Times New Roman"/>
        </w:rPr>
      </w:pPr>
      <w:r w:rsidRPr="00D74B6E">
        <w:rPr>
          <w:rFonts w:cs="Times New Roman"/>
          <w:u w:val="single"/>
        </w:rPr>
        <w:t>Cost</w:t>
      </w:r>
      <w:r>
        <w:rPr>
          <w:rFonts w:cs="Times New Roman"/>
          <w:u w:val="single"/>
        </w:rPr>
        <w:t xml:space="preserve"> </w:t>
      </w:r>
      <w:r w:rsidRPr="00D74B6E">
        <w:rPr>
          <w:rFonts w:cs="Times New Roman"/>
          <w:u w:val="single"/>
        </w:rPr>
        <w:t>effectiv</w:t>
      </w:r>
      <w:r>
        <w:rPr>
          <w:rFonts w:cs="Times New Roman"/>
          <w:u w:val="single"/>
        </w:rPr>
        <w:t>e</w:t>
      </w:r>
      <w:r w:rsidRPr="00D74B6E">
        <w:rPr>
          <w:rFonts w:cs="Times New Roman"/>
          <w:u w:val="single"/>
        </w:rPr>
        <w:t>ness study</w:t>
      </w:r>
      <w:r>
        <w:rPr>
          <w:rFonts w:cs="Times New Roman"/>
        </w:rPr>
        <w:t xml:space="preserve">: </w:t>
      </w:r>
      <w:r w:rsidRPr="008E17A9">
        <w:t>Summary costs (2019/2020 values) associated with the screening programme to the NHS were £28.73 per attendance and £12.73 per non-attendance, while additional productivity losses and out-of-pocket payments by the patient accounted for £9.00.</w:t>
      </w:r>
      <w:r>
        <w:t xml:space="preserve"> </w:t>
      </w:r>
      <w:r w:rsidRPr="00F31DB9">
        <w:t xml:space="preserve">There was dominance of individualised screening in terms of QALYs gained </w:t>
      </w:r>
      <w:r>
        <w:t xml:space="preserve">(non-significant) </w:t>
      </w:r>
      <w:r w:rsidRPr="00F31DB9">
        <w:t>and cost savings.</w:t>
      </w:r>
      <w:r>
        <w:t xml:space="preserve"> </w:t>
      </w:r>
      <w:r w:rsidRPr="00D74B6E">
        <w:rPr>
          <w:rFonts w:cs="Times New Roman"/>
        </w:rPr>
        <w:t xml:space="preserve">Mean differences in complete case </w:t>
      </w:r>
      <w:r w:rsidRPr="00125F43">
        <w:rPr>
          <w:rFonts w:cs="Times New Roman"/>
        </w:rPr>
        <w:t>quality-adjusted life</w:t>
      </w:r>
      <w:r>
        <w:rPr>
          <w:rFonts w:cs="Times New Roman"/>
        </w:rPr>
        <w:t>-</w:t>
      </w:r>
      <w:r w:rsidRPr="00125F43">
        <w:rPr>
          <w:rFonts w:cs="Times New Roman"/>
        </w:rPr>
        <w:t>years</w:t>
      </w:r>
      <w:r w:rsidRPr="003D336C">
        <w:rPr>
          <w:rFonts w:cs="Times New Roman"/>
        </w:rPr>
        <w:t xml:space="preserve"> </w:t>
      </w:r>
      <w:r w:rsidRPr="00A253AA">
        <w:rPr>
          <w:rFonts w:eastAsia="Cambria"/>
        </w:rPr>
        <w:t xml:space="preserve">did not significantly differ from zero.  </w:t>
      </w:r>
      <w:r w:rsidRPr="003D336C">
        <w:rPr>
          <w:rFonts w:cs="Times New Roman"/>
        </w:rPr>
        <w:t>Incremental cost savi</w:t>
      </w:r>
      <w:r>
        <w:rPr>
          <w:rFonts w:cs="Times New Roman"/>
        </w:rPr>
        <w:t xml:space="preserve">ngs per person (not including treatment costs) were: </w:t>
      </w:r>
      <w:r>
        <w:t xml:space="preserve">£17.34 (17.02 to 17.67), </w:t>
      </w:r>
      <w:r>
        <w:rPr>
          <w:rFonts w:cs="Times New Roman"/>
        </w:rPr>
        <w:t>NHS perspective</w:t>
      </w:r>
      <w:r>
        <w:t>; £23.11 (22.73 to 23.53)</w:t>
      </w:r>
      <w:r w:rsidRPr="003D336C">
        <w:rPr>
          <w:rFonts w:cs="Times New Roman"/>
        </w:rPr>
        <w:t xml:space="preserve"> </w:t>
      </w:r>
      <w:r>
        <w:t xml:space="preserve">societal perspective.  </w:t>
      </w:r>
    </w:p>
    <w:p w14:paraId="630564C9" w14:textId="77777777" w:rsidR="003A7339" w:rsidRPr="00125F43" w:rsidRDefault="003A7339" w:rsidP="003A7339">
      <w:pPr>
        <w:pStyle w:val="602TextfoTextstylesTextstyles"/>
        <w:rPr>
          <w:rFonts w:cs="Times New Roman"/>
          <w:szCs w:val="24"/>
        </w:rPr>
      </w:pPr>
      <w:r>
        <w:rPr>
          <w:rFonts w:cs="Times New Roman"/>
          <w:u w:val="single"/>
        </w:rPr>
        <w:lastRenderedPageBreak/>
        <w:t>Qualitative study</w:t>
      </w:r>
      <w:r w:rsidRPr="00C97496">
        <w:rPr>
          <w:rFonts w:cs="Times New Roman"/>
        </w:rPr>
        <w:t xml:space="preserve">: </w:t>
      </w:r>
      <w:r w:rsidRPr="00125F43">
        <w:t xml:space="preserve">For the majority of both people with diabetes and health care professionals changing to variable intervals was perceived as acceptable. Annual screening was perceived as unsustainable against the increasing diabetes prevalence and </w:t>
      </w:r>
      <w:r>
        <w:t xml:space="preserve">to be </w:t>
      </w:r>
      <w:r w:rsidRPr="00125F43">
        <w:t xml:space="preserve">an inefficient use of resources. Many people with diabetes and health care professionals expressed concerns that 2-year screening intervals might detect referable disease too late </w:t>
      </w:r>
      <w:r w:rsidRPr="00125F43">
        <w:rPr>
          <w:rFonts w:cs="Times New Roman"/>
          <w:szCs w:val="24"/>
        </w:rPr>
        <w:t xml:space="preserve">and would have a negative effect upon perceptions about the importance of attendance and diabetes care. The 6-month interval </w:t>
      </w:r>
      <w:r>
        <w:rPr>
          <w:rFonts w:cs="Times New Roman"/>
          <w:szCs w:val="24"/>
        </w:rPr>
        <w:t xml:space="preserve">for the high-risk group </w:t>
      </w:r>
      <w:r w:rsidRPr="00125F43">
        <w:rPr>
          <w:rFonts w:cs="Times New Roman"/>
          <w:szCs w:val="24"/>
        </w:rPr>
        <w:t>was perceived positively as medical reassurance. Amongst people with diabetes, there was considerable conflation and misunderstanding about different eye-related appointments and care.</w:t>
      </w:r>
    </w:p>
    <w:p w14:paraId="60F84DAF" w14:textId="77777777" w:rsidR="003A7339" w:rsidRDefault="003A7339" w:rsidP="003A7339">
      <w:pPr>
        <w:pStyle w:val="602TextfoTextstylesTextstyles"/>
      </w:pPr>
      <w:r>
        <w:rPr>
          <w:u w:val="single"/>
        </w:rPr>
        <w:t>Observational c</w:t>
      </w:r>
      <w:r w:rsidRPr="00C97496">
        <w:rPr>
          <w:u w:val="single"/>
        </w:rPr>
        <w:t>ohort</w:t>
      </w:r>
      <w:r>
        <w:rPr>
          <w:u w:val="single"/>
        </w:rPr>
        <w:t xml:space="preserve"> study</w:t>
      </w:r>
      <w:r w:rsidRPr="00C97496">
        <w:t xml:space="preserve">: Numbers of participants rose </w:t>
      </w:r>
      <w:r>
        <w:t>from</w:t>
      </w:r>
      <w:r w:rsidRPr="00C97496">
        <w:t xml:space="preserve"> 66</w:t>
      </w:r>
      <w:r>
        <w:t xml:space="preserve">37 </w:t>
      </w:r>
      <w:r w:rsidRPr="00C97496">
        <w:t>(2006/7</w:t>
      </w:r>
      <w:r>
        <w:t>) to</w:t>
      </w:r>
      <w:r w:rsidRPr="00C97496">
        <w:t xml:space="preserve"> 14,</w:t>
      </w:r>
      <w:r>
        <w:t>796 (</w:t>
      </w:r>
      <w:r w:rsidRPr="00C97496">
        <w:t>201</w:t>
      </w:r>
      <w:r>
        <w:t>6</w:t>
      </w:r>
      <w:r w:rsidRPr="00C97496">
        <w:t>/1</w:t>
      </w:r>
      <w:r>
        <w:t>7</w:t>
      </w:r>
      <w:r w:rsidRPr="00C97496">
        <w:t xml:space="preserve">). </w:t>
      </w:r>
      <w:r>
        <w:t>After exclusions/ineligibility (opt-out was 7.1% over the programme) data from 28,384 PWD were available for analysis.</w:t>
      </w:r>
      <w:r w:rsidRPr="00C97496">
        <w:t xml:space="preserve"> Annual incidences (%) in the screened population were: screen positive (4.</w:t>
      </w:r>
      <w:r>
        <w:t>4</w:t>
      </w:r>
      <w:r w:rsidRPr="00C97496">
        <w:t>-10.</w:t>
      </w:r>
      <w:r>
        <w:t>6</w:t>
      </w:r>
      <w:r w:rsidRPr="00C97496">
        <w:t xml:space="preserve">, due to </w:t>
      </w:r>
      <w:r>
        <w:t>diabetic retinopathy</w:t>
      </w:r>
      <w:r w:rsidRPr="00C97496">
        <w:t xml:space="preserve"> (2.</w:t>
      </w:r>
      <w:r>
        <w:t>3</w:t>
      </w:r>
      <w:r w:rsidRPr="00C97496">
        <w:t>-4.</w:t>
      </w:r>
      <w:r>
        <w:t>6</w:t>
      </w:r>
      <w:r w:rsidRPr="00C97496">
        <w:t>)), sight threatening diabetic retinopathy (1.</w:t>
      </w:r>
      <w:r>
        <w:t>3</w:t>
      </w:r>
      <w:r w:rsidRPr="00C97496">
        <w:t>-</w:t>
      </w:r>
      <w:r>
        <w:t>2.2</w:t>
      </w:r>
      <w:r w:rsidRPr="00C97496">
        <w:t xml:space="preserve">). </w:t>
      </w:r>
      <w:r>
        <w:t>Rates of screen positive and screen positive from diabetic retinopathy dropped over the 11 years. S</w:t>
      </w:r>
      <w:r w:rsidRPr="00C97496">
        <w:t>ight threatening diabetic retinopathy</w:t>
      </w:r>
      <w:r>
        <w:t xml:space="preserve"> remained stable with 53.8% being true positive. Rates were higher in people with diabetes attending screening for the first time but only 28.1% of these were true positive.</w:t>
      </w:r>
    </w:p>
    <w:p w14:paraId="30C90FA3" w14:textId="77777777" w:rsidR="003A7339" w:rsidRPr="00837AAC" w:rsidRDefault="003A7339" w:rsidP="003A7339">
      <w:pPr>
        <w:pStyle w:val="52AheadHeadingsHeadingstyles"/>
      </w:pPr>
      <w:bookmarkStart w:id="17" w:name="_Toc104910238"/>
      <w:r w:rsidRPr="00837AAC">
        <w:t>Conclusions</w:t>
      </w:r>
      <w:bookmarkEnd w:id="17"/>
      <w:r w:rsidRPr="00837AAC">
        <w:t xml:space="preserve"> </w:t>
      </w:r>
    </w:p>
    <w:p w14:paraId="2C69AA9F" w14:textId="77777777" w:rsidR="003A7339" w:rsidRDefault="003A7339" w:rsidP="003A7339">
      <w:pPr>
        <w:pStyle w:val="602TextfoTextstylesTextstyles"/>
      </w:pPr>
      <w:r w:rsidRPr="00837AAC">
        <w:t xml:space="preserve">Evidence from our </w:t>
      </w:r>
      <w:r>
        <w:t>randomised controlled trial</w:t>
      </w:r>
      <w:r w:rsidRPr="00837AAC">
        <w:t xml:space="preserve">, the </w:t>
      </w:r>
      <w:r>
        <w:t>largest</w:t>
      </w:r>
      <w:r w:rsidRPr="00837AAC">
        <w:t xml:space="preserve"> </w:t>
      </w:r>
      <w:r>
        <w:t xml:space="preserve">ophthalmic RCT </w:t>
      </w:r>
      <w:r w:rsidRPr="00837AAC">
        <w:t xml:space="preserve">in </w:t>
      </w:r>
      <w:r>
        <w:t>diabetic retinopathy screening to date</w:t>
      </w:r>
      <w:r w:rsidRPr="00837AAC">
        <w:t>, can reassure all parties involved in diabetes care that extended and personalised screening intervals can be safely introduced in established screening programmes</w:t>
      </w:r>
      <w:r>
        <w:t>. There are</w:t>
      </w:r>
      <w:r w:rsidRPr="00837AAC">
        <w:t xml:space="preserve"> </w:t>
      </w:r>
      <w:r>
        <w:t xml:space="preserve">potential </w:t>
      </w:r>
      <w:r w:rsidRPr="00837AAC">
        <w:t xml:space="preserve">improvements in </w:t>
      </w:r>
      <w:r>
        <w:t>cost effectiveness</w:t>
      </w:r>
      <w:r w:rsidRPr="00A2136A">
        <w:rPr>
          <w:rFonts w:cs="Times New Roman"/>
        </w:rPr>
        <w:t xml:space="preserve"> </w:t>
      </w:r>
      <w:r>
        <w:rPr>
          <w:rFonts w:cs="Times New Roman"/>
        </w:rPr>
        <w:t>by moving to individualised screening without harming people currently receiving annual screening</w:t>
      </w:r>
      <w:r w:rsidRPr="00837AAC">
        <w:t xml:space="preserve">. Our </w:t>
      </w:r>
      <w:r>
        <w:t>findings</w:t>
      </w:r>
      <w:r w:rsidRPr="00837AAC">
        <w:t xml:space="preserve"> support </w:t>
      </w:r>
      <w:r>
        <w:t xml:space="preserve">the </w:t>
      </w:r>
      <w:r w:rsidRPr="00837AAC">
        <w:t xml:space="preserve">scale-up of individualised screening through </w:t>
      </w:r>
      <w:r>
        <w:t>whole</w:t>
      </w:r>
      <w:r w:rsidRPr="00837AAC">
        <w:t xml:space="preserve"> programmes in the UK outside a research setting</w:t>
      </w:r>
      <w:r>
        <w:t>. However, evidence of repeatable results and validation of the risk engine in at least one other screening programme is needed.</w:t>
      </w:r>
    </w:p>
    <w:p w14:paraId="6CC35766" w14:textId="77777777" w:rsidR="003A7339" w:rsidRPr="002452E6" w:rsidRDefault="003A7339" w:rsidP="003A7339">
      <w:pPr>
        <w:pStyle w:val="602TextfoTextstylesTextstyles"/>
      </w:pPr>
      <w:r w:rsidRPr="006609E9">
        <w:t>There are a number of limitations in the findings of the programme. We had low rates of retinopathy and sight</w:t>
      </w:r>
      <w:r>
        <w:t>-</w:t>
      </w:r>
      <w:r w:rsidRPr="006609E9">
        <w:t xml:space="preserve">threatening retinopathy in our 24-month group and overall. </w:t>
      </w:r>
      <w:r>
        <w:t>This is</w:t>
      </w:r>
      <w:r w:rsidRPr="006609E9">
        <w:t xml:space="preserve"> not unexpected in a long-established systematic screening programme</w:t>
      </w:r>
      <w:r>
        <w:t xml:space="preserve"> like ours. </w:t>
      </w:r>
      <w:r w:rsidRPr="00C00C38">
        <w:t xml:space="preserve">Findings </w:t>
      </w:r>
      <w:r>
        <w:t>may not be generaliseable across other programme in the UK; our data are from a single programme with predominately Caucasian ethnicity. More widely, our findings</w:t>
      </w:r>
      <w:r w:rsidRPr="00C00C38">
        <w:t xml:space="preserve"> should be treated with caution in </w:t>
      </w:r>
      <w:r>
        <w:t>populations</w:t>
      </w:r>
      <w:r w:rsidRPr="00C00C38">
        <w:t xml:space="preserve"> with a higher prevalence, poorer control of diabetes or wider ethnic mix, or in programmes during the set-up process.</w:t>
      </w:r>
    </w:p>
    <w:p w14:paraId="1CFCC264" w14:textId="77777777" w:rsidR="003A7339" w:rsidRDefault="003A7339" w:rsidP="003A7339">
      <w:pPr>
        <w:pStyle w:val="602TextfoTextstylesTextstyles"/>
      </w:pPr>
      <w:r w:rsidRPr="00702F88">
        <w:t>Our trial had a 2-year time horizon, which is short in the context of a life-long condition. However,</w:t>
      </w:r>
      <w:r w:rsidRPr="0043172B">
        <w:t xml:space="preserve"> moves to extend to </w:t>
      </w:r>
      <w:r>
        <w:t>two</w:t>
      </w:r>
      <w:r w:rsidRPr="0043172B">
        <w:t xml:space="preserve"> years for people at low risk of progression are gathering pace and so our findings are relevant to this question. </w:t>
      </w:r>
      <w:r>
        <w:t>M</w:t>
      </w:r>
      <w:r w:rsidRPr="00702F88">
        <w:t>ost disease was detected in the high- and medium-risk groups (</w:t>
      </w:r>
      <w:r>
        <w:t>sight-threatening retinopathy</w:t>
      </w:r>
      <w:r w:rsidRPr="00702F88">
        <w:t xml:space="preserve"> by 24 months: high-risk group 37 </w:t>
      </w:r>
      <w:r>
        <w:t>(</w:t>
      </w:r>
      <w:r w:rsidRPr="00702F88">
        <w:t>12.2%</w:t>
      </w:r>
      <w:r>
        <w:t>)</w:t>
      </w:r>
      <w:r w:rsidRPr="00702F88">
        <w:t xml:space="preserve">, medium-risk group 12 </w:t>
      </w:r>
      <w:r>
        <w:t>(</w:t>
      </w:r>
      <w:r w:rsidRPr="00702F88">
        <w:t>3.6%</w:t>
      </w:r>
      <w:r>
        <w:t>)</w:t>
      </w:r>
      <w:r w:rsidRPr="00702F88">
        <w:t xml:space="preserve">, low-risk group 14 </w:t>
      </w:r>
      <w:r>
        <w:t>(</w:t>
      </w:r>
      <w:r w:rsidRPr="00702F88">
        <w:t>0.4%</w:t>
      </w:r>
      <w:r>
        <w:t>)</w:t>
      </w:r>
      <w:r w:rsidRPr="00702F88">
        <w:t>). The</w:t>
      </w:r>
      <w:r>
        <w:t>re were potential</w:t>
      </w:r>
      <w:r w:rsidRPr="00702F88">
        <w:t xml:space="preserve"> cost savings with </w:t>
      </w:r>
      <w:r>
        <w:t xml:space="preserve">moving to </w:t>
      </w:r>
      <w:r w:rsidRPr="00702F88">
        <w:t xml:space="preserve">variable-interval screening </w:t>
      </w:r>
      <w:r>
        <w:t>which</w:t>
      </w:r>
      <w:r w:rsidRPr="00702F88">
        <w:t xml:space="preserve"> are unlikely to be lost over a longer time horizon. </w:t>
      </w:r>
      <w:r>
        <w:t>However f</w:t>
      </w:r>
      <w:r w:rsidRPr="0043172B">
        <w:t>urther modelling to include lifetime costs of treatment and care would be beneficial.</w:t>
      </w:r>
    </w:p>
    <w:p w14:paraId="27BA442E" w14:textId="77777777" w:rsidR="003A7339" w:rsidRDefault="003A7339" w:rsidP="003A7339">
      <w:pPr>
        <w:pStyle w:val="602TextfoTextstylesTextstyles"/>
      </w:pPr>
      <w:r w:rsidRPr="00837AAC">
        <w:t>A switch to</w:t>
      </w:r>
      <w:r>
        <w:t xml:space="preserve"> </w:t>
      </w:r>
      <w:r w:rsidRPr="00837AAC">
        <w:t xml:space="preserve">variable-interval risk-based screening appears to be acceptable to </w:t>
      </w:r>
      <w:r>
        <w:t xml:space="preserve">people with diabetes and health care professionals. </w:t>
      </w:r>
      <w:r w:rsidRPr="00125F43">
        <w:t xml:space="preserve">However there were important caveats. </w:t>
      </w:r>
      <w:r>
        <w:t>F</w:t>
      </w:r>
      <w:r w:rsidRPr="00837AAC">
        <w:t>or individualised screening programmes to be successfully implemented clear safeguards will be needed to allay user an</w:t>
      </w:r>
      <w:r>
        <w:t>xiety. Changing the message to people with diabetes</w:t>
      </w:r>
      <w:r w:rsidRPr="00837AAC">
        <w:t xml:space="preserve"> from the importance of regular, annual check-ups to one of varying the time between screening </w:t>
      </w:r>
      <w:r>
        <w:t xml:space="preserve">episodes is unlikely to be easy or </w:t>
      </w:r>
      <w:r w:rsidRPr="00837AAC">
        <w:t xml:space="preserve">straightforward. </w:t>
      </w:r>
      <w:r>
        <w:t>Further qualitative research should address acceptable safeguards and monitoring, investigate the reasons for non-attendance and develop approaches to improve understanding of eye disease in diabetes.</w:t>
      </w:r>
    </w:p>
    <w:p w14:paraId="2FD667FD" w14:textId="77777777" w:rsidR="003A7339" w:rsidRPr="00837AAC" w:rsidRDefault="003A7339" w:rsidP="003A7339">
      <w:pPr>
        <w:pStyle w:val="602TextfoTextstylesTextstyles"/>
      </w:pPr>
      <w:r w:rsidRPr="00837AAC">
        <w:t>Cohort data collection was partly retrospective and around 5% of the screening population died or moved away. However</w:t>
      </w:r>
      <w:r>
        <w:t>,</w:t>
      </w:r>
      <w:r w:rsidRPr="00837AAC">
        <w:t xml:space="preserve"> our findings show that rates of screen </w:t>
      </w:r>
      <w:r>
        <w:t>positi</w:t>
      </w:r>
      <w:r w:rsidRPr="00837AAC">
        <w:t xml:space="preserve">ve </w:t>
      </w:r>
      <w:r>
        <w:t xml:space="preserve">diabetic retinopathy and </w:t>
      </w:r>
      <w:r w:rsidRPr="00C97496">
        <w:t>sight threatening diabetic retinopathy</w:t>
      </w:r>
      <w:r w:rsidRPr="00837AAC">
        <w:t xml:space="preserve"> are low and show a consistent fall over time. </w:t>
      </w:r>
      <w:r w:rsidRPr="00125F43">
        <w:t xml:space="preserve">Higher rates of disease </w:t>
      </w:r>
      <w:r w:rsidRPr="00125F43">
        <w:lastRenderedPageBreak/>
        <w:t xml:space="preserve">are seen in new screenees in spite of 80% of screen positives being due to media opacity or other significant eye disease. </w:t>
      </w:r>
      <w:r>
        <w:t>Further research on</w:t>
      </w:r>
      <w:r w:rsidRPr="00837AAC">
        <w:t xml:space="preserve"> visual </w:t>
      </w:r>
      <w:r>
        <w:t>impairment in people with diabetes</w:t>
      </w:r>
      <w:r w:rsidRPr="00837AAC">
        <w:t xml:space="preserve"> attending hospital will give a clearer picture of the impact of diabetes on vision.</w:t>
      </w:r>
    </w:p>
    <w:p w14:paraId="4F600F21" w14:textId="77777777" w:rsidR="003A7339" w:rsidRPr="00837AAC" w:rsidRDefault="003A7339" w:rsidP="003A7339">
      <w:pPr>
        <w:pStyle w:val="602TextfoTextstylesTextstyles"/>
      </w:pPr>
      <w:r w:rsidRPr="00837AAC">
        <w:t xml:space="preserve">Involvement of patients in research is crucial to success. A research connector is required in structured well supported </w:t>
      </w:r>
      <w:r>
        <w:t>Patient and Public Involvement</w:t>
      </w:r>
      <w:r w:rsidRPr="00837AAC">
        <w:t xml:space="preserve"> meetings with participation of the </w:t>
      </w:r>
      <w:r>
        <w:t>chief investigator</w:t>
      </w:r>
      <w:r w:rsidRPr="00837AAC">
        <w:t xml:space="preserve">. </w:t>
      </w:r>
    </w:p>
    <w:p w14:paraId="33314400" w14:textId="77777777" w:rsidR="003A7339" w:rsidRPr="009C38DA" w:rsidRDefault="003A7339" w:rsidP="003A7339">
      <w:pPr>
        <w:pStyle w:val="52AheadHeadingsHeadingstyles"/>
      </w:pPr>
      <w:r w:rsidRPr="009C38DA">
        <w:t>Funding statement</w:t>
      </w:r>
    </w:p>
    <w:p w14:paraId="040A73C5" w14:textId="77777777" w:rsidR="003A7339" w:rsidRDefault="003A7339" w:rsidP="003A7339">
      <w:pPr>
        <w:pStyle w:val="602TextfoTextstylesTextstyles"/>
      </w:pPr>
      <w:r w:rsidRPr="00DE1853">
        <w:t>This project was funded by the NIHR Programme Grants for Applied Research programme and will be published in full in Programme Grants for Applied Research; Vol. X, No. X. See the NIHR Journals Library website for further project information.</w:t>
      </w:r>
    </w:p>
    <w:p w14:paraId="2007EFC9" w14:textId="77777777" w:rsidR="003A7339" w:rsidRDefault="003A7339" w:rsidP="003A7339">
      <w:pPr>
        <w:pStyle w:val="52AheadHeadingsHeadingstyles"/>
      </w:pPr>
      <w:bookmarkStart w:id="18" w:name="_Toc104910239"/>
      <w:r>
        <w:t>RCT registration</w:t>
      </w:r>
      <w:bookmarkEnd w:id="18"/>
    </w:p>
    <w:p w14:paraId="6B86B3BB" w14:textId="77777777" w:rsidR="003A7339" w:rsidRPr="00533779" w:rsidRDefault="003A7339" w:rsidP="003A7339">
      <w:pPr>
        <w:pStyle w:val="602TextfoTextstylesTextstyles"/>
      </w:pPr>
      <w:r w:rsidRPr="00533779">
        <w:t>ISRCTN87561257</w:t>
      </w:r>
    </w:p>
    <w:p w14:paraId="29A9F23D" w14:textId="77777777" w:rsidR="003A7339" w:rsidRPr="00C97496" w:rsidRDefault="003A7339" w:rsidP="003A7339">
      <w:pPr>
        <w:pStyle w:val="43PrelimtitleHeadingsHeadingstyles"/>
      </w:pPr>
      <w:bookmarkStart w:id="19" w:name="_Toc104910241"/>
      <w:r w:rsidRPr="00AC2AC9">
        <w:t>SYNOPSIS</w:t>
      </w:r>
      <w:bookmarkEnd w:id="19"/>
    </w:p>
    <w:p w14:paraId="77BED7D0" w14:textId="447F55BF" w:rsidR="003A7339" w:rsidRDefault="003A7339" w:rsidP="003A7339">
      <w:pPr>
        <w:pStyle w:val="43ChaptertitleHeadingsHeadingstyles"/>
      </w:pPr>
      <w:bookmarkStart w:id="20" w:name="_Toc104910242"/>
      <w:r>
        <w:lastRenderedPageBreak/>
        <w:t>Background</w:t>
      </w:r>
      <w:bookmarkEnd w:id="20"/>
    </w:p>
    <w:p w14:paraId="6F6A359B" w14:textId="77777777" w:rsidR="003A7339" w:rsidRDefault="003A7339" w:rsidP="003A7339">
      <w:pPr>
        <w:pStyle w:val="601TextdropcapTextstylesTextstyles"/>
      </w:pPr>
      <w:r>
        <w:t>A recent report by the World Health Organization (WHO) shows that d</w:t>
      </w:r>
      <w:r w:rsidRPr="00AC2AC9">
        <w:t xml:space="preserve">iabetic retinopathy (DR) </w:t>
      </w:r>
      <w:r>
        <w:t>remains</w:t>
      </w:r>
      <w:r w:rsidRPr="00AC2AC9">
        <w:t xml:space="preserve"> </w:t>
      </w:r>
      <w:r>
        <w:t xml:space="preserve">one of the </w:t>
      </w:r>
      <w:r w:rsidRPr="00AC2AC9">
        <w:t>commonest causes of visual loss in adults</w:t>
      </w:r>
      <w:r>
        <w:t xml:space="preserve"> worldwide</w:t>
      </w:r>
      <w:r w:rsidRPr="00C97496">
        <w:t>.</w:t>
      </w:r>
      <w:r>
        <w:rPr>
          <w:vertAlign w:val="superscript"/>
        </w:rPr>
        <w:t>1</w:t>
      </w:r>
      <w:r w:rsidRPr="00C97496">
        <w:t xml:space="preserve"> Screening for DR aims to detect sight</w:t>
      </w:r>
      <w:r>
        <w:t>-</w:t>
      </w:r>
      <w:r w:rsidRPr="00C97496">
        <w:t>threatening DR (STDR) and refer people with diabetes (PWD) into the hospital eye service (H</w:t>
      </w:r>
      <w:r>
        <w:t>ES) for timely treatment. S</w:t>
      </w:r>
      <w:r w:rsidRPr="008F4A8C">
        <w:t>ys</w:t>
      </w:r>
      <w:r>
        <w:t>tematic programmes of screening</w:t>
      </w:r>
      <w:r w:rsidRPr="008F4A8C">
        <w:t xml:space="preserve"> </w:t>
      </w:r>
      <w:r>
        <w:t>are</w:t>
      </w:r>
      <w:r w:rsidRPr="008F4A8C">
        <w:t xml:space="preserve"> universally recognised to be important in preventing visual impairment.</w:t>
      </w:r>
      <w:r>
        <w:rPr>
          <w:vertAlign w:val="superscript"/>
        </w:rPr>
        <w:t>2</w:t>
      </w:r>
      <w:r w:rsidRPr="008F4A8C">
        <w:t xml:space="preserve"> </w:t>
      </w:r>
      <w:r>
        <w:t xml:space="preserve"> </w:t>
      </w:r>
    </w:p>
    <w:p w14:paraId="58975CA4" w14:textId="77777777" w:rsidR="003A7339" w:rsidRDefault="003A7339" w:rsidP="003A7339">
      <w:pPr>
        <w:pStyle w:val="602TextfoTextstylesTextstyles"/>
      </w:pPr>
      <w:r w:rsidRPr="00C97496">
        <w:t xml:space="preserve">In England, annual eye screening </w:t>
      </w:r>
      <w:r>
        <w:t xml:space="preserve">for STDR for PWD </w:t>
      </w:r>
      <w:r w:rsidRPr="00C97496">
        <w:t xml:space="preserve">over the age of 12 years </w:t>
      </w:r>
      <w:r>
        <w:t xml:space="preserve">commenced in the early 1990s developing into </w:t>
      </w:r>
      <w:r w:rsidRPr="00C97496">
        <w:t xml:space="preserve">the </w:t>
      </w:r>
      <w:r>
        <w:t>National Diabetic Eye Screening Programme (</w:t>
      </w:r>
      <w:r w:rsidRPr="00C97496">
        <w:t>NDESP</w:t>
      </w:r>
      <w:r>
        <w:t>)</w:t>
      </w:r>
      <w:r w:rsidRPr="00C97496">
        <w:t xml:space="preserve"> </w:t>
      </w:r>
      <w:r>
        <w:t>with complete coverage achieved by 2008.</w:t>
      </w:r>
      <w:r>
        <w:rPr>
          <w:vertAlign w:val="superscript"/>
        </w:rPr>
        <w:t>3</w:t>
      </w:r>
      <w:r w:rsidRPr="00C97496">
        <w:t xml:space="preserve"> </w:t>
      </w:r>
    </w:p>
    <w:p w14:paraId="41C9D79E" w14:textId="77777777" w:rsidR="003A7339" w:rsidRDefault="003A7339" w:rsidP="003A7339">
      <w:pPr>
        <w:pStyle w:val="602TextfoTextstylesTextstyles"/>
      </w:pPr>
      <w:r>
        <w:t xml:space="preserve">As in many other countries, the programme </w:t>
      </w:r>
      <w:r w:rsidRPr="00C97496">
        <w:t>screening interval ha</w:t>
      </w:r>
      <w:r>
        <w:t>s</w:t>
      </w:r>
      <w:r w:rsidRPr="00C97496">
        <w:t xml:space="preserve"> been set at 12 months </w:t>
      </w:r>
      <w:r>
        <w:t xml:space="preserve">in England and Wales </w:t>
      </w:r>
      <w:r w:rsidRPr="00C97496">
        <w:t>for all PWD</w:t>
      </w:r>
      <w:r>
        <w:t>,</w:t>
      </w:r>
      <w:r w:rsidRPr="005524A4">
        <w:rPr>
          <w:vertAlign w:val="superscript"/>
        </w:rPr>
        <w:t>4</w:t>
      </w:r>
      <w:r w:rsidRPr="00C97496">
        <w:t xml:space="preserve"> </w:t>
      </w:r>
      <w:r>
        <w:t>while in the HES follow-</w:t>
      </w:r>
      <w:r w:rsidRPr="00C97496">
        <w:t>up intervals are variable. Evidence to support the delivery of the pathway is limited to screening research cohorts and with minimal input from users.</w:t>
      </w:r>
      <w:r w:rsidRPr="00EE69D8">
        <w:t xml:space="preserve"> </w:t>
      </w:r>
    </w:p>
    <w:p w14:paraId="7761B2A5" w14:textId="77777777" w:rsidR="003A7339" w:rsidRDefault="003A7339" w:rsidP="003A7339">
      <w:pPr>
        <w:pStyle w:val="602TextfoTextstylesTextstyles"/>
      </w:pPr>
      <w:r w:rsidRPr="008F4A8C">
        <w:t>There has been a rapid increase in the prevalence of diabetes</w:t>
      </w:r>
      <w:r w:rsidRPr="008F4A8C">
        <w:rPr>
          <w:shd w:val="clear" w:color="auto" w:fill="FFFFFF"/>
        </w:rPr>
        <w:t>, increasing faster in low- and middle-income countries compared to high-income countries,</w:t>
      </w:r>
      <w:r>
        <w:rPr>
          <w:shd w:val="clear" w:color="auto" w:fill="FFFFFF"/>
          <w:vertAlign w:val="superscript"/>
        </w:rPr>
        <w:t>5</w:t>
      </w:r>
      <w:r w:rsidRPr="008F4A8C">
        <w:rPr>
          <w:shd w:val="clear" w:color="auto" w:fill="FFFFFF"/>
        </w:rPr>
        <w:t xml:space="preserve"> and resources are stretched. </w:t>
      </w:r>
      <w:r w:rsidRPr="008F4A8C">
        <w:t xml:space="preserve">Much evidence supporting extended intervals </w:t>
      </w:r>
      <w:r w:rsidRPr="00C97496">
        <w:t xml:space="preserve">suggests that it is safe to screen low-risk </w:t>
      </w:r>
      <w:r>
        <w:t>people</w:t>
      </w:r>
      <w:r w:rsidRPr="00C97496">
        <w:t xml:space="preserve"> at lo</w:t>
      </w:r>
      <w:r>
        <w:t xml:space="preserve">nger intervals </w:t>
      </w:r>
      <w:r>
        <w:rPr>
          <w:vertAlign w:val="superscript"/>
        </w:rPr>
        <w:t>6-8</w:t>
      </w:r>
      <w:r w:rsidRPr="00C97496">
        <w:t xml:space="preserve"> </w:t>
      </w:r>
      <w:r>
        <w:t>and this has been introduced in some countries. H</w:t>
      </w:r>
      <w:r w:rsidRPr="00C97496">
        <w:t xml:space="preserve">owever, </w:t>
      </w:r>
      <w:r>
        <w:t>the underpinning</w:t>
      </w:r>
      <w:r w:rsidRPr="00C97496">
        <w:t xml:space="preserve"> evidence </w:t>
      </w:r>
      <w:r>
        <w:t xml:space="preserve">for this change </w:t>
      </w:r>
      <w:r w:rsidRPr="008F4A8C">
        <w:t xml:space="preserve">comes from </w:t>
      </w:r>
      <w:r>
        <w:t xml:space="preserve">observational studies in </w:t>
      </w:r>
      <w:r w:rsidRPr="008F4A8C">
        <w:t>areas with low incidence rates,</w:t>
      </w:r>
      <w:r>
        <w:rPr>
          <w:vertAlign w:val="superscript"/>
        </w:rPr>
        <w:t>6,9-11</w:t>
      </w:r>
      <w:r w:rsidRPr="008F4A8C">
        <w:t xml:space="preserve"> and from modelling studies</w:t>
      </w:r>
      <w:r>
        <w:t>,</w:t>
      </w:r>
      <w:r>
        <w:rPr>
          <w:vertAlign w:val="superscript"/>
        </w:rPr>
        <w:t xml:space="preserve">12-14 </w:t>
      </w:r>
      <w:r>
        <w:t xml:space="preserve">and </w:t>
      </w:r>
      <w:r w:rsidRPr="00C97496">
        <w:t xml:space="preserve">is </w:t>
      </w:r>
      <w:r>
        <w:t xml:space="preserve">not </w:t>
      </w:r>
      <w:r w:rsidRPr="00C97496">
        <w:t>conclusive</w:t>
      </w:r>
      <w:r>
        <w:t xml:space="preserve">. </w:t>
      </w:r>
      <w:r w:rsidRPr="008F4A8C">
        <w:t>In England and Wales extended intervals have not been adopted, largely due to safety concerns highlighted by a recent systematic review calling for</w:t>
      </w:r>
      <w:r>
        <w:t xml:space="preserve"> a randomised controlled trial (RCT)</w:t>
      </w:r>
      <w:r w:rsidRPr="008F4A8C">
        <w:t xml:space="preserve"> and </w:t>
      </w:r>
      <w:r>
        <w:t>cost effectiveness</w:t>
      </w:r>
      <w:r w:rsidRPr="008F4A8C">
        <w:t xml:space="preserve"> data,</w:t>
      </w:r>
      <w:r>
        <w:rPr>
          <w:vertAlign w:val="superscript"/>
        </w:rPr>
        <w:t>8</w:t>
      </w:r>
      <w:r w:rsidRPr="008F4A8C">
        <w:t xml:space="preserve"> and recent </w:t>
      </w:r>
      <w:r w:rsidRPr="00DE5FA2">
        <w:t>problems in cancer screening programmes</w:t>
      </w:r>
      <w:r w:rsidRPr="008F4A8C">
        <w:t>.</w:t>
      </w:r>
      <w:r>
        <w:rPr>
          <w:vertAlign w:val="superscript"/>
        </w:rPr>
        <w:t>15</w:t>
      </w:r>
    </w:p>
    <w:p w14:paraId="7A0F5382" w14:textId="77777777" w:rsidR="003A7339" w:rsidRDefault="003A7339" w:rsidP="003A7339">
      <w:pPr>
        <w:pStyle w:val="602TextfoTextstylesTextstyles"/>
      </w:pPr>
      <w:r>
        <w:t>The emerging technologies of digital data linkage and risk prediction offer opportunities to personalise the approach to screening. By varying the frequency of screening depending on a person</w:t>
      </w:r>
      <w:r>
        <w:rPr>
          <w:color w:val="00B0F0"/>
        </w:rPr>
        <w:t>’</w:t>
      </w:r>
      <w:r>
        <w:t>s own risk of progression, an individualised approach can be developed with further potential improvements in effectiveness and cost effectiveness.</w:t>
      </w:r>
    </w:p>
    <w:p w14:paraId="39038DE6" w14:textId="77777777" w:rsidR="003A7339" w:rsidRDefault="003A7339" w:rsidP="003A7339">
      <w:pPr>
        <w:pStyle w:val="602TextfoTextstylesTextstyles"/>
      </w:pPr>
      <w:r w:rsidRPr="00C97496">
        <w:t xml:space="preserve">There are large potential opportunities for reallocation of resources within the National Health Service (NHS) by varying </w:t>
      </w:r>
      <w:r>
        <w:t>the screen interval, but no cost effectiveness</w:t>
      </w:r>
      <w:r w:rsidRPr="00C97496">
        <w:t xml:space="preserve"> research data other than from limited modelling. The safety and acceptability of extending the screen interval in low</w:t>
      </w:r>
      <w:r>
        <w:t>-</w:t>
      </w:r>
      <w:r w:rsidRPr="00C97496">
        <w:t>risk groups has not been investigated.</w:t>
      </w:r>
    </w:p>
    <w:p w14:paraId="58678B24" w14:textId="77777777" w:rsidR="003A7339" w:rsidRDefault="003A7339" w:rsidP="003A7339">
      <w:pPr>
        <w:pStyle w:val="602TextfoTextstylesTextstyles"/>
      </w:pPr>
      <w:r>
        <w:t>Estimates of the incidence and prevalence of DR are important in designing screening programmes and clinical services. The landmark epidemiological studies on DR that have provided this data are over 30 years old.</w:t>
      </w:r>
      <w:r>
        <w:rPr>
          <w:vertAlign w:val="superscript"/>
        </w:rPr>
        <w:t xml:space="preserve">16,17 </w:t>
      </w:r>
      <w:r>
        <w:t xml:space="preserve">Since then there have been changes in diagnostic criteria for diabetes </w:t>
      </w:r>
      <w:r>
        <w:rPr>
          <w:vertAlign w:val="superscript"/>
        </w:rPr>
        <w:t>18,19</w:t>
      </w:r>
      <w:r>
        <w:t xml:space="preserve"> and diabetes and blood pressure control have improved in some populations.</w:t>
      </w:r>
      <w:r>
        <w:rPr>
          <w:vertAlign w:val="superscript"/>
        </w:rPr>
        <w:t xml:space="preserve">20 </w:t>
      </w:r>
      <w:r>
        <w:t>At the time of the design of this programme there were few data on incidence and prevalence in screening populations, mainly those from our own work in the 1990s.</w:t>
      </w:r>
      <w:r>
        <w:rPr>
          <w:vertAlign w:val="superscript"/>
        </w:rPr>
        <w:t>6</w:t>
      </w:r>
      <w:r>
        <w:t xml:space="preserve"> As systematic programmes have been introduced and detected early disease, incidence in screened populations has changed characterised as the </w:t>
      </w:r>
      <w:r w:rsidRPr="00CD3893">
        <w:rPr>
          <w:color w:val="00B0F0"/>
          <w:highlight w:val="green"/>
        </w:rPr>
        <w:t>“</w:t>
      </w:r>
      <w:r w:rsidRPr="00CD3893">
        <w:rPr>
          <w:highlight w:val="green"/>
        </w:rPr>
        <w:t>first pass effect</w:t>
      </w:r>
      <w:r w:rsidRPr="00CD3893">
        <w:rPr>
          <w:color w:val="00B0F0"/>
          <w:highlight w:val="green"/>
        </w:rPr>
        <w:t>”</w:t>
      </w:r>
      <w:r>
        <w:t xml:space="preserve">. Clinical studies of interventions aimed at early disease utilise cohorts such as those undergoing systematic screening and require prevalence and incidence data for study design and comparison. </w:t>
      </w:r>
    </w:p>
    <w:p w14:paraId="1751D513" w14:textId="2ECA697B" w:rsidR="003A7339" w:rsidRDefault="003A7339" w:rsidP="003A7339">
      <w:pPr>
        <w:pStyle w:val="43ChaptertitleHeadingsHeadingstyles"/>
      </w:pPr>
      <w:bookmarkStart w:id="21" w:name="_Toc104910243"/>
      <w:r>
        <w:lastRenderedPageBreak/>
        <w:t xml:space="preserve">Aims </w:t>
      </w:r>
      <w:r w:rsidRPr="00A51284">
        <w:t>and objectives</w:t>
      </w:r>
      <w:r>
        <w:t xml:space="preserve"> of the ISDR programme of applied research</w:t>
      </w:r>
      <w:bookmarkEnd w:id="21"/>
    </w:p>
    <w:p w14:paraId="3967EA15" w14:textId="77777777" w:rsidR="003A7339" w:rsidRDefault="003A7339" w:rsidP="003A7339">
      <w:pPr>
        <w:pStyle w:val="601TextdropcapTextstylesTextstyles"/>
      </w:pPr>
      <w:r>
        <w:t>Our aim in this National Institute for Health Research Programme for Applied R</w:t>
      </w:r>
      <w:r w:rsidRPr="00C97496">
        <w:t>esearch</w:t>
      </w:r>
      <w:r>
        <w:t xml:space="preserve"> (NIHR PGfAR)</w:t>
      </w:r>
      <w:r w:rsidRPr="00C97496">
        <w:t xml:space="preserve"> on individualised screening for </w:t>
      </w:r>
      <w:r>
        <w:t>DR</w:t>
      </w:r>
      <w:r w:rsidRPr="00C97496">
        <w:t xml:space="preserve"> (ISDR) was to conduct a mixed quantitative and qualitative programme of research to strengthen the evidence base for DR screening in the UK and beyond.  </w:t>
      </w:r>
      <w:r>
        <w:t xml:space="preserve">We structured the programme in </w:t>
      </w:r>
      <w:r w:rsidRPr="00C97496">
        <w:t>work packages</w:t>
      </w:r>
      <w:r>
        <w:t xml:space="preserve">, reordered here to aid the narrative in our report. A very active Patient and Public Involvement (PPI) group was involved throughout so we describe their involvement first, with additional detail in </w:t>
      </w:r>
      <w:r>
        <w:rPr>
          <w:i/>
        </w:rPr>
        <w:t>Supplementary Material</w:t>
      </w:r>
      <w:r w:rsidRPr="009404E5">
        <w:rPr>
          <w:i/>
        </w:rPr>
        <w:t xml:space="preserve"> </w:t>
      </w:r>
      <w:r>
        <w:rPr>
          <w:i/>
        </w:rPr>
        <w:t>2</w:t>
      </w:r>
      <w:r>
        <w:t>.</w:t>
      </w:r>
    </w:p>
    <w:p w14:paraId="628BF999" w14:textId="77777777" w:rsidR="003A7339" w:rsidRPr="00D34BBE" w:rsidRDefault="003A7339" w:rsidP="003A7339">
      <w:pPr>
        <w:pStyle w:val="52AheadHeadingsHeadingstyles"/>
      </w:pPr>
      <w:r w:rsidRPr="00D34BBE">
        <w:t>Data warehouse</w:t>
      </w:r>
      <w:r>
        <w:t xml:space="preserve"> (DW)</w:t>
      </w:r>
      <w:r w:rsidRPr="00D34BBE">
        <w:t xml:space="preserve"> (WP B1)</w:t>
      </w:r>
    </w:p>
    <w:p w14:paraId="2EF357D9" w14:textId="77777777" w:rsidR="003A7339" w:rsidRDefault="003A7339" w:rsidP="003A7339">
      <w:pPr>
        <w:pStyle w:val="602TextfoTextstylesTextstyles"/>
      </w:pPr>
      <w:r>
        <w:t xml:space="preserve">To </w:t>
      </w:r>
      <w:r w:rsidRPr="00C97496">
        <w:t xml:space="preserve">collate, link and store patient data from routinely collected sources </w:t>
      </w:r>
      <w:r>
        <w:t xml:space="preserve">in a study DW to support the </w:t>
      </w:r>
      <w:r w:rsidRPr="00C97496">
        <w:t xml:space="preserve">development of </w:t>
      </w:r>
      <w:r>
        <w:t>a risk calculation engine</w:t>
      </w:r>
      <w:r w:rsidRPr="00C97496">
        <w:t xml:space="preserve"> </w:t>
      </w:r>
      <w:r>
        <w:t>(</w:t>
      </w:r>
      <w:r w:rsidRPr="00C97496">
        <w:t>RCE</w:t>
      </w:r>
      <w:r>
        <w:t xml:space="preserve">), </w:t>
      </w:r>
      <w:r w:rsidRPr="00C97496">
        <w:t>the RCT</w:t>
      </w:r>
      <w:r>
        <w:t xml:space="preserve"> and </w:t>
      </w:r>
      <w:r w:rsidRPr="00C97496">
        <w:t>epidemiological</w:t>
      </w:r>
      <w:r>
        <w:t>,</w:t>
      </w:r>
      <w:r w:rsidRPr="00C97496">
        <w:t xml:space="preserve"> </w:t>
      </w:r>
      <w:r>
        <w:t>qualitative and</w:t>
      </w:r>
      <w:r w:rsidRPr="00C97496">
        <w:t xml:space="preserve"> </w:t>
      </w:r>
      <w:r>
        <w:t>cost effectiveness</w:t>
      </w:r>
      <w:r w:rsidRPr="00C97496">
        <w:t xml:space="preserve"> studies</w:t>
      </w:r>
      <w:r>
        <w:t>.</w:t>
      </w:r>
    </w:p>
    <w:p w14:paraId="487DDD93" w14:textId="77777777" w:rsidR="003A7339" w:rsidRPr="00DA0C78" w:rsidRDefault="003A7339" w:rsidP="003A7339">
      <w:pPr>
        <w:pStyle w:val="52AheadHeadingsHeadingstyles"/>
      </w:pPr>
      <w:r w:rsidRPr="00DA0C78">
        <w:t>The Liverpool Risk Calculation Engine (WP C)</w:t>
      </w:r>
    </w:p>
    <w:p w14:paraId="1FAA1DA8" w14:textId="77777777" w:rsidR="003A7339" w:rsidRDefault="003A7339" w:rsidP="003A7339">
      <w:pPr>
        <w:pStyle w:val="602TextfoTextstylesTextstyles"/>
      </w:pPr>
      <w:r>
        <w:t>To develop an individualised</w:t>
      </w:r>
      <w:r w:rsidRPr="00C97496">
        <w:t xml:space="preserve"> </w:t>
      </w:r>
      <w:r>
        <w:t>(</w:t>
      </w:r>
      <w:r w:rsidRPr="00C97496">
        <w:t>personalised</w:t>
      </w:r>
      <w:r>
        <w:t>)</w:t>
      </w:r>
      <w:r w:rsidRPr="00C97496">
        <w:t xml:space="preserve"> method of calculating screen intervals using a RCE based on individual risk factors</w:t>
      </w:r>
      <w:r>
        <w:t>.</w:t>
      </w:r>
    </w:p>
    <w:p w14:paraId="5C4073EC" w14:textId="77777777" w:rsidR="003A7339" w:rsidRPr="00217196" w:rsidRDefault="003A7339" w:rsidP="003A7339">
      <w:pPr>
        <w:pStyle w:val="611BulletlistTextstyles"/>
      </w:pPr>
      <w:r w:rsidRPr="00217196">
        <w:t xml:space="preserve">See Eleuteri </w:t>
      </w:r>
      <w:r w:rsidRPr="00217196">
        <w:rPr>
          <w:i/>
        </w:rPr>
        <w:t>et al.</w:t>
      </w:r>
      <w:r>
        <w:rPr>
          <w:vertAlign w:val="superscript"/>
        </w:rPr>
        <w:t>21</w:t>
      </w:r>
      <w:r w:rsidRPr="00217196">
        <w:t xml:space="preserve"> </w:t>
      </w:r>
      <w:r w:rsidRPr="00110BD2">
        <w:t>https://link.springer.com/article/10.1007%2Fs00125-017-4386-0</w:t>
      </w:r>
    </w:p>
    <w:p w14:paraId="2FABFFEC" w14:textId="77777777" w:rsidR="003A7339" w:rsidRDefault="003A7339" w:rsidP="003A7339">
      <w:pPr>
        <w:pStyle w:val="52AheadHeadingsHeadingstyles"/>
      </w:pPr>
      <w:r>
        <w:t>RCT</w:t>
      </w:r>
      <w:r w:rsidRPr="00C97496">
        <w:t xml:space="preserve"> </w:t>
      </w:r>
      <w:r>
        <w:t xml:space="preserve">to </w:t>
      </w:r>
      <w:r w:rsidRPr="00614F21">
        <w:t>evaluate the safety</w:t>
      </w:r>
      <w:r>
        <w:t>, efficacy and cost effectiveness</w:t>
      </w:r>
      <w:r w:rsidRPr="00614F21">
        <w:t xml:space="preserve"> of </w:t>
      </w:r>
      <w:r>
        <w:t>individualised</w:t>
      </w:r>
      <w:r w:rsidRPr="00614F21">
        <w:t xml:space="preserve"> risk-based variable-interval screening</w:t>
      </w:r>
      <w:r>
        <w:t xml:space="preserve"> (WP E)</w:t>
      </w:r>
    </w:p>
    <w:p w14:paraId="7485DCBE" w14:textId="77777777" w:rsidR="003A7339" w:rsidRPr="00C97496" w:rsidRDefault="003A7339" w:rsidP="003A7339">
      <w:pPr>
        <w:pStyle w:val="602TextfoTextstylesTextstyles"/>
      </w:pPr>
      <w:r>
        <w:t>T</w:t>
      </w:r>
      <w:r w:rsidRPr="008F4A8C">
        <w:t xml:space="preserve">o investigate the safety, efficacy and </w:t>
      </w:r>
      <w:r>
        <w:t>cost effectiveness</w:t>
      </w:r>
      <w:r w:rsidRPr="008F4A8C">
        <w:t xml:space="preserve"> of </w:t>
      </w:r>
      <w:r>
        <w:t>longer</w:t>
      </w:r>
      <w:r w:rsidRPr="008F4A8C">
        <w:t xml:space="preserve"> screening intervals in low</w:t>
      </w:r>
      <w:r>
        <w:t>-</w:t>
      </w:r>
      <w:r w:rsidRPr="008F4A8C">
        <w:t xml:space="preserve">risk </w:t>
      </w:r>
      <w:r>
        <w:t>PWD and shorter</w:t>
      </w:r>
      <w:r w:rsidRPr="00527BF5">
        <w:t xml:space="preserve"> </w:t>
      </w:r>
      <w:r>
        <w:t>intervals in high-risk people</w:t>
      </w:r>
      <w:r w:rsidRPr="008F4A8C">
        <w:t>.</w:t>
      </w:r>
      <w:r w:rsidRPr="00C97496" w:rsidDel="008E15F8">
        <w:t xml:space="preserve"> </w:t>
      </w:r>
    </w:p>
    <w:p w14:paraId="4E726753" w14:textId="77777777" w:rsidR="003A7339" w:rsidRPr="004E673D" w:rsidRDefault="003A7339" w:rsidP="003A7339">
      <w:pPr>
        <w:pStyle w:val="611BulletlistTextstyles"/>
      </w:pPr>
      <w:r w:rsidRPr="004E673D">
        <w:t xml:space="preserve">See </w:t>
      </w:r>
      <w:r>
        <w:t>Broadbent</w:t>
      </w:r>
      <w:r w:rsidRPr="004E673D">
        <w:t xml:space="preserve"> </w:t>
      </w:r>
      <w:r w:rsidRPr="002842EB">
        <w:rPr>
          <w:i/>
        </w:rPr>
        <w:t>et al</w:t>
      </w:r>
      <w:r>
        <w:rPr>
          <w:i/>
        </w:rPr>
        <w:t>.</w:t>
      </w:r>
      <w:r>
        <w:rPr>
          <w:color w:val="auto"/>
          <w:vertAlign w:val="superscript"/>
        </w:rPr>
        <w:t>22</w:t>
      </w:r>
      <w:r>
        <w:t xml:space="preserve"> </w:t>
      </w:r>
      <w:r w:rsidRPr="005655CA">
        <w:t>https://bmjopen.bmj.com/content/9/6/e025788.long</w:t>
      </w:r>
    </w:p>
    <w:p w14:paraId="15F2B033" w14:textId="77777777" w:rsidR="003A7339" w:rsidRDefault="003A7339" w:rsidP="003A7339">
      <w:pPr>
        <w:pStyle w:val="614TextbulletlistlastTextstylesTextstyles"/>
      </w:pPr>
      <w:r w:rsidRPr="004E673D">
        <w:t xml:space="preserve">See </w:t>
      </w:r>
      <w:r w:rsidRPr="001C62E6">
        <w:rPr>
          <w:iCs/>
        </w:rPr>
        <w:t>Broadbent</w:t>
      </w:r>
      <w:r>
        <w:rPr>
          <w:i/>
        </w:rPr>
        <w:t xml:space="preserve"> et al </w:t>
      </w:r>
      <w:r w:rsidRPr="00FD665C">
        <w:rPr>
          <w:i/>
          <w:vertAlign w:val="superscript"/>
        </w:rPr>
        <w:t>2</w:t>
      </w:r>
      <w:r w:rsidRPr="00FD665C">
        <w:rPr>
          <w:iCs/>
          <w:vertAlign w:val="superscript"/>
        </w:rPr>
        <w:t>3</w:t>
      </w:r>
      <w:r>
        <w:rPr>
          <w:i/>
        </w:rPr>
        <w:t xml:space="preserve">  </w:t>
      </w:r>
      <w:r w:rsidRPr="00110BD2">
        <w:t>https://doi.org/10.1007/s00125-020-05313-2</w:t>
      </w:r>
      <w:r>
        <w:t xml:space="preserve"> and </w:t>
      </w:r>
      <w:r w:rsidRPr="00110BD2">
        <w:t>https://static-content.springer.com/esm/art%3A10.1007%2Fs00125-020-05313-2/MediaObjects/125_2020_5313_MOESM1_ESM.pdf</w:t>
      </w:r>
    </w:p>
    <w:p w14:paraId="1A5E4E3A" w14:textId="77777777" w:rsidR="003A7339" w:rsidRDefault="003A7339" w:rsidP="003A7339">
      <w:pPr>
        <w:pStyle w:val="52AheadHeadingsHeadingstyles"/>
      </w:pPr>
      <w:r>
        <w:t>Health economics (WP D)</w:t>
      </w:r>
    </w:p>
    <w:p w14:paraId="2EEBB54D" w14:textId="77777777" w:rsidR="003A7339" w:rsidRPr="00C97496" w:rsidRDefault="003A7339" w:rsidP="003A7339">
      <w:pPr>
        <w:pStyle w:val="602TextfoTextstylesTextstyles"/>
      </w:pPr>
      <w:r>
        <w:t>T</w:t>
      </w:r>
      <w:r w:rsidRPr="00DA34C2">
        <w:t xml:space="preserve">o estimate the likelihood that </w:t>
      </w:r>
      <w:r>
        <w:t xml:space="preserve">individualised screening has better cost </w:t>
      </w:r>
      <w:r w:rsidRPr="00DA34C2">
        <w:t>effective</w:t>
      </w:r>
      <w:r>
        <w:t>ness</w:t>
      </w:r>
      <w:r w:rsidRPr="00DA34C2">
        <w:t xml:space="preserve"> </w:t>
      </w:r>
      <w:r>
        <w:t>compared</w:t>
      </w:r>
      <w:r w:rsidRPr="00DA34C2">
        <w:t xml:space="preserve"> to current practice</w:t>
      </w:r>
      <w:r>
        <w:t>.</w:t>
      </w:r>
    </w:p>
    <w:p w14:paraId="23972796" w14:textId="77777777" w:rsidR="003A7339" w:rsidRPr="00FF43B3" w:rsidRDefault="003A7339" w:rsidP="003A7339">
      <w:pPr>
        <w:pStyle w:val="611BulletlistTextstyles"/>
      </w:pPr>
      <w:r w:rsidRPr="004E673D">
        <w:t xml:space="preserve">See </w:t>
      </w:r>
      <w:r w:rsidRPr="001C62E6">
        <w:rPr>
          <w:iCs/>
        </w:rPr>
        <w:t>Broadbent</w:t>
      </w:r>
      <w:r>
        <w:rPr>
          <w:i/>
        </w:rPr>
        <w:t xml:space="preserve"> et al </w:t>
      </w:r>
      <w:r>
        <w:rPr>
          <w:iCs/>
          <w:vertAlign w:val="superscript"/>
        </w:rPr>
        <w:t>23</w:t>
      </w:r>
      <w:r>
        <w:rPr>
          <w:i/>
        </w:rPr>
        <w:t xml:space="preserve">  </w:t>
      </w:r>
      <w:r w:rsidRPr="00110BD2">
        <w:t>https://doi.org/10.1007/s00125-020-05313-2</w:t>
      </w:r>
      <w:r>
        <w:t xml:space="preserve"> and </w:t>
      </w:r>
      <w:r w:rsidRPr="00110BD2">
        <w:t>https://static-content.springer.com/esm/art%3A10.1007%2Fs00125-020-05313-2/MediaObjects/125_2020_5313_MOESM1_ESM.pdf</w:t>
      </w:r>
    </w:p>
    <w:p w14:paraId="78D66C72" w14:textId="77777777" w:rsidR="003A7339" w:rsidRDefault="003A7339" w:rsidP="003A7339">
      <w:pPr>
        <w:pStyle w:val="52AheadHeadingsHeadingstyles"/>
      </w:pPr>
      <w:r w:rsidRPr="00C97496">
        <w:t xml:space="preserve">Qualitative study with patients and </w:t>
      </w:r>
      <w:r>
        <w:t xml:space="preserve">healthcare </w:t>
      </w:r>
      <w:r w:rsidRPr="00C97496">
        <w:t xml:space="preserve">professionals </w:t>
      </w:r>
      <w:r>
        <w:t>on</w:t>
      </w:r>
      <w:r w:rsidRPr="00C97496">
        <w:t xml:space="preserve"> changing screening intervals </w:t>
      </w:r>
      <w:r>
        <w:t>(WP F)</w:t>
      </w:r>
    </w:p>
    <w:p w14:paraId="550B5224" w14:textId="77777777" w:rsidR="003A7339" w:rsidRDefault="003A7339" w:rsidP="003A7339">
      <w:pPr>
        <w:pStyle w:val="602TextfoTextstylesTextstyles"/>
      </w:pPr>
      <w:r>
        <w:t>T</w:t>
      </w:r>
      <w:r w:rsidRPr="005826E8">
        <w:t xml:space="preserve">o explore </w:t>
      </w:r>
      <w:r>
        <w:t xml:space="preserve">the </w:t>
      </w:r>
      <w:r w:rsidRPr="005826E8">
        <w:t>underlying perceptions of screening and early detection</w:t>
      </w:r>
      <w:r>
        <w:t xml:space="preserve"> and </w:t>
      </w:r>
      <w:r w:rsidRPr="00C97496">
        <w:t xml:space="preserve">test the acceptability to PWD and </w:t>
      </w:r>
      <w:r>
        <w:t>health care professionals</w:t>
      </w:r>
      <w:r w:rsidRPr="00C97496">
        <w:t xml:space="preserve"> of our </w:t>
      </w:r>
      <w:r>
        <w:t>new method</w:t>
      </w:r>
      <w:r w:rsidRPr="00C97496">
        <w:t xml:space="preserve"> of screening.</w:t>
      </w:r>
    </w:p>
    <w:p w14:paraId="2E5B0B51" w14:textId="77777777" w:rsidR="003A7339" w:rsidRPr="009C38DA" w:rsidRDefault="003A7339" w:rsidP="003A7339">
      <w:pPr>
        <w:pStyle w:val="611BulletlistTextstyles"/>
      </w:pPr>
      <w:r w:rsidRPr="009C38DA">
        <w:lastRenderedPageBreak/>
        <w:t xml:space="preserve">See Byrne </w:t>
      </w:r>
      <w:r w:rsidRPr="009C38DA">
        <w:rPr>
          <w:i/>
          <w:iCs/>
        </w:rPr>
        <w:t>et al</w:t>
      </w:r>
      <w:r w:rsidRPr="009C38DA">
        <w:t>.</w:t>
      </w:r>
      <w:r>
        <w:rPr>
          <w:vertAlign w:val="superscript"/>
        </w:rPr>
        <w:t>24</w:t>
      </w:r>
      <w:r w:rsidRPr="009C38DA">
        <w:t xml:space="preserve">  </w:t>
      </w:r>
      <w:r w:rsidRPr="009C38DA">
        <w:rPr>
          <w:rStyle w:val="Hyperlink"/>
          <w:szCs w:val="24"/>
          <w:lang w:val="fr-FR"/>
        </w:rPr>
        <w:t>https://doi.org/10.1186/s12889-020-08974-1</w:t>
      </w:r>
    </w:p>
    <w:p w14:paraId="75CDECE7" w14:textId="77777777" w:rsidR="003A7339" w:rsidRDefault="003A7339" w:rsidP="003A7339">
      <w:pPr>
        <w:pStyle w:val="52AheadHeadingsHeadingstyles"/>
      </w:pPr>
      <w:r w:rsidRPr="00C97496">
        <w:t xml:space="preserve">Observational cohort study </w:t>
      </w:r>
      <w:r>
        <w:t>in people attending DR screening (WP B2)</w:t>
      </w:r>
    </w:p>
    <w:p w14:paraId="780648E2" w14:textId="77777777" w:rsidR="003A7339" w:rsidRDefault="003A7339" w:rsidP="003A7339">
      <w:pPr>
        <w:pStyle w:val="602TextfoTextstylesTextstyles"/>
      </w:pPr>
      <w:r w:rsidRPr="00CF7722">
        <w:t xml:space="preserve">To </w:t>
      </w:r>
      <w:r>
        <w:t>conduct</w:t>
      </w:r>
      <w:r w:rsidRPr="00CF7722">
        <w:t xml:space="preserve"> a whole population </w:t>
      </w:r>
      <w:r>
        <w:t xml:space="preserve">longitudinal </w:t>
      </w:r>
      <w:r w:rsidRPr="00CF7722">
        <w:t xml:space="preserve">observational cohort study </w:t>
      </w:r>
      <w:r>
        <w:t xml:space="preserve">to estimate up-to-date rates of </w:t>
      </w:r>
      <w:r w:rsidRPr="00CF7722">
        <w:t>incidence of DR and STDR in PWD in Liverpool.</w:t>
      </w:r>
    </w:p>
    <w:p w14:paraId="242706C1" w14:textId="77777777" w:rsidR="003A7339" w:rsidRPr="00113271" w:rsidRDefault="003A7339" w:rsidP="003A7339">
      <w:pPr>
        <w:pStyle w:val="614TextbulletlistlastTextstylesTextstyles"/>
      </w:pPr>
      <w:r w:rsidRPr="00113271">
        <w:t xml:space="preserve">See Cheyne </w:t>
      </w:r>
      <w:r w:rsidRPr="00113271">
        <w:rPr>
          <w:i/>
        </w:rPr>
        <w:t>et al</w:t>
      </w:r>
      <w:r w:rsidRPr="00113271">
        <w:t xml:space="preserve"> </w:t>
      </w:r>
      <w:r w:rsidRPr="00FD665C">
        <w:rPr>
          <w:vertAlign w:val="superscript"/>
        </w:rPr>
        <w:t>25</w:t>
      </w:r>
      <w:r w:rsidRPr="00191862">
        <w:t xml:space="preserve"> https:</w:t>
      </w:r>
      <w:r w:rsidRPr="00B736DD">
        <w:t>//doi.org/10.1111/dme.14583</w:t>
      </w:r>
    </w:p>
    <w:p w14:paraId="083AEF4F" w14:textId="77777777" w:rsidR="003A7339" w:rsidRPr="00C97496" w:rsidRDefault="003A7339" w:rsidP="003A7339">
      <w:pPr>
        <w:pStyle w:val="52AheadHeadingsHeadingstyles"/>
      </w:pPr>
      <w:r>
        <w:t>Knowledge transfer and p</w:t>
      </w:r>
      <w:r w:rsidRPr="00C97496">
        <w:t xml:space="preserve">reparation for implementation </w:t>
      </w:r>
      <w:r>
        <w:t>(WP G)</w:t>
      </w:r>
    </w:p>
    <w:p w14:paraId="57FB7154" w14:textId="77777777" w:rsidR="003A7339" w:rsidRDefault="003A7339" w:rsidP="003A7339">
      <w:pPr>
        <w:pStyle w:val="602TextfoTextstylesTextstyles"/>
      </w:pPr>
      <w:r>
        <w:t>T</w:t>
      </w:r>
      <w:r w:rsidRPr="00C97496">
        <w:t>o disseminate research findings to clinical and academic beneficiaries</w:t>
      </w:r>
      <w:r>
        <w:t xml:space="preserve">, </w:t>
      </w:r>
      <w:r w:rsidRPr="00C97496">
        <w:t>develop an NHS implementation plan through a dissemination event</w:t>
      </w:r>
      <w:r>
        <w:t xml:space="preserve"> and develop any intellectual property (IP).</w:t>
      </w:r>
    </w:p>
    <w:p w14:paraId="6437963B" w14:textId="77777777" w:rsidR="003A7339" w:rsidRDefault="003A7339" w:rsidP="003A7339">
      <w:pPr>
        <w:pStyle w:val="602TextfoTextstylesTextstyles"/>
      </w:pPr>
      <w:r w:rsidRPr="00A51284">
        <w:rPr>
          <w:i/>
          <w:color w:val="FF0000"/>
        </w:rPr>
        <w:t>Figure 1</w:t>
      </w:r>
      <w:r>
        <w:t xml:space="preserve"> sets out the stages and development of the work packages, how they interconnect and their contribution to the whole programme.</w:t>
      </w:r>
    </w:p>
    <w:p w14:paraId="438B32CB" w14:textId="77777777" w:rsidR="003A7339" w:rsidRPr="00A51284" w:rsidRDefault="003A7339" w:rsidP="003A7339">
      <w:pPr>
        <w:pStyle w:val="81FigurelegendTableFigureBoxstyles"/>
      </w:pPr>
      <w:bookmarkStart w:id="22" w:name="_Toc83637257"/>
      <w:r w:rsidRPr="00A51284">
        <w:rPr>
          <w:b/>
        </w:rPr>
        <w:t>FIGURE 1</w:t>
      </w:r>
      <w:r w:rsidRPr="00A51284">
        <w:rPr>
          <w:b/>
        </w:rPr>
        <w:t> </w:t>
      </w:r>
      <w:r w:rsidRPr="00A51284">
        <w:rPr>
          <w:rFonts w:eastAsia="SimSun"/>
        </w:rPr>
        <w:t>Pathway diagram showing the work flow in the ISDR Programme Grant for Applied Research, the work packages and their interrelationships</w:t>
      </w:r>
      <w:bookmarkEnd w:id="22"/>
    </w:p>
    <w:p w14:paraId="4E287C06" w14:textId="77777777" w:rsidR="003A7339" w:rsidRDefault="003A7339" w:rsidP="003A7339">
      <w:pPr>
        <w:pStyle w:val="602TextfoTextstylesTextstyles"/>
      </w:pPr>
      <w:r>
        <w:t xml:space="preserve">WP B1 Data warehouse (DW) development; WP C Risk calculation engine (RCE); PPI Patient and Public involvement (involvement shown in dashed boxes); WP E Randomised controlled trial (RCT); WP D Health economics; WP B2 Observational cohort study; WP F Qualitative study; WP G Dissemination. Resources were reallocated to the RCT from the cohort study in year 4 to support delayed recruitment (white hexagon and arrow). Arrows indicate input into specific item(s) of a WP. IP, intellectual property; LCCG, Liverpool Clinical Commissioning Group; NIHR, National Institute for Health Research; NSC, National Screening Committee; ARVO, </w:t>
      </w:r>
      <w:r w:rsidRPr="00C97496">
        <w:t>Association for Research in Vision and Ophthalmology</w:t>
      </w:r>
      <w:r>
        <w:t>; EASDec,</w:t>
      </w:r>
      <w:r w:rsidRPr="00F40E8A">
        <w:t xml:space="preserve"> </w:t>
      </w:r>
      <w:r w:rsidRPr="00C97496">
        <w:t>European Association for the Study of Diabetes eye complications study group</w:t>
      </w:r>
      <w:r>
        <w:t xml:space="preserve">; ADA, </w:t>
      </w:r>
      <w:r w:rsidRPr="00C97496">
        <w:t>American Diabetes Association</w:t>
      </w:r>
      <w:r>
        <w:t xml:space="preserve">; EASD, </w:t>
      </w:r>
      <w:r w:rsidRPr="00F40E8A">
        <w:t>European Association for the Study of Diabetes</w:t>
      </w:r>
      <w:r>
        <w:t>.</w:t>
      </w:r>
      <w:bookmarkStart w:id="23" w:name="_Toc104910244"/>
      <w:r>
        <w:t>3. Changes to the programme</w:t>
      </w:r>
      <w:bookmarkEnd w:id="23"/>
    </w:p>
    <w:p w14:paraId="022AC9B3" w14:textId="77777777" w:rsidR="003A7339" w:rsidRPr="008F7DD2" w:rsidRDefault="003A7339" w:rsidP="003A7339">
      <w:pPr>
        <w:pStyle w:val="602TextfoTextstylesTextstyles"/>
      </w:pPr>
      <w:r w:rsidRPr="008F7DD2">
        <w:t>A number of changes</w:t>
      </w:r>
      <w:r>
        <w:t xml:space="preserve"> to the planned programme of work occurred in the early years of the programme. </w:t>
      </w:r>
    </w:p>
    <w:p w14:paraId="3E88917F" w14:textId="77777777" w:rsidR="003A7339" w:rsidRPr="005056DB" w:rsidRDefault="003A7339" w:rsidP="003A7339">
      <w:pPr>
        <w:pStyle w:val="621TextnumberedlistTextstylesTextstyles"/>
      </w:pPr>
      <w:r>
        <w:t>We planned to conduct a</w:t>
      </w:r>
      <w:r w:rsidRPr="005056DB">
        <w:t xml:space="preserve"> systematic review (WP A</w:t>
      </w:r>
      <w:r w:rsidRPr="00B736DD">
        <w:t xml:space="preserve"> </w:t>
      </w:r>
      <w:r>
        <w:t xml:space="preserve">in the </w:t>
      </w:r>
      <w:r w:rsidRPr="005056DB">
        <w:t xml:space="preserve">grant application). However, a systematic review in this area </w:t>
      </w:r>
      <w:r>
        <w:t xml:space="preserve">by Taylor-Phillips and colleagues </w:t>
      </w:r>
      <w:r w:rsidRPr="005056DB">
        <w:t xml:space="preserve">was published </w:t>
      </w:r>
      <w:r>
        <w:t xml:space="preserve">in 2016 </w:t>
      </w:r>
      <w:r>
        <w:rPr>
          <w:vertAlign w:val="superscript"/>
        </w:rPr>
        <w:t>8</w:t>
      </w:r>
      <w:r w:rsidRPr="005056DB">
        <w:t xml:space="preserve"> </w:t>
      </w:r>
      <w:r>
        <w:t>early in the programme</w:t>
      </w:r>
      <w:r w:rsidRPr="005056DB">
        <w:t xml:space="preserve">. To replicate this was inefficient and so </w:t>
      </w:r>
      <w:r>
        <w:t>we conducted a</w:t>
      </w:r>
      <w:r w:rsidRPr="005056DB">
        <w:t xml:space="preserve"> literature review instead. </w:t>
      </w:r>
      <w:r>
        <w:t>Taylor-Phillips concluded that there was insufficient evidence to recommend a move to extended interval screening and mixed and poorly designed cost effectiveness studies. It provided further confirmation of the need for an RCT with a robust economic analysis.</w:t>
      </w:r>
    </w:p>
    <w:p w14:paraId="18429B32" w14:textId="77777777" w:rsidR="003A7339" w:rsidRDefault="003A7339" w:rsidP="003A7339">
      <w:pPr>
        <w:pStyle w:val="621TextnumberedlistTextstylesTextstyles"/>
      </w:pPr>
      <w:r>
        <w:t>A decision was made by the NIHR PGfAR team i</w:t>
      </w:r>
      <w:r w:rsidRPr="00C97496">
        <w:t xml:space="preserve">n May 2016 to </w:t>
      </w:r>
      <w:r>
        <w:t>move resources from the cohort study</w:t>
      </w:r>
      <w:r w:rsidRPr="00C97496">
        <w:t xml:space="preserve"> </w:t>
      </w:r>
      <w:r>
        <w:t>to support the</w:t>
      </w:r>
      <w:r w:rsidRPr="00C97496">
        <w:t xml:space="preserve"> RCT (WP E)</w:t>
      </w:r>
      <w:r>
        <w:t xml:space="preserve"> which was behind with recruitment. This required scaling back of our cohort study</w:t>
      </w:r>
      <w:r w:rsidRPr="00C97496">
        <w:t>.</w:t>
      </w:r>
      <w:r>
        <w:t xml:space="preserve"> We were able to report findings in an 11-year cohort of PWD being screened in Liverpool, but not the people attending the HES.</w:t>
      </w:r>
    </w:p>
    <w:p w14:paraId="4E48806A" w14:textId="77777777" w:rsidR="003A7339" w:rsidRPr="009C38DA" w:rsidRDefault="003A7339" w:rsidP="003A7339">
      <w:pPr>
        <w:pStyle w:val="621TextnumberedlistTextstylesTextstyles"/>
      </w:pPr>
      <w:r w:rsidRPr="009C38DA">
        <w:t xml:space="preserve">The observational cohort study </w:t>
      </w:r>
      <w:r>
        <w:t>(WS B2) utilised data</w:t>
      </w:r>
      <w:r w:rsidRPr="009C38DA">
        <w:t xml:space="preserve"> prospectively collected from 2005. However we were unable to obtain data on people who had died prior to the start of the programme. This resulted in the cohort needing to be considered as partly retrospective, making analysis more difficult to interpret.</w:t>
      </w:r>
    </w:p>
    <w:p w14:paraId="4E7345A3" w14:textId="77777777" w:rsidR="003A7339" w:rsidRDefault="003A7339" w:rsidP="003A7339">
      <w:pPr>
        <w:pStyle w:val="621TextnumberedlistTextstylesTextstyles"/>
      </w:pPr>
      <w:r>
        <w:t xml:space="preserve">We were unable to recruit non-attenders in the screening programme, a secondary aim in our qualitative study (WP F), in spite of multiple attempts in an identified cohort. </w:t>
      </w:r>
    </w:p>
    <w:p w14:paraId="374363F8" w14:textId="77777777" w:rsidR="003A7339" w:rsidRDefault="003A7339" w:rsidP="003A7339">
      <w:pPr>
        <w:pStyle w:val="6211TextnumberedlistlastTextstylesTextstyles"/>
      </w:pPr>
      <w:r>
        <w:t xml:space="preserve">We had intended to interview participants longitudinally in the qualitative study. However insufficient participants responded to our invitation so we revised our sample to reach 60 single interviews. </w:t>
      </w:r>
    </w:p>
    <w:p w14:paraId="2F5EEE32" w14:textId="42DFF3DD" w:rsidR="003A7339" w:rsidRPr="00C97496" w:rsidRDefault="003A7339" w:rsidP="003A7339">
      <w:pPr>
        <w:pStyle w:val="43ChaptertitleHeadingsHeadingstyles"/>
      </w:pPr>
      <w:bookmarkStart w:id="24" w:name="_Toc104910245"/>
      <w:r w:rsidRPr="00C97496">
        <w:lastRenderedPageBreak/>
        <w:t>Patient and public involvement</w:t>
      </w:r>
      <w:r>
        <w:t xml:space="preserve"> in the ISDR programme</w:t>
      </w:r>
      <w:bookmarkEnd w:id="24"/>
    </w:p>
    <w:p w14:paraId="67E4CA7B" w14:textId="77777777" w:rsidR="003A7339" w:rsidRPr="00C12306" w:rsidRDefault="003A7339" w:rsidP="003A7339">
      <w:pPr>
        <w:pStyle w:val="601TextdropcapTextstylesTextstyles"/>
        <w:rPr>
          <w:vertAlign w:val="superscript"/>
        </w:rPr>
      </w:pPr>
      <w:r w:rsidRPr="00C97496">
        <w:t xml:space="preserve">Public engagement is considered a key element in healthcare research by UK and international funders to ensure research is relevant. Effective engagement empowers patients, ensures research is fit for purpose and </w:t>
      </w:r>
      <w:r>
        <w:t>develops</w:t>
      </w:r>
      <w:r w:rsidRPr="00C97496">
        <w:t xml:space="preserve"> patient-centred outcomes</w:t>
      </w:r>
      <w:r>
        <w:t xml:space="preserve">. The NIHR describes involvement of the public in research under its </w:t>
      </w:r>
      <w:r>
        <w:rPr>
          <w:color w:val="00B0F0"/>
        </w:rPr>
        <w:t>“</w:t>
      </w:r>
      <w:r>
        <w:t>INVOLVE</w:t>
      </w:r>
      <w:r>
        <w:rPr>
          <w:color w:val="00B0F0"/>
        </w:rPr>
        <w:t>”</w:t>
      </w:r>
      <w:r>
        <w:t xml:space="preserve"> guidance.</w:t>
      </w:r>
      <w:r>
        <w:rPr>
          <w:vertAlign w:val="superscript"/>
        </w:rPr>
        <w:t>26</w:t>
      </w:r>
    </w:p>
    <w:p w14:paraId="4F38B41D" w14:textId="77777777" w:rsidR="003A7339" w:rsidRDefault="003A7339" w:rsidP="003A7339">
      <w:pPr>
        <w:pStyle w:val="52AheadHeadingsHeadingstyles"/>
      </w:pPr>
      <w:bookmarkStart w:id="25" w:name="_Toc104910246"/>
      <w:r>
        <w:t>Aims</w:t>
      </w:r>
      <w:bookmarkEnd w:id="25"/>
    </w:p>
    <w:p w14:paraId="4D6297CC" w14:textId="77777777" w:rsidR="003A7339" w:rsidRPr="00C97496" w:rsidRDefault="003A7339" w:rsidP="003A7339">
      <w:pPr>
        <w:pStyle w:val="602TextfoTextstylesTextstyles"/>
      </w:pPr>
      <w:r>
        <w:t xml:space="preserve">We set out to involve members of the public in all </w:t>
      </w:r>
      <w:r w:rsidRPr="00C97496">
        <w:t xml:space="preserve">aspects of </w:t>
      </w:r>
      <w:r>
        <w:t xml:space="preserve">our </w:t>
      </w:r>
      <w:r w:rsidRPr="00C97496">
        <w:t xml:space="preserve">programme, the RCT in particular, and to support the research team to make the research relevant, attainable and applicable to patients and health care </w:t>
      </w:r>
      <w:r>
        <w:t>professionals (HCPs)</w:t>
      </w:r>
      <w:r w:rsidRPr="00C97496">
        <w:t>.</w:t>
      </w:r>
      <w:r>
        <w:t xml:space="preserve"> </w:t>
      </w:r>
    </w:p>
    <w:p w14:paraId="5A665017" w14:textId="77777777" w:rsidR="003A7339" w:rsidRPr="00C97496" w:rsidRDefault="003A7339" w:rsidP="003A7339">
      <w:pPr>
        <w:pStyle w:val="52AheadHeadingsHeadingstyles"/>
      </w:pPr>
      <w:bookmarkStart w:id="26" w:name="_Toc428355316"/>
      <w:bookmarkStart w:id="27" w:name="_Toc104910247"/>
      <w:r w:rsidRPr="00C97496">
        <w:t>Methods</w:t>
      </w:r>
      <w:bookmarkEnd w:id="26"/>
      <w:bookmarkEnd w:id="27"/>
    </w:p>
    <w:p w14:paraId="221B5A2C" w14:textId="77777777" w:rsidR="003A7339" w:rsidRPr="00C97496" w:rsidRDefault="003A7339" w:rsidP="003A7339">
      <w:pPr>
        <w:pStyle w:val="602TextfoTextstylesTextstyles"/>
      </w:pPr>
      <w:r w:rsidRPr="00C97496">
        <w:t xml:space="preserve">Seven </w:t>
      </w:r>
      <w:r>
        <w:t>PWD</w:t>
      </w:r>
      <w:r w:rsidRPr="00C97496">
        <w:t xml:space="preserve"> were recruited to the programme with the help of local and national service user groups</w:t>
      </w:r>
      <w:r>
        <w:t>.  S</w:t>
      </w:r>
      <w:r w:rsidRPr="00C97496">
        <w:t xml:space="preserve">ome members were recruited during the </w:t>
      </w:r>
      <w:r>
        <w:t>development</w:t>
      </w:r>
      <w:r w:rsidRPr="00C97496">
        <w:t xml:space="preserve"> phase of the programme, with all of the current group retaining membership during the course of the research grant.</w:t>
      </w:r>
    </w:p>
    <w:p w14:paraId="0E5F1F55" w14:textId="77777777" w:rsidR="003A7339" w:rsidRPr="00C97496" w:rsidRDefault="003A7339" w:rsidP="003A7339">
      <w:pPr>
        <w:pStyle w:val="602TextfoTextstylesTextstyles"/>
      </w:pPr>
      <w:r>
        <w:t>The</w:t>
      </w:r>
      <w:r w:rsidRPr="00C97496">
        <w:t xml:space="preserve"> methods</w:t>
      </w:r>
      <w:r>
        <w:t xml:space="preserve"> developed</w:t>
      </w:r>
      <w:r w:rsidRPr="00C97496">
        <w:t xml:space="preserve"> for </w:t>
      </w:r>
      <w:r>
        <w:t xml:space="preserve">the </w:t>
      </w:r>
      <w:r w:rsidRPr="00C97496">
        <w:t xml:space="preserve">PPI </w:t>
      </w:r>
      <w:r>
        <w:t xml:space="preserve">group </w:t>
      </w:r>
      <w:r w:rsidRPr="00C97496">
        <w:t>within ISDR a</w:t>
      </w:r>
      <w:r>
        <w:t>re</w:t>
      </w:r>
      <w:r w:rsidRPr="00C97496">
        <w:t xml:space="preserve"> </w:t>
      </w:r>
      <w:r>
        <w:t xml:space="preserve">listed </w:t>
      </w:r>
      <w:r w:rsidRPr="00C97496">
        <w:t>below:</w:t>
      </w:r>
    </w:p>
    <w:p w14:paraId="7241AF15" w14:textId="77777777" w:rsidR="003A7339" w:rsidRPr="00C97496" w:rsidRDefault="003A7339" w:rsidP="003A7339">
      <w:pPr>
        <w:pStyle w:val="621TextnumberedlistTextstylesTextstyles"/>
      </w:pPr>
      <w:r w:rsidRPr="00C97496">
        <w:t xml:space="preserve">We held regular meetings preceded by lunch </w:t>
      </w:r>
      <w:r>
        <w:t xml:space="preserve">in a venue </w:t>
      </w:r>
      <w:r w:rsidRPr="00C97496">
        <w:t>located</w:t>
      </w:r>
      <w:r>
        <w:t xml:space="preserve"> within the University campus. </w:t>
      </w:r>
      <w:r w:rsidRPr="00C97496">
        <w:t>The location helped to create a relaxed and social atmosphere.</w:t>
      </w:r>
    </w:p>
    <w:p w14:paraId="5CE6A31A" w14:textId="77777777" w:rsidR="003A7339" w:rsidRPr="00C97496" w:rsidRDefault="003A7339" w:rsidP="003A7339">
      <w:pPr>
        <w:pStyle w:val="621TextnumberedlistTextstylesTextstyles"/>
      </w:pPr>
      <w:r>
        <w:t>W</w:t>
      </w:r>
      <w:r w:rsidRPr="00C97496">
        <w:t>e sent the agenda</w:t>
      </w:r>
      <w:r w:rsidRPr="002A54E1">
        <w:t xml:space="preserve"> </w:t>
      </w:r>
      <w:r>
        <w:t>p</w:t>
      </w:r>
      <w:r w:rsidRPr="00C97496">
        <w:t>rior to meetings, and any information related to agenda items</w:t>
      </w:r>
      <w:r>
        <w:t xml:space="preserve"> with</w:t>
      </w:r>
      <w:r w:rsidRPr="00C97496">
        <w:t xml:space="preserve"> items signposted </w:t>
      </w:r>
      <w:r>
        <w:t xml:space="preserve">for </w:t>
      </w:r>
      <w:r w:rsidRPr="00C97496">
        <w:t>discuss</w:t>
      </w:r>
      <w:r>
        <w:t>ion with and decisions</w:t>
      </w:r>
      <w:r w:rsidRPr="00C97496">
        <w:t xml:space="preserve"> </w:t>
      </w:r>
      <w:r>
        <w:t>by</w:t>
      </w:r>
      <w:r w:rsidRPr="00C97496">
        <w:t xml:space="preserve"> the group.</w:t>
      </w:r>
    </w:p>
    <w:p w14:paraId="170BFAA2" w14:textId="77777777" w:rsidR="003A7339" w:rsidRPr="00C97496" w:rsidRDefault="003A7339" w:rsidP="003A7339">
      <w:pPr>
        <w:pStyle w:val="621TextnumberedlistTextstylesTextstyles"/>
      </w:pPr>
      <w:r w:rsidRPr="00C97496">
        <w:t xml:space="preserve">We made significant efforts to </w:t>
      </w:r>
      <w:r>
        <w:rPr>
          <w:color w:val="00B0F0"/>
        </w:rPr>
        <w:t>‘</w:t>
      </w:r>
      <w:r w:rsidRPr="00C97496">
        <w:t>translate</w:t>
      </w:r>
      <w:r>
        <w:rPr>
          <w:color w:val="00B0F0"/>
        </w:rPr>
        <w:t>’</w:t>
      </w:r>
      <w:r w:rsidRPr="00C97496">
        <w:t xml:space="preserve"> any scientific or medical information.  </w:t>
      </w:r>
    </w:p>
    <w:p w14:paraId="419AD8B1" w14:textId="77777777" w:rsidR="003A7339" w:rsidRPr="00C97496" w:rsidRDefault="003A7339" w:rsidP="003A7339">
      <w:pPr>
        <w:pStyle w:val="621TextnumberedlistTextstylesTextstyles"/>
      </w:pPr>
      <w:r w:rsidRPr="00C97496">
        <w:t>Our discussions of items often created more questions from our PPI members and a need for other information. We realised early on in the meetings that we often needed at least 2 (and sometimes 3) sessions to discuss agenda items</w:t>
      </w:r>
      <w:r w:rsidRPr="007C5E7C">
        <w:t xml:space="preserve"> </w:t>
      </w:r>
      <w:r>
        <w:t>and arrive at a considered position</w:t>
      </w:r>
      <w:r w:rsidRPr="00C97496">
        <w:t>. Much of the information we gave was frequently technical</w:t>
      </w:r>
      <w:r>
        <w:t>,</w:t>
      </w:r>
      <w:r w:rsidRPr="00C97496">
        <w:t xml:space="preserve"> scientific or medical and there was often an associated high volume of material. We were asking our PPI group to make significant research decisions, such as the level of risk for the RCE</w:t>
      </w:r>
      <w:r>
        <w:t xml:space="preserve">, </w:t>
      </w:r>
      <w:r w:rsidRPr="00C97496">
        <w:t xml:space="preserve">that would affect other PWD. </w:t>
      </w:r>
    </w:p>
    <w:p w14:paraId="6C77CED9" w14:textId="77777777" w:rsidR="003A7339" w:rsidRPr="00C97496" w:rsidRDefault="003A7339" w:rsidP="003A7339">
      <w:pPr>
        <w:pStyle w:val="621TextnumberedlistTextstylesTextstyles"/>
      </w:pPr>
      <w:r w:rsidRPr="00C97496">
        <w:t>We worked with the PPI group in their decision-making to ensure they were able to arrive at decisions without any doubts around their understanding or favouring a decision. This involved the following:</w:t>
      </w:r>
    </w:p>
    <w:p w14:paraId="4B473EC9" w14:textId="77777777" w:rsidR="003A7339" w:rsidRPr="00C97496" w:rsidRDefault="003A7339" w:rsidP="003A7339">
      <w:pPr>
        <w:pStyle w:val="627TextsubalphalistTextstyles"/>
      </w:pPr>
      <w:r>
        <w:t>The chief i</w:t>
      </w:r>
      <w:r w:rsidRPr="00C97496">
        <w:t>nvestigator</w:t>
      </w:r>
      <w:r>
        <w:t xml:space="preserve"> (CI)</w:t>
      </w:r>
      <w:r w:rsidRPr="00C97496">
        <w:t xml:space="preserve"> of the programme attended every PPI meeting and gave an update on the RCT.</w:t>
      </w:r>
    </w:p>
    <w:p w14:paraId="07408ADA" w14:textId="77777777" w:rsidR="003A7339" w:rsidRPr="00C97496" w:rsidRDefault="003A7339" w:rsidP="003A7339">
      <w:pPr>
        <w:pStyle w:val="627TextsubalphalistTextstyles"/>
      </w:pPr>
      <w:r w:rsidRPr="00C97496">
        <w:t xml:space="preserve">We created a </w:t>
      </w:r>
      <w:r>
        <w:rPr>
          <w:color w:val="00B0F0"/>
        </w:rPr>
        <w:t>‘</w:t>
      </w:r>
      <w:r w:rsidRPr="00C97496">
        <w:t>Research Translator</w:t>
      </w:r>
      <w:r>
        <w:rPr>
          <w:color w:val="00B0F0"/>
        </w:rPr>
        <w:t>’</w:t>
      </w:r>
      <w:r w:rsidRPr="00C97496">
        <w:t>, a member of the team who checked on the PPI group</w:t>
      </w:r>
      <w:r>
        <w:rPr>
          <w:color w:val="00B0F0"/>
        </w:rPr>
        <w:t>’</w:t>
      </w:r>
      <w:r w:rsidRPr="00C97496">
        <w:t>s understanding and expectations.</w:t>
      </w:r>
    </w:p>
    <w:p w14:paraId="521B7AE7" w14:textId="77777777" w:rsidR="003A7339" w:rsidRPr="00C97496" w:rsidRDefault="003A7339" w:rsidP="003A7339">
      <w:pPr>
        <w:pStyle w:val="627TextsubalphalistTextstyles"/>
      </w:pPr>
      <w:r w:rsidRPr="00C97496">
        <w:t>We invited experts from the ISDR research team to give presentations and answer any queries from members of the PPI group.</w:t>
      </w:r>
    </w:p>
    <w:p w14:paraId="0346C21E" w14:textId="77777777" w:rsidR="003A7339" w:rsidRPr="00C97496" w:rsidRDefault="003A7339" w:rsidP="003A7339">
      <w:pPr>
        <w:pStyle w:val="634TextsubalphalistlastTextstyles"/>
      </w:pPr>
      <w:r w:rsidRPr="00C97496">
        <w:t>We fed back at every m</w:t>
      </w:r>
      <w:r>
        <w:t>eeting the progress of the PPI g</w:t>
      </w:r>
      <w:r w:rsidRPr="00C97496">
        <w:t>roup</w:t>
      </w:r>
      <w:r>
        <w:rPr>
          <w:color w:val="00B0F0"/>
        </w:rPr>
        <w:t>’</w:t>
      </w:r>
      <w:r w:rsidRPr="00C97496">
        <w:t>s decisions on every aspect of the RCT.</w:t>
      </w:r>
    </w:p>
    <w:p w14:paraId="4C91B657" w14:textId="77777777" w:rsidR="003A7339" w:rsidRPr="00C97496" w:rsidRDefault="003A7339" w:rsidP="003A7339">
      <w:pPr>
        <w:pStyle w:val="621TextnumberedlistTextstylesTextstyles"/>
      </w:pPr>
      <w:r w:rsidRPr="00C97496">
        <w:t>Members of the PPI group were also on the Programme Steering Committee</w:t>
      </w:r>
      <w:r>
        <w:t>, Programme</w:t>
      </w:r>
      <w:r w:rsidRPr="00C97496">
        <w:t xml:space="preserve"> </w:t>
      </w:r>
      <w:r>
        <w:t>Investigators</w:t>
      </w:r>
      <w:r w:rsidRPr="00C97496">
        <w:t xml:space="preserve"> Committee and </w:t>
      </w:r>
      <w:r>
        <w:t>Trial</w:t>
      </w:r>
      <w:r w:rsidRPr="00C97496">
        <w:t xml:space="preserve"> Steering Committee and had a macro view of the research process.</w:t>
      </w:r>
      <w:r>
        <w:t xml:space="preserve"> Before each of these meetings a pre-meeting took place between the PPI member and one of the investigators.</w:t>
      </w:r>
    </w:p>
    <w:p w14:paraId="0D0CFF5A" w14:textId="77777777" w:rsidR="003A7339" w:rsidRPr="00C97496" w:rsidRDefault="003A7339" w:rsidP="003A7339">
      <w:pPr>
        <w:pStyle w:val="6211TextnumberedlistlastTextstylesTextstyles"/>
      </w:pPr>
      <w:r>
        <w:t>O</w:t>
      </w:r>
      <w:r w:rsidRPr="00C97496">
        <w:t xml:space="preserve">perational, logistical or political issues were discussed with the group </w:t>
      </w:r>
      <w:r>
        <w:t>for</w:t>
      </w:r>
      <w:r w:rsidRPr="00C97496">
        <w:t xml:space="preserve"> potential strategies.</w:t>
      </w:r>
    </w:p>
    <w:p w14:paraId="46ACDEB6" w14:textId="77777777" w:rsidR="003A7339" w:rsidRDefault="003A7339" w:rsidP="003A7339">
      <w:pPr>
        <w:pStyle w:val="52AheadHeadingsHeadingstyles"/>
      </w:pPr>
      <w:bookmarkStart w:id="28" w:name="_Toc104910248"/>
      <w:bookmarkStart w:id="29" w:name="_Toc428355317"/>
      <w:r w:rsidRPr="009C38DA">
        <w:lastRenderedPageBreak/>
        <w:t>Results</w:t>
      </w:r>
      <w:r>
        <w:t xml:space="preserve"> - summary of PPI contribution to ISDR programme</w:t>
      </w:r>
      <w:bookmarkEnd w:id="28"/>
    </w:p>
    <w:bookmarkEnd w:id="29"/>
    <w:p w14:paraId="70E8BCBD" w14:textId="77777777" w:rsidR="003A7339" w:rsidRPr="00C97496" w:rsidRDefault="003A7339" w:rsidP="003A7339">
      <w:pPr>
        <w:pStyle w:val="602TextfoTextstylesTextstyles"/>
      </w:pPr>
      <w:r w:rsidRPr="00C97496">
        <w:t xml:space="preserve">We met with our PPI group </w:t>
      </w:r>
      <w:r>
        <w:t>19</w:t>
      </w:r>
      <w:r w:rsidRPr="00C97496">
        <w:t xml:space="preserve"> times between 2013 and 201</w:t>
      </w:r>
      <w:r>
        <w:t>9</w:t>
      </w:r>
      <w:r w:rsidRPr="00C97496">
        <w:t xml:space="preserve"> as </w:t>
      </w:r>
      <w:r>
        <w:t xml:space="preserve">detailed </w:t>
      </w:r>
      <w:r w:rsidRPr="00C97496">
        <w:t xml:space="preserve">in </w:t>
      </w:r>
      <w:r>
        <w:rPr>
          <w:i/>
        </w:rPr>
        <w:t>Supplementary Material</w:t>
      </w:r>
      <w:r w:rsidRPr="009404E5">
        <w:rPr>
          <w:i/>
        </w:rPr>
        <w:t xml:space="preserve"> </w:t>
      </w:r>
      <w:r>
        <w:rPr>
          <w:i/>
        </w:rPr>
        <w:t>2</w:t>
      </w:r>
      <w:r w:rsidRPr="00C97496">
        <w:t xml:space="preserve">. </w:t>
      </w:r>
      <w:r>
        <w:t>In summary they:</w:t>
      </w:r>
    </w:p>
    <w:p w14:paraId="2B9D8996" w14:textId="77777777" w:rsidR="003A7339" w:rsidRDefault="003A7339" w:rsidP="003A7339">
      <w:pPr>
        <w:pStyle w:val="621TextnumberedlistTextstylesTextstyles"/>
      </w:pPr>
      <w:r>
        <w:t>contributed to</w:t>
      </w:r>
      <w:r w:rsidRPr="00C97496">
        <w:t xml:space="preserve"> </w:t>
      </w:r>
      <w:r>
        <w:t>the programme development</w:t>
      </w:r>
      <w:r w:rsidRPr="00C97496">
        <w:t xml:space="preserve"> grant and research</w:t>
      </w:r>
      <w:r w:rsidRPr="00BF1FA4">
        <w:t xml:space="preserve"> </w:t>
      </w:r>
      <w:r>
        <w:t xml:space="preserve">and </w:t>
      </w:r>
      <w:r w:rsidRPr="00C97496">
        <w:t>programme grant application</w:t>
      </w:r>
      <w:r>
        <w:t>.</w:t>
      </w:r>
    </w:p>
    <w:p w14:paraId="55B3FAC2" w14:textId="77777777" w:rsidR="003A7339" w:rsidRPr="00C97496" w:rsidRDefault="003A7339" w:rsidP="003A7339">
      <w:pPr>
        <w:pStyle w:val="621TextnumberedlistTextstylesTextstyles"/>
      </w:pPr>
      <w:r>
        <w:t>developed with</w:t>
      </w:r>
      <w:r w:rsidRPr="00C97496">
        <w:t xml:space="preserve"> the research team candidate risk factors associated with </w:t>
      </w:r>
      <w:r>
        <w:t>progression</w:t>
      </w:r>
      <w:r w:rsidRPr="00C97496">
        <w:t xml:space="preserve"> of DR</w:t>
      </w:r>
      <w:r>
        <w:t xml:space="preserve"> (WP C)</w:t>
      </w:r>
      <w:r w:rsidRPr="00C97496">
        <w:t xml:space="preserve">. </w:t>
      </w:r>
    </w:p>
    <w:p w14:paraId="74A7D850" w14:textId="77777777" w:rsidR="003A7339" w:rsidRPr="00C97496" w:rsidRDefault="003A7339" w:rsidP="003A7339">
      <w:pPr>
        <w:pStyle w:val="621TextnumberedlistTextstylesTextstyles"/>
      </w:pPr>
      <w:r w:rsidRPr="00C97496">
        <w:t>prioritise</w:t>
      </w:r>
      <w:r>
        <w:t>d</w:t>
      </w:r>
      <w:r w:rsidRPr="00C97496">
        <w:t xml:space="preserve"> research questions by identifying the most important patient-centred outcomes</w:t>
      </w:r>
      <w:r>
        <w:t xml:space="preserve"> (WP B2).</w:t>
      </w:r>
      <w:r w:rsidRPr="00C97496">
        <w:t xml:space="preserve"> </w:t>
      </w:r>
    </w:p>
    <w:p w14:paraId="66226E38" w14:textId="77777777" w:rsidR="003A7339" w:rsidRPr="00C97496" w:rsidRDefault="003A7339" w:rsidP="003A7339">
      <w:pPr>
        <w:pStyle w:val="621TextnumberedlistTextstylesTextstyles"/>
      </w:pPr>
      <w:r>
        <w:t>were</w:t>
      </w:r>
      <w:r w:rsidRPr="00C97496">
        <w:t xml:space="preserve"> </w:t>
      </w:r>
      <w:r>
        <w:t>h</w:t>
      </w:r>
      <w:r w:rsidRPr="00C97496">
        <w:t xml:space="preserve">eavily involved in setting the acceptable risk threshold in the RCE to be tested </w:t>
      </w:r>
      <w:r>
        <w:t>in</w:t>
      </w:r>
      <w:r w:rsidRPr="00C97496">
        <w:t xml:space="preserve"> the RCT</w:t>
      </w:r>
      <w:r>
        <w:t xml:space="preserve"> (WP C and E)</w:t>
      </w:r>
      <w:r w:rsidRPr="00C97496">
        <w:t>.</w:t>
      </w:r>
    </w:p>
    <w:p w14:paraId="51EB4F9B" w14:textId="77777777" w:rsidR="003A7339" w:rsidRPr="00C97496" w:rsidRDefault="003A7339" w:rsidP="003A7339">
      <w:pPr>
        <w:pStyle w:val="621TextnumberedlistTextstylesTextstyles"/>
      </w:pPr>
      <w:r w:rsidRPr="00C97496">
        <w:t>assisted in the preparation of patient related materials such as consent forms and patient information booklets</w:t>
      </w:r>
      <w:r>
        <w:t xml:space="preserve"> (WP E).</w:t>
      </w:r>
      <w:r w:rsidRPr="00C97496">
        <w:t xml:space="preserve"> </w:t>
      </w:r>
    </w:p>
    <w:p w14:paraId="4B59D16A" w14:textId="77777777" w:rsidR="003A7339" w:rsidRPr="00C97496" w:rsidRDefault="003A7339" w:rsidP="003A7339">
      <w:pPr>
        <w:pStyle w:val="621TextnumberedlistTextstylesTextstyles"/>
      </w:pPr>
      <w:r w:rsidRPr="00C97496">
        <w:t>suggested measures to improve study recruitment by observing screening clinics and the ISDR RCT consent process</w:t>
      </w:r>
      <w:r>
        <w:t xml:space="preserve"> (WP E)</w:t>
      </w:r>
      <w:r w:rsidRPr="00C97496">
        <w:t>.</w:t>
      </w:r>
    </w:p>
    <w:p w14:paraId="4FC39CC2" w14:textId="77777777" w:rsidR="003A7339" w:rsidRPr="00C97496" w:rsidRDefault="003A7339" w:rsidP="003A7339">
      <w:pPr>
        <w:pStyle w:val="621TextnumberedlistTextstylesTextstyles"/>
      </w:pPr>
      <w:r w:rsidRPr="00C97496">
        <w:t xml:space="preserve">made suggestions to the Clinical Director of the </w:t>
      </w:r>
      <w:r>
        <w:t>Liverpool Diabetic Eye Screening Programme (</w:t>
      </w:r>
      <w:r w:rsidRPr="00C97496">
        <w:t>LDESP</w:t>
      </w:r>
      <w:r>
        <w:t>)</w:t>
      </w:r>
      <w:r w:rsidRPr="00C97496">
        <w:t xml:space="preserve"> in order to improve screening attendance</w:t>
      </w:r>
      <w:r>
        <w:t>.</w:t>
      </w:r>
    </w:p>
    <w:p w14:paraId="1E61A2BC" w14:textId="77777777" w:rsidR="003A7339" w:rsidRPr="00C97496" w:rsidRDefault="003A7339" w:rsidP="003A7339">
      <w:pPr>
        <w:pStyle w:val="621TextnumberedlistTextstylesTextstyles"/>
      </w:pPr>
      <w:r>
        <w:t>served</w:t>
      </w:r>
      <w:r w:rsidRPr="00C97496">
        <w:t xml:space="preserve"> on oversight committees and help</w:t>
      </w:r>
      <w:r>
        <w:t>ed</w:t>
      </w:r>
      <w:r w:rsidRPr="00C97496">
        <w:t xml:space="preserve"> to resolve issues during the lifetime of the grant. </w:t>
      </w:r>
    </w:p>
    <w:p w14:paraId="22ACBB20" w14:textId="77777777" w:rsidR="003A7339" w:rsidRPr="00C97496" w:rsidRDefault="003A7339" w:rsidP="003A7339">
      <w:pPr>
        <w:pStyle w:val="621TextnumberedlistTextstylesTextstyles"/>
      </w:pPr>
      <w:r>
        <w:t>participated in cost effectiveness</w:t>
      </w:r>
      <w:r w:rsidRPr="00C97496">
        <w:t xml:space="preserve"> analys</w:t>
      </w:r>
      <w:r>
        <w:t>e</w:t>
      </w:r>
      <w:r w:rsidRPr="00C97496">
        <w:t>s and suggested ways in which savings could be used to improve future services</w:t>
      </w:r>
      <w:r>
        <w:t xml:space="preserve"> (WP D)</w:t>
      </w:r>
      <w:r w:rsidRPr="00C97496">
        <w:t>.</w:t>
      </w:r>
    </w:p>
    <w:p w14:paraId="57937046" w14:textId="77777777" w:rsidR="003A7339" w:rsidRPr="00C97496" w:rsidRDefault="003A7339" w:rsidP="003A7339">
      <w:pPr>
        <w:pStyle w:val="621TextnumberedlistTextstylesTextstyles"/>
      </w:pPr>
      <w:r w:rsidRPr="00C97496">
        <w:t xml:space="preserve">commented on </w:t>
      </w:r>
      <w:r>
        <w:t xml:space="preserve">this report and </w:t>
      </w:r>
      <w:r w:rsidRPr="00C97496">
        <w:t xml:space="preserve">draft papers from the RCT and </w:t>
      </w:r>
      <w:r>
        <w:t xml:space="preserve">a paper on the acceptability of variable-interval risk-based screening to HCPs and PWD (WP F). </w:t>
      </w:r>
    </w:p>
    <w:p w14:paraId="4E47095E" w14:textId="77777777" w:rsidR="003A7339" w:rsidRPr="00C97496" w:rsidRDefault="003A7339" w:rsidP="003A7339">
      <w:pPr>
        <w:pStyle w:val="6211TextnumberedlistlastTextstylesTextstyles"/>
      </w:pPr>
      <w:r>
        <w:t>were involved in a PPI session in the dissemination conference (WP G).</w:t>
      </w:r>
    </w:p>
    <w:p w14:paraId="163F301F" w14:textId="77777777" w:rsidR="003A7339" w:rsidRDefault="003A7339" w:rsidP="003A7339">
      <w:pPr>
        <w:pStyle w:val="52AheadHeadingsHeadingstyles"/>
      </w:pPr>
      <w:bookmarkStart w:id="30" w:name="_Toc104910249"/>
      <w:bookmarkStart w:id="31" w:name="_Toc428355319"/>
      <w:r w:rsidRPr="009C38DA">
        <w:t>Discussion</w:t>
      </w:r>
      <w:r>
        <w:t xml:space="preserve"> - reflections/ critical perspective</w:t>
      </w:r>
      <w:bookmarkEnd w:id="30"/>
    </w:p>
    <w:bookmarkEnd w:id="31"/>
    <w:p w14:paraId="1125C7FE" w14:textId="77777777" w:rsidR="003A7339" w:rsidRDefault="003A7339" w:rsidP="003A7339">
      <w:pPr>
        <w:pStyle w:val="602TextfoTextstylesTextstyles"/>
      </w:pPr>
      <w:r>
        <w:t xml:space="preserve">Members of our PPI group had a very </w:t>
      </w:r>
      <w:r w:rsidRPr="00C97496">
        <w:t xml:space="preserve">positive impact </w:t>
      </w:r>
      <w:r>
        <w:t>on all aspects of</w:t>
      </w:r>
      <w:r w:rsidRPr="00C97496">
        <w:t xml:space="preserve"> the programme</w:t>
      </w:r>
      <w:r>
        <w:t xml:space="preserve"> and strongly</w:t>
      </w:r>
      <w:r w:rsidRPr="00C97496">
        <w:t xml:space="preserve"> support</w:t>
      </w:r>
      <w:r>
        <w:t>ed</w:t>
      </w:r>
      <w:r w:rsidRPr="00C97496">
        <w:t xml:space="preserve"> the research team. </w:t>
      </w:r>
      <w:r>
        <w:t>T</w:t>
      </w:r>
      <w:r w:rsidRPr="00C97496">
        <w:t>heir activities have been wide ranging, not only in the technical details of the RCT, but also in their lobbying for</w:t>
      </w:r>
      <w:r>
        <w:t xml:space="preserve"> variable-interval screening. </w:t>
      </w:r>
      <w:r w:rsidRPr="00C97496">
        <w:t xml:space="preserve">As PWD they were primarily concerned about the safety of the trial and improving the health of others, and mindful of the potential consequences of making the wrong decision and </w:t>
      </w:r>
      <w:r>
        <w:t>its impact upon others</w:t>
      </w:r>
      <w:r>
        <w:rPr>
          <w:color w:val="00B0F0"/>
        </w:rPr>
        <w:t>’</w:t>
      </w:r>
      <w:r>
        <w:t xml:space="preserve"> lives. Our key </w:t>
      </w:r>
      <w:r w:rsidRPr="00F06D27">
        <w:t>l</w:t>
      </w:r>
      <w:r w:rsidRPr="00A551C1">
        <w:t xml:space="preserve">essons on </w:t>
      </w:r>
      <w:r>
        <w:t xml:space="preserve">successful </w:t>
      </w:r>
      <w:r w:rsidRPr="00A551C1">
        <w:t xml:space="preserve">PPI involvement are </w:t>
      </w:r>
      <w:r>
        <w:t>set out</w:t>
      </w:r>
      <w:r w:rsidRPr="00A551C1">
        <w:t xml:space="preserve"> in </w:t>
      </w:r>
      <w:r w:rsidRPr="00C0420E">
        <w:rPr>
          <w:i/>
          <w:color w:val="FF0000"/>
        </w:rPr>
        <w:t>Box 1</w:t>
      </w:r>
      <w:r>
        <w:t>.</w:t>
      </w:r>
    </w:p>
    <w:p w14:paraId="71760D9F" w14:textId="77777777" w:rsidR="003A7339" w:rsidRPr="00C0420E" w:rsidRDefault="003A7339" w:rsidP="003A7339">
      <w:pPr>
        <w:pStyle w:val="90BoxlegendBoxesTableFigureBoxstyles"/>
        <w:rPr>
          <w:rFonts w:eastAsia="SimSun"/>
        </w:rPr>
      </w:pPr>
      <w:bookmarkStart w:id="32" w:name="_Toc31810139"/>
      <w:r w:rsidRPr="00C0420E">
        <w:rPr>
          <w:b/>
        </w:rPr>
        <w:t>BOX 1</w:t>
      </w:r>
      <w:r w:rsidRPr="00C0420E">
        <w:rPr>
          <w:b/>
        </w:rPr>
        <w:t> </w:t>
      </w:r>
      <w:r w:rsidRPr="00C0420E">
        <w:rPr>
          <w:rFonts w:eastAsia="SimSun"/>
        </w:rPr>
        <w:t>Lessons from the ISDR programme on PPI involvement in research</w:t>
      </w:r>
      <w:bookmarkEnd w:id="32"/>
    </w:p>
    <w:p w14:paraId="58F58F5C" w14:textId="77777777" w:rsidR="003A7339" w:rsidRPr="000B1C25" w:rsidRDefault="003A7339" w:rsidP="003A7339">
      <w:pPr>
        <w:pStyle w:val="92BoxtextBoxesTableFigureBoxstyles"/>
        <w:rPr>
          <w:i/>
          <w:color w:val="FF0000"/>
        </w:rPr>
      </w:pPr>
      <w:r w:rsidRPr="000B1C25">
        <w:rPr>
          <w:i/>
          <w:color w:val="FF0000"/>
        </w:rPr>
        <w:t>&lt;&lt;Typesetter: box begins&gt;&gt;</w:t>
      </w:r>
    </w:p>
    <w:p w14:paraId="5F89AD56" w14:textId="77777777" w:rsidR="003A7339" w:rsidRPr="00F6791A" w:rsidRDefault="003A7339" w:rsidP="003A7339">
      <w:pPr>
        <w:pStyle w:val="92BoxtextBoxesTableFigureBoxstyles"/>
      </w:pPr>
      <w:r w:rsidRPr="00F6791A">
        <w:t>How to develop a successful PPI group</w:t>
      </w:r>
    </w:p>
    <w:p w14:paraId="3FCBB22E" w14:textId="77777777" w:rsidR="003A7339" w:rsidRDefault="003A7339" w:rsidP="003A7339">
      <w:pPr>
        <w:pStyle w:val="922BoxbulletlistBoxesTableFigureBoxstyles"/>
      </w:pPr>
      <w:r>
        <w:t>Coinvestigators and preferably the chief investigator to attend all PPI meetings</w:t>
      </w:r>
    </w:p>
    <w:p w14:paraId="047F64CF" w14:textId="77777777" w:rsidR="003A7339" w:rsidRDefault="003A7339" w:rsidP="003A7339">
      <w:pPr>
        <w:pStyle w:val="922BoxbulletlistBoxesTableFigureBoxstyles"/>
      </w:pPr>
      <w:r>
        <w:t xml:space="preserve">Identify a </w:t>
      </w:r>
      <w:r>
        <w:rPr>
          <w:color w:val="00B0F0"/>
        </w:rPr>
        <w:t>“</w:t>
      </w:r>
      <w:r>
        <w:t>research translator</w:t>
      </w:r>
      <w:r>
        <w:rPr>
          <w:color w:val="00B0F0"/>
        </w:rPr>
        <w:t>”</w:t>
      </w:r>
      <w:r>
        <w:t xml:space="preserve"> or research connector</w:t>
      </w:r>
      <w:r>
        <w:rPr>
          <w:color w:val="00B0F0"/>
        </w:rPr>
        <w:t>”</w:t>
      </w:r>
      <w:r>
        <w:t xml:space="preserve"> with sufficient knowledge of the research objectives and empowered to constructively challenge the research team</w:t>
      </w:r>
    </w:p>
    <w:p w14:paraId="264B015D" w14:textId="77777777" w:rsidR="003A7339" w:rsidRDefault="003A7339" w:rsidP="003A7339">
      <w:pPr>
        <w:pStyle w:val="922BoxbulletlistBoxesTableFigureBoxstyles"/>
      </w:pPr>
      <w:r>
        <w:t xml:space="preserve">Identify critical decisions in the research design to be taken by the group and develop a process to reach a clear conclusion. Needs to extend beyond reviewing patient information sheets and consent forms. </w:t>
      </w:r>
    </w:p>
    <w:p w14:paraId="26800E0D" w14:textId="77777777" w:rsidR="003A7339" w:rsidRDefault="003A7339" w:rsidP="003A7339">
      <w:pPr>
        <w:pStyle w:val="922BoxbulletlistBoxesTableFigureBoxstyles"/>
      </w:pPr>
      <w:r>
        <w:t>Avoid overload – plan to address two to three topics at each meeting and develop over a series of meetings</w:t>
      </w:r>
    </w:p>
    <w:p w14:paraId="19A7C438" w14:textId="77777777" w:rsidR="003A7339" w:rsidRDefault="003A7339" w:rsidP="003A7339">
      <w:pPr>
        <w:pStyle w:val="922BoxbulletlistBoxesTableFigureBoxstyles"/>
      </w:pPr>
      <w:r>
        <w:t xml:space="preserve">Go slowly – give time for PPI members to express their opinions </w:t>
      </w:r>
    </w:p>
    <w:p w14:paraId="541F545C" w14:textId="77777777" w:rsidR="003A7339" w:rsidRDefault="003A7339" w:rsidP="003A7339">
      <w:pPr>
        <w:pStyle w:val="922BoxbulletlistBoxesTableFigureBoxstyles"/>
      </w:pPr>
      <w:r>
        <w:t>Assess levels of knowledge at all stages</w:t>
      </w:r>
    </w:p>
    <w:p w14:paraId="50F43A38" w14:textId="77777777" w:rsidR="003A7339" w:rsidRDefault="003A7339" w:rsidP="003A7339">
      <w:pPr>
        <w:pStyle w:val="922BoxbulletlistBoxesTableFigureBoxstyles"/>
      </w:pPr>
      <w:r>
        <w:t>Hold regular meetings in a relaxed environment</w:t>
      </w:r>
    </w:p>
    <w:p w14:paraId="446A464B" w14:textId="77777777" w:rsidR="003A7339" w:rsidRDefault="003A7339" w:rsidP="003A7339">
      <w:pPr>
        <w:pStyle w:val="922BoxbulletlistBoxesTableFigureBoxstyles"/>
      </w:pPr>
      <w:r>
        <w:t>Ensure an appropriate spread of ages, experience and where relevant disease type</w:t>
      </w:r>
    </w:p>
    <w:p w14:paraId="3C177DD1" w14:textId="77777777" w:rsidR="003A7339" w:rsidRDefault="003A7339" w:rsidP="003A7339">
      <w:pPr>
        <w:pStyle w:val="922BoxbulletlistBoxesTableFigureBoxstyles"/>
      </w:pPr>
      <w:r>
        <w:t>Work hard at maintaining engagement over the duration of the research</w:t>
      </w:r>
    </w:p>
    <w:p w14:paraId="6C429B35" w14:textId="77777777" w:rsidR="003A7339" w:rsidRDefault="003A7339" w:rsidP="003A7339">
      <w:pPr>
        <w:pStyle w:val="925BoxbulletlistlastBoxesTableFigureBoxstyles"/>
      </w:pPr>
      <w:r>
        <w:t>Ensure adequate funding is available</w:t>
      </w:r>
    </w:p>
    <w:p w14:paraId="524929C1" w14:textId="77777777" w:rsidR="003A7339" w:rsidRPr="00362799" w:rsidRDefault="003A7339" w:rsidP="003A7339">
      <w:pPr>
        <w:pStyle w:val="92BoxtextBoxesTableFigureBoxstyles"/>
      </w:pPr>
      <w:r w:rsidRPr="00362799">
        <w:t>What can be achieved?</w:t>
      </w:r>
    </w:p>
    <w:p w14:paraId="5BD3A15C" w14:textId="77777777" w:rsidR="003A7339" w:rsidRDefault="003A7339" w:rsidP="003A7339">
      <w:pPr>
        <w:pStyle w:val="922BoxbulletlistBoxesTableFigureBoxstyles"/>
      </w:pPr>
      <w:r>
        <w:t xml:space="preserve">Patients and members of the public can become </w:t>
      </w:r>
      <w:r>
        <w:rPr>
          <w:color w:val="00B0F0"/>
        </w:rPr>
        <w:t>“</w:t>
      </w:r>
      <w:r>
        <w:t>patient experts</w:t>
      </w:r>
      <w:r>
        <w:rPr>
          <w:color w:val="00B0F0"/>
        </w:rPr>
        <w:t>”</w:t>
      </w:r>
    </w:p>
    <w:p w14:paraId="60E234DD" w14:textId="77777777" w:rsidR="003A7339" w:rsidRDefault="003A7339" w:rsidP="003A7339">
      <w:pPr>
        <w:pStyle w:val="922BoxbulletlistBoxesTableFigureBoxstyles"/>
      </w:pPr>
      <w:r>
        <w:t>Complex nuanced decisions can be reached</w:t>
      </w:r>
    </w:p>
    <w:p w14:paraId="6112F872" w14:textId="77777777" w:rsidR="003A7339" w:rsidRDefault="003A7339" w:rsidP="003A7339">
      <w:pPr>
        <w:pStyle w:val="922BoxbulletlistBoxesTableFigureBoxstyles"/>
      </w:pPr>
      <w:r>
        <w:t>Patient-centred outcomes can change research questions</w:t>
      </w:r>
    </w:p>
    <w:p w14:paraId="2FD2186A" w14:textId="77777777" w:rsidR="003A7339" w:rsidRDefault="003A7339" w:rsidP="003A7339">
      <w:pPr>
        <w:pStyle w:val="922BoxbulletlistBoxesTableFigureBoxstyles"/>
      </w:pPr>
      <w:r>
        <w:lastRenderedPageBreak/>
        <w:t>Well-argued patient opinions that are much more powerful than views of academics</w:t>
      </w:r>
    </w:p>
    <w:p w14:paraId="29FF5CAC" w14:textId="77777777" w:rsidR="003A7339" w:rsidRDefault="003A7339" w:rsidP="003A7339">
      <w:pPr>
        <w:pStyle w:val="925BoxbulletlistlastBoxesTableFigureBoxstyles"/>
      </w:pPr>
      <w:r>
        <w:t>A research team with greatly improved communication skills and a clearer insight of the potential impact of their research</w:t>
      </w:r>
    </w:p>
    <w:p w14:paraId="4492F4DF" w14:textId="77777777" w:rsidR="003A7339" w:rsidRPr="00C0420E" w:rsidRDefault="003A7339" w:rsidP="003A7339">
      <w:pPr>
        <w:pStyle w:val="92BoxtextBoxesTableFigureBoxstyles"/>
        <w:rPr>
          <w:i/>
          <w:color w:val="FF0000"/>
        </w:rPr>
      </w:pPr>
      <w:r w:rsidRPr="00C0420E">
        <w:rPr>
          <w:i/>
          <w:color w:val="FF0000"/>
        </w:rPr>
        <w:t>&lt;&lt;Typesetter: box ends&gt;&gt;</w:t>
      </w:r>
    </w:p>
    <w:p w14:paraId="54C8E64D" w14:textId="77777777" w:rsidR="003A7339" w:rsidRDefault="003A7339" w:rsidP="003A7339">
      <w:pPr>
        <w:pStyle w:val="602TextfoTextstylesTextstyles"/>
      </w:pPr>
      <w:r>
        <w:t>Over the extended duration of our research programme</w:t>
      </w:r>
      <w:r w:rsidRPr="00C97496">
        <w:t xml:space="preserve">, </w:t>
      </w:r>
      <w:r>
        <w:t xml:space="preserve">our PPI members developed wide expertise and transitioned into </w:t>
      </w:r>
      <w:r>
        <w:rPr>
          <w:color w:val="00B0F0"/>
        </w:rPr>
        <w:t>“</w:t>
      </w:r>
      <w:r>
        <w:t>patient experts</w:t>
      </w:r>
      <w:r>
        <w:rPr>
          <w:color w:val="00B0F0"/>
        </w:rPr>
        <w:t>”</w:t>
      </w:r>
      <w:r>
        <w:t xml:space="preserve">.  Further work to develop systems to retain and build on this expertise could provide a useful resource for funding bodies and policy makers. </w:t>
      </w:r>
    </w:p>
    <w:p w14:paraId="3A380944" w14:textId="77777777" w:rsidR="003A7339" w:rsidRPr="00C97496" w:rsidRDefault="003A7339" w:rsidP="003A7339">
      <w:pPr>
        <w:pStyle w:val="52AheadHeadingsHeadingstyles"/>
      </w:pPr>
      <w:bookmarkStart w:id="33" w:name="_Toc428355322"/>
      <w:bookmarkStart w:id="34" w:name="_Toc104910250"/>
      <w:r>
        <w:t>Interr</w:t>
      </w:r>
      <w:r w:rsidRPr="00C97496">
        <w:t>elation to other work packages and overall aims of the programme</w:t>
      </w:r>
      <w:bookmarkEnd w:id="33"/>
      <w:bookmarkEnd w:id="34"/>
    </w:p>
    <w:p w14:paraId="12C841C2" w14:textId="77777777" w:rsidR="003A7339" w:rsidRDefault="003A7339" w:rsidP="003A7339">
      <w:pPr>
        <w:pStyle w:val="602TextfoTextstylesTextstyles"/>
      </w:pPr>
      <w:r w:rsidRPr="00C97496">
        <w:t xml:space="preserve">PPI </w:t>
      </w:r>
      <w:r>
        <w:t xml:space="preserve">group members </w:t>
      </w:r>
      <w:r w:rsidRPr="00C97496">
        <w:t>supported most work packages of the programme, including: B2 (observational cohort study), C (RCE), D (health economics), E (RCT) and F (</w:t>
      </w:r>
      <w:r w:rsidRPr="009C38DA">
        <w:t>qualitative study</w:t>
      </w:r>
      <w:r w:rsidRPr="00C97496">
        <w:t>).</w:t>
      </w:r>
    </w:p>
    <w:p w14:paraId="278F70F7" w14:textId="1B23D97F" w:rsidR="003A7339" w:rsidRPr="00C97496" w:rsidRDefault="003A7339" w:rsidP="003A7339">
      <w:pPr>
        <w:pStyle w:val="43ChaptertitleHeadingsHeadingstyles"/>
      </w:pPr>
      <w:bookmarkStart w:id="35" w:name="_Toc104910251"/>
      <w:r w:rsidRPr="00C97496">
        <w:lastRenderedPageBreak/>
        <w:t>The ISDR study data warehouse</w:t>
      </w:r>
      <w:bookmarkEnd w:id="35"/>
    </w:p>
    <w:p w14:paraId="44ED8421" w14:textId="77777777" w:rsidR="003A7339" w:rsidRPr="00C97496" w:rsidRDefault="003A7339" w:rsidP="003A7339">
      <w:pPr>
        <w:pStyle w:val="52AheadHeadingsHeadingstyles"/>
      </w:pPr>
      <w:bookmarkStart w:id="36" w:name="_Toc104910252"/>
      <w:r>
        <w:t>Research aims</w:t>
      </w:r>
      <w:bookmarkEnd w:id="36"/>
    </w:p>
    <w:p w14:paraId="66F2BC01" w14:textId="77777777" w:rsidR="003A7339" w:rsidRPr="00C97496" w:rsidRDefault="003A7339" w:rsidP="003A7339">
      <w:pPr>
        <w:pStyle w:val="602TextfoTextstylesTextstyles"/>
      </w:pPr>
      <w:r>
        <w:t>T</w:t>
      </w:r>
      <w:r w:rsidRPr="00C97496">
        <w:t xml:space="preserve">o </w:t>
      </w:r>
      <w:r>
        <w:t xml:space="preserve">design and develop a purpose-built DW to </w:t>
      </w:r>
      <w:r w:rsidRPr="00C97496">
        <w:t>support the development of the RCE</w:t>
      </w:r>
      <w:r>
        <w:t>, the delivery of the RCT and the economic, qualitative and cohort studies.</w:t>
      </w:r>
    </w:p>
    <w:p w14:paraId="09236049" w14:textId="77777777" w:rsidR="003A7339" w:rsidRPr="00C97496" w:rsidRDefault="003A7339" w:rsidP="003A7339">
      <w:pPr>
        <w:pStyle w:val="52AheadHeadingsHeadingstyles"/>
      </w:pPr>
      <w:bookmarkStart w:id="37" w:name="_Toc428355243"/>
      <w:bookmarkStart w:id="38" w:name="_Toc104910253"/>
      <w:r w:rsidRPr="00C97496">
        <w:t>Methods</w:t>
      </w:r>
      <w:bookmarkEnd w:id="37"/>
      <w:bookmarkEnd w:id="38"/>
      <w:r w:rsidRPr="00C97496">
        <w:t xml:space="preserve"> </w:t>
      </w:r>
    </w:p>
    <w:p w14:paraId="2D3195E8" w14:textId="77777777" w:rsidR="003A7339" w:rsidRDefault="003A7339" w:rsidP="003A7339">
      <w:pPr>
        <w:pStyle w:val="602TextfoTextstylesTextstyles"/>
      </w:pPr>
      <w:bookmarkStart w:id="39" w:name="_Toc428355244"/>
      <w:r w:rsidRPr="00FA50A1">
        <w:t>Using Structured System Analysis and Design Methodology (SSADM)</w:t>
      </w:r>
      <w:r>
        <w:rPr>
          <w:vertAlign w:val="superscript"/>
        </w:rPr>
        <w:t xml:space="preserve"> 27</w:t>
      </w:r>
      <w:r w:rsidRPr="00FA50A1">
        <w:t xml:space="preserve"> the </w:t>
      </w:r>
      <w:r>
        <w:t>ISDR Business Intelligence (</w:t>
      </w:r>
      <w:r w:rsidRPr="00FA50A1">
        <w:t>BI</w:t>
      </w:r>
      <w:r>
        <w:t>)</w:t>
      </w:r>
      <w:r w:rsidRPr="00FA50A1">
        <w:t xml:space="preserve"> team designed and built the ISDR </w:t>
      </w:r>
      <w:r>
        <w:t xml:space="preserve">DW </w:t>
      </w:r>
      <w:r w:rsidRPr="00FA50A1">
        <w:t xml:space="preserve">and supporting architecture. The DW centralises data into a single Microsoft SQL (structured query language) server data repository hosted on a secure private </w:t>
      </w:r>
      <w:r>
        <w:t xml:space="preserve">local area network </w:t>
      </w:r>
      <w:r w:rsidRPr="00FA50A1">
        <w:t>within the Department of Medical Physics and Clinical Engineering at the</w:t>
      </w:r>
      <w:r>
        <w:t xml:space="preserve"> </w:t>
      </w:r>
      <w:r w:rsidRPr="00AA3D4C">
        <w:t>Royal Liverpool and Broadgreen University Hospital Trust</w:t>
      </w:r>
      <w:r>
        <w:t xml:space="preserve"> (</w:t>
      </w:r>
      <w:r w:rsidRPr="00FA50A1">
        <w:t>RLBUHT</w:t>
      </w:r>
      <w:r>
        <w:t>)</w:t>
      </w:r>
      <w:r w:rsidRPr="00FA50A1">
        <w:t xml:space="preserve">. All incoming and outgoing file transfers were </w:t>
      </w:r>
      <w:r>
        <w:t>performed</w:t>
      </w:r>
      <w:r w:rsidRPr="00FA50A1">
        <w:t xml:space="preserve"> using secure networks an</w:t>
      </w:r>
      <w:r>
        <w:t>d encryption methods and received local information governance approvals.</w:t>
      </w:r>
    </w:p>
    <w:p w14:paraId="6250A066" w14:textId="77777777" w:rsidR="003A7339" w:rsidRDefault="003A7339" w:rsidP="003A7339">
      <w:pPr>
        <w:pStyle w:val="602TextfoTextstylesTextstyles"/>
      </w:pPr>
      <w:r>
        <w:t>The following data sources interacted with the ISDR DW:</w:t>
      </w:r>
    </w:p>
    <w:bookmarkEnd w:id="39"/>
    <w:p w14:paraId="4A264EF5" w14:textId="77777777" w:rsidR="003A7339" w:rsidRPr="00C97496" w:rsidRDefault="003A7339" w:rsidP="003A7339">
      <w:pPr>
        <w:pStyle w:val="621TextnumberedlistTextstylesTextstyles"/>
      </w:pPr>
      <w:r w:rsidRPr="00C97496">
        <w:t xml:space="preserve">demographic and systemic risk factor data from </w:t>
      </w:r>
      <w:r>
        <w:t xml:space="preserve">general </w:t>
      </w:r>
      <w:r w:rsidRPr="00C97496">
        <w:t xml:space="preserve">practices </w:t>
      </w:r>
      <w:r>
        <w:t>(</w:t>
      </w:r>
      <w:r w:rsidRPr="00C97496">
        <w:t>GP</w:t>
      </w:r>
      <w:r>
        <w:t>)</w:t>
      </w:r>
      <w:r w:rsidRPr="00C97496">
        <w:t xml:space="preserve"> via the Liverpool </w:t>
      </w:r>
      <w:r>
        <w:t>Clinical Commissioning Group (L</w:t>
      </w:r>
      <w:r w:rsidRPr="00C97496">
        <w:t>CCG</w:t>
      </w:r>
      <w:r>
        <w:t>)</w:t>
      </w:r>
      <w:r w:rsidRPr="00C97496">
        <w:t xml:space="preserve"> (</w:t>
      </w:r>
      <w:r>
        <w:t xml:space="preserve">Egton Medical Information Systems, </w:t>
      </w:r>
      <w:r w:rsidRPr="00C97496">
        <w:t>EMIS</w:t>
      </w:r>
      <w:r>
        <w:t xml:space="preserve"> </w:t>
      </w:r>
      <w:r w:rsidRPr="00C97496">
        <w:t>Web</w:t>
      </w:r>
      <w:r>
        <w:t xml:space="preserve">, </w:t>
      </w:r>
      <w:r>
        <w:rPr>
          <w:rFonts w:cs="Times New Roman"/>
          <w:szCs w:val="24"/>
        </w:rPr>
        <w:t xml:space="preserve">EMIS Health, </w:t>
      </w:r>
      <w:r w:rsidRPr="00110BD2">
        <w:rPr>
          <w:rFonts w:cs="Times New Roman"/>
          <w:szCs w:val="24"/>
        </w:rPr>
        <w:t>https://www.emishealth.com</w:t>
      </w:r>
      <w:r w:rsidRPr="00C97496">
        <w:t>)</w:t>
      </w:r>
      <w:r>
        <w:t xml:space="preserve">. </w:t>
      </w:r>
    </w:p>
    <w:p w14:paraId="3AAFE80B" w14:textId="77777777" w:rsidR="003A7339" w:rsidRPr="00C97496" w:rsidRDefault="003A7339" w:rsidP="003A7339">
      <w:pPr>
        <w:pStyle w:val="621TextnumberedlistTextstylesTextstyles"/>
      </w:pPr>
      <w:r w:rsidRPr="00C97496">
        <w:t>demographic, retinopath</w:t>
      </w:r>
      <w:r>
        <w:t xml:space="preserve">y grading and visual acuity (VA) </w:t>
      </w:r>
      <w:r w:rsidRPr="00C97496">
        <w:t>data from:</w:t>
      </w:r>
    </w:p>
    <w:p w14:paraId="0965BC13" w14:textId="77777777" w:rsidR="003A7339" w:rsidRPr="00C97496" w:rsidRDefault="003A7339" w:rsidP="003A7339">
      <w:pPr>
        <w:pStyle w:val="627TextsubalphalistTextstyles"/>
      </w:pPr>
      <w:r w:rsidRPr="00C97496">
        <w:t xml:space="preserve">the </w:t>
      </w:r>
      <w:r>
        <w:t>LDESP</w:t>
      </w:r>
      <w:r w:rsidRPr="00C97496">
        <w:t>, collected in the Orion/Digital Healthcare database between 1995 and 2013 and in OptoMize from 2013</w:t>
      </w:r>
    </w:p>
    <w:p w14:paraId="1EECE2B8" w14:textId="77777777" w:rsidR="003A7339" w:rsidRPr="00C97496" w:rsidRDefault="003A7339" w:rsidP="003A7339">
      <w:pPr>
        <w:pStyle w:val="634TextsubalphalistlastTextstyles"/>
      </w:pPr>
      <w:r w:rsidRPr="00C97496">
        <w:t>HES-based screen positive assessment clinics, collected in</w:t>
      </w:r>
      <w:r>
        <w:t xml:space="preserve"> a bespoke Microsoft Access</w:t>
      </w:r>
      <w:r w:rsidRPr="00C97496">
        <w:t xml:space="preserve"> database </w:t>
      </w:r>
      <w:r>
        <w:t>(</w:t>
      </w:r>
      <w:r w:rsidRPr="00C97496">
        <w:t>Diabolos</w:t>
      </w:r>
      <w:r>
        <w:t>)</w:t>
      </w:r>
      <w:r w:rsidRPr="00C97496">
        <w:t xml:space="preserve"> </w:t>
      </w:r>
      <w:r>
        <w:t>(</w:t>
      </w:r>
      <w:r w:rsidRPr="00C97496">
        <w:t>1991</w:t>
      </w:r>
      <w:r>
        <w:t>-</w:t>
      </w:r>
      <w:r w:rsidRPr="00C97496">
        <w:t>2015</w:t>
      </w:r>
      <w:r>
        <w:t>)</w:t>
      </w:r>
      <w:r w:rsidRPr="00C97496">
        <w:t xml:space="preserve"> and</w:t>
      </w:r>
      <w:r>
        <w:t xml:space="preserve"> the hospital</w:t>
      </w:r>
      <w:r w:rsidRPr="00C97496">
        <w:t xml:space="preserve"> </w:t>
      </w:r>
      <w:r>
        <w:t>patient electronic notes system (</w:t>
      </w:r>
      <w:r w:rsidRPr="00C97496">
        <w:t>PENS</w:t>
      </w:r>
      <w:r>
        <w:t>)</w:t>
      </w:r>
      <w:r w:rsidRPr="00C97496">
        <w:t xml:space="preserve"> </w:t>
      </w:r>
      <w:r>
        <w:t>(</w:t>
      </w:r>
      <w:r w:rsidRPr="00C97496">
        <w:t>from 2016</w:t>
      </w:r>
      <w:r>
        <w:t>)</w:t>
      </w:r>
    </w:p>
    <w:p w14:paraId="00C28111" w14:textId="77777777" w:rsidR="003A7339" w:rsidRDefault="003A7339" w:rsidP="003A7339">
      <w:pPr>
        <w:pStyle w:val="621TextnumberedlistTextstylesTextstyles"/>
      </w:pPr>
      <w:r w:rsidRPr="00C97496">
        <w:t xml:space="preserve">appointment and treatment records from the </w:t>
      </w:r>
      <w:r>
        <w:t xml:space="preserve">hospital </w:t>
      </w:r>
      <w:r w:rsidRPr="00C97496">
        <w:t xml:space="preserve">Integrated Patient Management system. </w:t>
      </w:r>
    </w:p>
    <w:p w14:paraId="40DE22F2" w14:textId="77777777" w:rsidR="003A7339" w:rsidRDefault="003A7339" w:rsidP="003A7339">
      <w:pPr>
        <w:pStyle w:val="6211TextnumberedlistlastTextstylesTextstyles"/>
      </w:pPr>
      <w:r>
        <w:t xml:space="preserve">An </w:t>
      </w:r>
      <w:r>
        <w:rPr>
          <w:color w:val="00B0F0"/>
        </w:rPr>
        <w:t>‘</w:t>
      </w:r>
      <w:r>
        <w:t>Opt-out register</w:t>
      </w:r>
      <w:r>
        <w:rPr>
          <w:color w:val="00B0F0"/>
        </w:rPr>
        <w:t>’</w:t>
      </w:r>
      <w:r>
        <w:t xml:space="preserve">. </w:t>
      </w:r>
      <w:r w:rsidRPr="00C97496">
        <w:t xml:space="preserve">PWD who were registered with </w:t>
      </w:r>
      <w:r>
        <w:t xml:space="preserve">Liverpool </w:t>
      </w:r>
      <w:r w:rsidRPr="00C97496">
        <w:t xml:space="preserve">GPs were informed of the project in a letter addressed from the screening programme. Their consent for inclusion in the DW was obtained via an </w:t>
      </w:r>
      <w:r>
        <w:rPr>
          <w:color w:val="00B0F0"/>
        </w:rPr>
        <w:t>‘</w:t>
      </w:r>
      <w:r w:rsidRPr="00C97496">
        <w:t>opt out</w:t>
      </w:r>
      <w:r>
        <w:rPr>
          <w:color w:val="00B0F0"/>
        </w:rPr>
        <w:t>’</w:t>
      </w:r>
      <w:r w:rsidRPr="00C97496">
        <w:t xml:space="preserve"> </w:t>
      </w:r>
      <w:r>
        <w:t xml:space="preserve">method </w:t>
      </w:r>
      <w:r w:rsidRPr="00C97496">
        <w:t xml:space="preserve">and a record of those patients who opted out was kept </w:t>
      </w:r>
      <w:r>
        <w:t>in a register.</w:t>
      </w:r>
    </w:p>
    <w:p w14:paraId="24EF797B" w14:textId="77777777" w:rsidR="003A7339" w:rsidRDefault="003A7339" w:rsidP="003A7339">
      <w:pPr>
        <w:pStyle w:val="602TextfoTextstylesTextstyles"/>
      </w:pPr>
      <w:r>
        <w:t>T</w:t>
      </w:r>
      <w:r w:rsidRPr="00C97496">
        <w:t xml:space="preserve">he data flows </w:t>
      </w:r>
      <w:r>
        <w:t>in</w:t>
      </w:r>
      <w:r w:rsidRPr="00C97496">
        <w:t xml:space="preserve"> the programme</w:t>
      </w:r>
      <w:r>
        <w:t xml:space="preserve"> are illustrated </w:t>
      </w:r>
      <w:r w:rsidRPr="00C97496">
        <w:t xml:space="preserve">in </w:t>
      </w:r>
      <w:r w:rsidRPr="000B1C25">
        <w:rPr>
          <w:i/>
          <w:color w:val="FF0000"/>
        </w:rPr>
        <w:t>Figure 2</w:t>
      </w:r>
      <w:r w:rsidRPr="00C97496">
        <w:t>.</w:t>
      </w:r>
    </w:p>
    <w:bookmarkStart w:id="40" w:name="_Toc83637258"/>
    <w:p w14:paraId="12142147" w14:textId="0211C70D" w:rsidR="003A7339" w:rsidRPr="000B1C25" w:rsidRDefault="003A7339" w:rsidP="003A7339">
      <w:pPr>
        <w:pStyle w:val="81FigurelegendTableFigureBoxstyles"/>
      </w:pPr>
      <w:r>
        <w:rPr>
          <w:b/>
          <w:noProof/>
        </w:rPr>
        <mc:AlternateContent>
          <mc:Choice Requires="wps">
            <w:drawing>
              <wp:anchor distT="0" distB="0" distL="114300" distR="114300" simplePos="0" relativeHeight="251659264" behindDoc="0" locked="0" layoutInCell="1" allowOverlap="1" wp14:anchorId="5EF21F53" wp14:editId="46B0A75F">
                <wp:simplePos x="0" y="0"/>
                <wp:positionH relativeFrom="margin">
                  <wp:posOffset>4445</wp:posOffset>
                </wp:positionH>
                <wp:positionV relativeFrom="paragraph">
                  <wp:posOffset>5080</wp:posOffset>
                </wp:positionV>
                <wp:extent cx="5747385" cy="5080"/>
                <wp:effectExtent l="0" t="0" r="24765" b="3302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47385" cy="5080"/>
                        </a:xfrm>
                        <a:prstGeom prst="line">
                          <a:avLst/>
                        </a:prstGeom>
                        <a:noFill/>
                        <a:ln w="9525" cap="flat" cmpd="sng" algn="ctr">
                          <a:solidFill>
                            <a:srgbClr val="87C773"/>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80A7177"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5pt,.4pt" to="452.9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" strokecolor="#87c773">
                <o:lock v:ext="edit" shapetype="f"/>
                <w10:wrap anchorx="margin"/>
              </v:line>
            </w:pict>
          </mc:Fallback>
        </mc:AlternateContent>
      </w:r>
      <w:r w:rsidRPr="000B1C25">
        <w:rPr>
          <w:b/>
        </w:rPr>
        <w:t>FIGURE 2</w:t>
      </w:r>
      <w:r w:rsidRPr="000B1C25">
        <w:rPr>
          <w:b/>
        </w:rPr>
        <w:t> </w:t>
      </w:r>
      <w:r w:rsidRPr="000B1C25">
        <w:rPr>
          <w:rFonts w:eastAsia="SimSun"/>
        </w:rPr>
        <w:t>Diagrammatic representation of ISDR Data Warehouse data flows</w:t>
      </w:r>
      <w:bookmarkEnd w:id="40"/>
    </w:p>
    <w:p w14:paraId="294D601C" w14:textId="77777777" w:rsidR="003A7339" w:rsidRDefault="003A7339" w:rsidP="003A7339">
      <w:pPr>
        <w:pStyle w:val="602TextfoTextstylesTextstyles"/>
      </w:pPr>
      <w:r w:rsidRPr="00C97496">
        <w:t>The DW receive</w:t>
      </w:r>
      <w:r>
        <w:t>d</w:t>
      </w:r>
      <w:r w:rsidRPr="00C97496">
        <w:t xml:space="preserve"> all relevant data from PWD streamed from primary and secondary care. The RCE </w:t>
      </w:r>
      <w:r>
        <w:t>was</w:t>
      </w:r>
      <w:r w:rsidRPr="00C97496">
        <w:t xml:space="preserve"> fed directly from the DW. Risk factors included </w:t>
      </w:r>
      <w:r>
        <w:t>we</w:t>
      </w:r>
      <w:r w:rsidRPr="00C97496">
        <w:t xml:space="preserve">re demographic (e.g. age, deprivation, ethnicity), ocular (e.g. previous and current retinopathy severity, previous treatment, </w:t>
      </w:r>
      <w:r>
        <w:t>VA</w:t>
      </w:r>
      <w:r w:rsidRPr="00C97496">
        <w:t>) and systemic (e.g. diabetes control and dur</w:t>
      </w:r>
      <w:r>
        <w:t xml:space="preserve">ation, blood pressure, lipids). The data fields are listed in more detail in </w:t>
      </w:r>
      <w:r>
        <w:rPr>
          <w:i/>
        </w:rPr>
        <w:t xml:space="preserve">Supplementary Material 3 </w:t>
      </w:r>
      <w:r w:rsidRPr="004E7ABE">
        <w:rPr>
          <w:i/>
          <w:color w:val="FF0000"/>
        </w:rPr>
        <w:t>Table 1</w:t>
      </w:r>
      <w:r>
        <w:t>.</w:t>
      </w:r>
    </w:p>
    <w:p w14:paraId="186CD84F" w14:textId="77777777" w:rsidR="003A7339" w:rsidRPr="00F902C6" w:rsidRDefault="003A7339" w:rsidP="003A7339">
      <w:pPr>
        <w:pStyle w:val="70TablelegendTablesTableFigureBoxstyles"/>
      </w:pPr>
      <w:bookmarkStart w:id="41" w:name="_Toc87626153"/>
      <w:bookmarkStart w:id="42" w:name="_Toc87626900"/>
      <w:r w:rsidRPr="00F902C6">
        <w:rPr>
          <w:b/>
        </w:rPr>
        <w:t>TABLE 1</w:t>
      </w:r>
      <w:r w:rsidRPr="00F902C6">
        <w:rPr>
          <w:b/>
        </w:rPr>
        <w:t> </w:t>
      </w:r>
      <w:r w:rsidRPr="00F902C6">
        <w:rPr>
          <w:rFonts w:eastAsia="SimSun"/>
        </w:rPr>
        <w:t>Ten covariates included in the initial model with corresponding Wald statistics, rescaled corrected Akaike</w:t>
      </w:r>
      <w:r>
        <w:rPr>
          <w:rStyle w:val="FiglegendChar"/>
          <w:rFonts w:eastAsia="SimSun"/>
          <w:color w:val="00B0F0"/>
        </w:rPr>
        <w:t>’</w:t>
      </w:r>
      <w:r w:rsidRPr="00F902C6">
        <w:rPr>
          <w:rFonts w:eastAsia="SimSun"/>
        </w:rPr>
        <w:t>s information criterion (AICc) and proportions of explained likelihood. Covariates above the double line were included in the final model</w:t>
      </w:r>
      <w:bookmarkEnd w:id="41"/>
      <w:bookmarkEnd w:id="42"/>
    </w:p>
    <w:tbl>
      <w:tblPr>
        <w:tblW w:w="0" w:type="auto"/>
        <w:tblInd w:w="756" w:type="dxa"/>
        <w:tblLayout w:type="fixed"/>
        <w:tblLook w:val="0000" w:firstRow="0" w:lastRow="0" w:firstColumn="0" w:lastColumn="0" w:noHBand="0" w:noVBand="0"/>
      </w:tblPr>
      <w:tblGrid>
        <w:gridCol w:w="2363"/>
        <w:gridCol w:w="992"/>
        <w:gridCol w:w="1134"/>
        <w:gridCol w:w="1134"/>
      </w:tblGrid>
      <w:tr w:rsidR="003A7339" w:rsidRPr="008B1462" w14:paraId="1448A57C" w14:textId="77777777" w:rsidTr="00BB6A36">
        <w:tc>
          <w:tcPr>
            <w:tcW w:w="2363" w:type="dxa"/>
            <w:shd w:val="clear" w:color="auto" w:fill="92D050"/>
            <w:noWrap/>
          </w:tcPr>
          <w:p w14:paraId="22B302C7" w14:textId="77777777" w:rsidR="003A7339" w:rsidRPr="00A253AA" w:rsidRDefault="003A7339" w:rsidP="00BB6A36">
            <w:pPr>
              <w:pStyle w:val="710TableheadTablesTableFigureBoxstyles"/>
            </w:pPr>
            <w:r w:rsidRPr="00A253AA">
              <w:t>Covariates</w:t>
            </w:r>
          </w:p>
        </w:tc>
        <w:tc>
          <w:tcPr>
            <w:tcW w:w="992" w:type="dxa"/>
            <w:shd w:val="clear" w:color="auto" w:fill="92D050"/>
            <w:noWrap/>
          </w:tcPr>
          <w:p w14:paraId="487E48FC" w14:textId="77777777" w:rsidR="003A7339" w:rsidRPr="00A253AA" w:rsidRDefault="003A7339" w:rsidP="00BB6A36">
            <w:pPr>
              <w:pStyle w:val="710TableheadTablesTableFigureBoxstyles"/>
            </w:pPr>
            <w:r w:rsidRPr="00A253AA">
              <w:t>Wald</w:t>
            </w:r>
          </w:p>
          <w:p w14:paraId="2FC2CA55" w14:textId="77777777" w:rsidR="003A7339" w:rsidRPr="00A253AA" w:rsidRDefault="003A7339" w:rsidP="00BB6A36">
            <w:pPr>
              <w:pStyle w:val="710TableheadTablesTableFigureBoxstyles"/>
            </w:pPr>
            <w:r w:rsidRPr="00A253AA">
              <w:t>statistic</w:t>
            </w:r>
          </w:p>
        </w:tc>
        <w:tc>
          <w:tcPr>
            <w:tcW w:w="1134" w:type="dxa"/>
            <w:shd w:val="clear" w:color="auto" w:fill="92D050"/>
            <w:noWrap/>
          </w:tcPr>
          <w:p w14:paraId="5ED8F01A" w14:textId="77777777" w:rsidR="003A7339" w:rsidRPr="00A253AA" w:rsidRDefault="003A7339" w:rsidP="00BB6A36">
            <w:pPr>
              <w:pStyle w:val="710TableheadTablesTableFigureBoxstyles"/>
            </w:pPr>
            <w:r w:rsidRPr="00A253AA">
              <w:t xml:space="preserve">Rescaled </w:t>
            </w:r>
          </w:p>
          <w:p w14:paraId="437FEB63" w14:textId="77777777" w:rsidR="003A7339" w:rsidRPr="00A253AA" w:rsidRDefault="003A7339" w:rsidP="00BB6A36">
            <w:pPr>
              <w:pStyle w:val="710TableheadTablesTableFigureBoxstyles"/>
            </w:pPr>
            <w:r w:rsidRPr="00A253AA">
              <w:t>AICc</w:t>
            </w:r>
          </w:p>
        </w:tc>
        <w:tc>
          <w:tcPr>
            <w:tcW w:w="1134" w:type="dxa"/>
            <w:shd w:val="clear" w:color="auto" w:fill="92D050"/>
            <w:noWrap/>
          </w:tcPr>
          <w:p w14:paraId="1D761BEB" w14:textId="77777777" w:rsidR="003A7339" w:rsidRPr="00A253AA" w:rsidRDefault="003A7339" w:rsidP="00BB6A36">
            <w:pPr>
              <w:pStyle w:val="710TableheadTablesTableFigureBoxstyles"/>
            </w:pPr>
            <w:r w:rsidRPr="00A253AA">
              <w:t xml:space="preserve">% explained </w:t>
            </w:r>
          </w:p>
          <w:p w14:paraId="5719CFE0" w14:textId="77777777" w:rsidR="003A7339" w:rsidRPr="00A253AA" w:rsidRDefault="003A7339" w:rsidP="00BB6A36">
            <w:pPr>
              <w:pStyle w:val="710TableheadTablesTableFigureBoxstyles"/>
            </w:pPr>
            <w:r w:rsidRPr="00A253AA">
              <w:t>likelihood</w:t>
            </w:r>
          </w:p>
        </w:tc>
      </w:tr>
      <w:tr w:rsidR="003A7339" w:rsidRPr="008B1462" w14:paraId="67E82BD8" w14:textId="77777777" w:rsidTr="00BB6A36">
        <w:tc>
          <w:tcPr>
            <w:tcW w:w="2363" w:type="dxa"/>
            <w:noWrap/>
          </w:tcPr>
          <w:p w14:paraId="4201491C" w14:textId="77777777" w:rsidR="003A7339" w:rsidRPr="002C1994" w:rsidRDefault="003A7339" w:rsidP="00BB6A36">
            <w:pPr>
              <w:pStyle w:val="72TabletextTablesTableFigureBoxstyles"/>
            </w:pPr>
            <w:r w:rsidRPr="002C1994">
              <w:t>retinopathy (baseline)</w:t>
            </w:r>
          </w:p>
        </w:tc>
        <w:tc>
          <w:tcPr>
            <w:tcW w:w="992" w:type="dxa"/>
            <w:noWrap/>
          </w:tcPr>
          <w:p w14:paraId="465E8074" w14:textId="77777777" w:rsidR="003A7339" w:rsidRPr="008B1462" w:rsidRDefault="003A7339" w:rsidP="00BB6A36">
            <w:pPr>
              <w:pStyle w:val="72TabletextTablesTableFigureBoxstyles"/>
            </w:pPr>
          </w:p>
        </w:tc>
        <w:tc>
          <w:tcPr>
            <w:tcW w:w="1134" w:type="dxa"/>
            <w:noWrap/>
          </w:tcPr>
          <w:p w14:paraId="3272AE58" w14:textId="77777777" w:rsidR="003A7339" w:rsidRPr="008B1462" w:rsidRDefault="003A7339" w:rsidP="00BB6A36">
            <w:pPr>
              <w:pStyle w:val="72TabletextTablesTableFigureBoxstyles"/>
            </w:pPr>
            <w:r w:rsidRPr="008B1462">
              <w:t>893.65</w:t>
            </w:r>
          </w:p>
        </w:tc>
        <w:tc>
          <w:tcPr>
            <w:tcW w:w="1134" w:type="dxa"/>
            <w:noWrap/>
          </w:tcPr>
          <w:p w14:paraId="74973564" w14:textId="77777777" w:rsidR="003A7339" w:rsidRPr="008B1462" w:rsidRDefault="003A7339" w:rsidP="00BB6A36">
            <w:pPr>
              <w:pStyle w:val="72TabletextTablesTableFigureBoxstyles"/>
            </w:pPr>
            <w:r w:rsidRPr="008B1462">
              <w:t>-</w:t>
            </w:r>
          </w:p>
        </w:tc>
      </w:tr>
      <w:tr w:rsidR="003A7339" w:rsidRPr="008B1462" w14:paraId="3F57F55C" w14:textId="77777777" w:rsidTr="00BB6A36">
        <w:tc>
          <w:tcPr>
            <w:tcW w:w="2363" w:type="dxa"/>
            <w:noWrap/>
          </w:tcPr>
          <w:p w14:paraId="50E6FAAC" w14:textId="77777777" w:rsidR="003A7339" w:rsidRPr="002C1994" w:rsidRDefault="003A7339" w:rsidP="00BB6A36">
            <w:pPr>
              <w:pStyle w:val="72TabletextTablesTableFigureBoxstyles"/>
            </w:pPr>
            <w:r w:rsidRPr="002C1994">
              <w:lastRenderedPageBreak/>
              <w:t>+disease duration (years)</w:t>
            </w:r>
          </w:p>
        </w:tc>
        <w:tc>
          <w:tcPr>
            <w:tcW w:w="992" w:type="dxa"/>
            <w:noWrap/>
          </w:tcPr>
          <w:p w14:paraId="482B8654" w14:textId="77777777" w:rsidR="003A7339" w:rsidRPr="008B1462" w:rsidRDefault="003A7339" w:rsidP="00BB6A36">
            <w:pPr>
              <w:pStyle w:val="72TabletextTablesTableFigureBoxstyles"/>
            </w:pPr>
            <w:r w:rsidRPr="008B1462">
              <w:t>293.4</w:t>
            </w:r>
          </w:p>
        </w:tc>
        <w:tc>
          <w:tcPr>
            <w:tcW w:w="1134" w:type="dxa"/>
            <w:noWrap/>
          </w:tcPr>
          <w:p w14:paraId="48CD294B" w14:textId="77777777" w:rsidR="003A7339" w:rsidRPr="008B1462" w:rsidRDefault="003A7339" w:rsidP="00BB6A36">
            <w:pPr>
              <w:pStyle w:val="72TabletextTablesTableFigureBoxstyles"/>
            </w:pPr>
            <w:r w:rsidRPr="008B1462">
              <w:t>423.23</w:t>
            </w:r>
          </w:p>
        </w:tc>
        <w:tc>
          <w:tcPr>
            <w:tcW w:w="1134" w:type="dxa"/>
            <w:noWrap/>
          </w:tcPr>
          <w:p w14:paraId="01B607DA" w14:textId="77777777" w:rsidR="003A7339" w:rsidRPr="008B1462" w:rsidRDefault="003A7339" w:rsidP="00BB6A36">
            <w:pPr>
              <w:pStyle w:val="72TabletextTablesTableFigureBoxstyles"/>
            </w:pPr>
            <w:r w:rsidRPr="008B1462">
              <w:t>48</w:t>
            </w:r>
          </w:p>
        </w:tc>
      </w:tr>
      <w:tr w:rsidR="003A7339" w:rsidRPr="008639C1" w14:paraId="23168D0C" w14:textId="77777777" w:rsidTr="00BB6A36">
        <w:tc>
          <w:tcPr>
            <w:tcW w:w="2363" w:type="dxa"/>
            <w:noWrap/>
          </w:tcPr>
          <w:p w14:paraId="2C6CA8FC" w14:textId="77777777" w:rsidR="003A7339" w:rsidRPr="002C1994" w:rsidRDefault="003A7339" w:rsidP="00BB6A36">
            <w:pPr>
              <w:pStyle w:val="72TabletextTablesTableFigureBoxstyles"/>
            </w:pPr>
            <w:r w:rsidRPr="002C1994">
              <w:t>+HbA</w:t>
            </w:r>
            <w:r w:rsidRPr="002C1994">
              <w:rPr>
                <w:vertAlign w:val="subscript"/>
              </w:rPr>
              <w:t>1c</w:t>
            </w:r>
            <w:r w:rsidRPr="002C1994">
              <w:t xml:space="preserve"> (mmol/mol)</w:t>
            </w:r>
          </w:p>
        </w:tc>
        <w:tc>
          <w:tcPr>
            <w:tcW w:w="992" w:type="dxa"/>
            <w:noWrap/>
          </w:tcPr>
          <w:p w14:paraId="5F9B9EDE" w14:textId="77777777" w:rsidR="003A7339" w:rsidRPr="00AB1F92" w:rsidRDefault="003A7339" w:rsidP="00BB6A36">
            <w:pPr>
              <w:pStyle w:val="72TabletextTablesTableFigureBoxstyles"/>
            </w:pPr>
            <w:r w:rsidRPr="00AB1F92">
              <w:t>201.2</w:t>
            </w:r>
          </w:p>
        </w:tc>
        <w:tc>
          <w:tcPr>
            <w:tcW w:w="1134" w:type="dxa"/>
            <w:noWrap/>
          </w:tcPr>
          <w:p w14:paraId="702A83E3" w14:textId="77777777" w:rsidR="003A7339" w:rsidRPr="00243CDC" w:rsidRDefault="003A7339" w:rsidP="00BB6A36">
            <w:pPr>
              <w:pStyle w:val="72TabletextTablesTableFigureBoxstyles"/>
            </w:pPr>
            <w:r w:rsidRPr="00243CDC">
              <w:t>68.61</w:t>
            </w:r>
          </w:p>
        </w:tc>
        <w:tc>
          <w:tcPr>
            <w:tcW w:w="1134" w:type="dxa"/>
            <w:noWrap/>
          </w:tcPr>
          <w:p w14:paraId="2A12821E" w14:textId="77777777" w:rsidR="003A7339" w:rsidRPr="00243CDC" w:rsidRDefault="003A7339" w:rsidP="00BB6A36">
            <w:pPr>
              <w:pStyle w:val="72TabletextTablesTableFigureBoxstyles"/>
            </w:pPr>
            <w:r w:rsidRPr="00243CDC">
              <w:t>85</w:t>
            </w:r>
          </w:p>
        </w:tc>
      </w:tr>
      <w:tr w:rsidR="003A7339" w:rsidRPr="008639C1" w14:paraId="281EBD2A" w14:textId="77777777" w:rsidTr="00BB6A36">
        <w:tc>
          <w:tcPr>
            <w:tcW w:w="2363" w:type="dxa"/>
            <w:noWrap/>
          </w:tcPr>
          <w:p w14:paraId="332DB829" w14:textId="77777777" w:rsidR="003A7339" w:rsidRPr="002C1994" w:rsidRDefault="003A7339" w:rsidP="00BB6A36">
            <w:pPr>
              <w:pStyle w:val="72TabletextTablesTableFigureBoxstyles"/>
            </w:pPr>
            <w:r w:rsidRPr="002C1994">
              <w:t>+age at diagnosis (years)</w:t>
            </w:r>
          </w:p>
        </w:tc>
        <w:tc>
          <w:tcPr>
            <w:tcW w:w="992" w:type="dxa"/>
            <w:noWrap/>
          </w:tcPr>
          <w:p w14:paraId="7BFEDC93" w14:textId="77777777" w:rsidR="003A7339" w:rsidRPr="008639C1" w:rsidRDefault="003A7339" w:rsidP="00BB6A36">
            <w:pPr>
              <w:pStyle w:val="72TabletextTablesTableFigureBoxstyles"/>
            </w:pPr>
            <w:r w:rsidRPr="008639C1">
              <w:t>44.2</w:t>
            </w:r>
          </w:p>
        </w:tc>
        <w:tc>
          <w:tcPr>
            <w:tcW w:w="1134" w:type="dxa"/>
            <w:noWrap/>
          </w:tcPr>
          <w:p w14:paraId="7B60F1E1" w14:textId="77777777" w:rsidR="003A7339" w:rsidRPr="008639C1" w:rsidRDefault="003A7339" w:rsidP="00BB6A36">
            <w:pPr>
              <w:pStyle w:val="72TabletextTablesTableFigureBoxstyles"/>
            </w:pPr>
            <w:r w:rsidRPr="008639C1">
              <w:t>10.85</w:t>
            </w:r>
          </w:p>
        </w:tc>
        <w:tc>
          <w:tcPr>
            <w:tcW w:w="1134" w:type="dxa"/>
            <w:noWrap/>
          </w:tcPr>
          <w:p w14:paraId="512C35F4" w14:textId="77777777" w:rsidR="003A7339" w:rsidRPr="008639C1" w:rsidRDefault="003A7339" w:rsidP="00BB6A36">
            <w:pPr>
              <w:pStyle w:val="72TabletextTablesTableFigureBoxstyles"/>
            </w:pPr>
            <w:r w:rsidRPr="008639C1">
              <w:t>92</w:t>
            </w:r>
          </w:p>
        </w:tc>
      </w:tr>
      <w:tr w:rsidR="003A7339" w:rsidRPr="008639C1" w14:paraId="0E8EB7CD" w14:textId="77777777" w:rsidTr="00BB6A36">
        <w:tc>
          <w:tcPr>
            <w:tcW w:w="2363" w:type="dxa"/>
            <w:noWrap/>
          </w:tcPr>
          <w:p w14:paraId="3E4BC0D6" w14:textId="77777777" w:rsidR="003A7339" w:rsidRPr="002C1994" w:rsidRDefault="003A7339" w:rsidP="00BB6A36">
            <w:pPr>
              <w:pStyle w:val="72TabletextTablesTableFigureBoxstyles"/>
            </w:pPr>
            <w:r w:rsidRPr="002C1994">
              <w:t>+systolic BP (mmHg)</w:t>
            </w:r>
          </w:p>
        </w:tc>
        <w:tc>
          <w:tcPr>
            <w:tcW w:w="992" w:type="dxa"/>
            <w:noWrap/>
          </w:tcPr>
          <w:p w14:paraId="7B319DA4" w14:textId="77777777" w:rsidR="003A7339" w:rsidRPr="008639C1" w:rsidRDefault="003A7339" w:rsidP="00BB6A36">
            <w:pPr>
              <w:pStyle w:val="72TabletextTablesTableFigureBoxstyles"/>
            </w:pPr>
            <w:r w:rsidRPr="008639C1">
              <w:t>18.9</w:t>
            </w:r>
          </w:p>
        </w:tc>
        <w:tc>
          <w:tcPr>
            <w:tcW w:w="1134" w:type="dxa"/>
            <w:noWrap/>
          </w:tcPr>
          <w:p w14:paraId="39799CDB" w14:textId="77777777" w:rsidR="003A7339" w:rsidRPr="008639C1" w:rsidRDefault="003A7339" w:rsidP="00BB6A36">
            <w:pPr>
              <w:pStyle w:val="72TabletextTablesTableFigureBoxstyles"/>
            </w:pPr>
            <w:r w:rsidRPr="008639C1">
              <w:t>6.61</w:t>
            </w:r>
          </w:p>
        </w:tc>
        <w:tc>
          <w:tcPr>
            <w:tcW w:w="1134" w:type="dxa"/>
            <w:noWrap/>
          </w:tcPr>
          <w:p w14:paraId="09835634" w14:textId="77777777" w:rsidR="003A7339" w:rsidRPr="008639C1" w:rsidRDefault="003A7339" w:rsidP="00BB6A36">
            <w:pPr>
              <w:pStyle w:val="72TabletextTablesTableFigureBoxstyles"/>
            </w:pPr>
            <w:r w:rsidRPr="008639C1">
              <w:t>94</w:t>
            </w:r>
          </w:p>
        </w:tc>
      </w:tr>
      <w:tr w:rsidR="003A7339" w:rsidRPr="008639C1" w14:paraId="4F5B6EBD" w14:textId="77777777" w:rsidTr="00BB6A36">
        <w:tc>
          <w:tcPr>
            <w:tcW w:w="2363" w:type="dxa"/>
            <w:noWrap/>
          </w:tcPr>
          <w:p w14:paraId="142DDBB6" w14:textId="77777777" w:rsidR="003A7339" w:rsidRPr="002C1994" w:rsidRDefault="003A7339" w:rsidP="00BB6A36">
            <w:pPr>
              <w:pStyle w:val="72TabletextTablesTableFigureBoxstyles"/>
            </w:pPr>
            <w:r w:rsidRPr="002C1994">
              <w:t>+total cholesterol (mmol/l)</w:t>
            </w:r>
          </w:p>
        </w:tc>
        <w:tc>
          <w:tcPr>
            <w:tcW w:w="992" w:type="dxa"/>
            <w:noWrap/>
          </w:tcPr>
          <w:p w14:paraId="3E529D59" w14:textId="77777777" w:rsidR="003A7339" w:rsidRPr="008639C1" w:rsidRDefault="003A7339" w:rsidP="00BB6A36">
            <w:pPr>
              <w:pStyle w:val="72TabletextTablesTableFigureBoxstyles"/>
            </w:pPr>
            <w:r w:rsidRPr="008639C1">
              <w:t>18.7</w:t>
            </w:r>
          </w:p>
        </w:tc>
        <w:tc>
          <w:tcPr>
            <w:tcW w:w="1134" w:type="dxa"/>
            <w:noWrap/>
          </w:tcPr>
          <w:p w14:paraId="026B3D12" w14:textId="77777777" w:rsidR="003A7339" w:rsidRPr="008639C1" w:rsidRDefault="003A7339" w:rsidP="00BB6A36">
            <w:pPr>
              <w:pStyle w:val="72TabletextTablesTableFigureBoxstyles"/>
            </w:pPr>
            <w:r w:rsidRPr="008639C1">
              <w:t>0</w:t>
            </w:r>
          </w:p>
        </w:tc>
        <w:tc>
          <w:tcPr>
            <w:tcW w:w="1134" w:type="dxa"/>
            <w:noWrap/>
          </w:tcPr>
          <w:p w14:paraId="671297EE" w14:textId="77777777" w:rsidR="003A7339" w:rsidRPr="008639C1" w:rsidRDefault="003A7339" w:rsidP="00BB6A36">
            <w:pPr>
              <w:pStyle w:val="72TabletextTablesTableFigureBoxstyles"/>
            </w:pPr>
            <w:r w:rsidRPr="008639C1">
              <w:t>96</w:t>
            </w:r>
          </w:p>
        </w:tc>
      </w:tr>
      <w:tr w:rsidR="003A7339" w:rsidRPr="008639C1" w14:paraId="7AE45098" w14:textId="77777777" w:rsidTr="00BB6A36">
        <w:tc>
          <w:tcPr>
            <w:tcW w:w="2363" w:type="dxa"/>
            <w:noWrap/>
          </w:tcPr>
          <w:p w14:paraId="01B41B03" w14:textId="77777777" w:rsidR="003A7339" w:rsidRPr="002C1994" w:rsidRDefault="003A7339" w:rsidP="00BB6A36">
            <w:pPr>
              <w:pStyle w:val="72TabletextTablesTableFigureBoxstyles"/>
            </w:pPr>
            <w:r w:rsidRPr="002C1994">
              <w:t>+disease type</w:t>
            </w:r>
          </w:p>
        </w:tc>
        <w:tc>
          <w:tcPr>
            <w:tcW w:w="992" w:type="dxa"/>
            <w:noWrap/>
          </w:tcPr>
          <w:p w14:paraId="757CE71A" w14:textId="77777777" w:rsidR="003A7339" w:rsidRPr="008639C1" w:rsidRDefault="003A7339" w:rsidP="00BB6A36">
            <w:pPr>
              <w:pStyle w:val="72TabletextTablesTableFigureBoxstyles"/>
            </w:pPr>
            <w:r w:rsidRPr="008639C1">
              <w:t>15.2</w:t>
            </w:r>
          </w:p>
        </w:tc>
        <w:tc>
          <w:tcPr>
            <w:tcW w:w="1134" w:type="dxa"/>
            <w:noWrap/>
          </w:tcPr>
          <w:p w14:paraId="53BAC64F" w14:textId="77777777" w:rsidR="003A7339" w:rsidRPr="008639C1" w:rsidRDefault="003A7339" w:rsidP="00BB6A36">
            <w:pPr>
              <w:pStyle w:val="72TabletextTablesTableFigureBoxstyles"/>
            </w:pPr>
            <w:r w:rsidRPr="008639C1">
              <w:t>0.99</w:t>
            </w:r>
          </w:p>
        </w:tc>
        <w:tc>
          <w:tcPr>
            <w:tcW w:w="1134" w:type="dxa"/>
            <w:noWrap/>
          </w:tcPr>
          <w:p w14:paraId="3F56AAD4" w14:textId="77777777" w:rsidR="003A7339" w:rsidRPr="008639C1" w:rsidRDefault="003A7339" w:rsidP="00BB6A36">
            <w:pPr>
              <w:pStyle w:val="72TabletextTablesTableFigureBoxstyles"/>
            </w:pPr>
            <w:r w:rsidRPr="008639C1">
              <w:t>97.5</w:t>
            </w:r>
          </w:p>
        </w:tc>
      </w:tr>
      <w:tr w:rsidR="003A7339" w:rsidRPr="008639C1" w14:paraId="6E620D54" w14:textId="77777777" w:rsidTr="00BB6A36">
        <w:tc>
          <w:tcPr>
            <w:tcW w:w="2363" w:type="dxa"/>
            <w:noWrap/>
          </w:tcPr>
          <w:p w14:paraId="23F4BF4C" w14:textId="77777777" w:rsidR="003A7339" w:rsidRPr="002C1994" w:rsidRDefault="003A7339" w:rsidP="00BB6A36">
            <w:pPr>
              <w:pStyle w:val="72TabletextTablesTableFigureBoxstyles"/>
            </w:pPr>
            <w:r w:rsidRPr="002C1994">
              <w:t>+diastolic BP (mmHg)</w:t>
            </w:r>
          </w:p>
        </w:tc>
        <w:tc>
          <w:tcPr>
            <w:tcW w:w="992" w:type="dxa"/>
            <w:noWrap/>
          </w:tcPr>
          <w:p w14:paraId="7F5B859F" w14:textId="77777777" w:rsidR="003A7339" w:rsidRPr="008639C1" w:rsidRDefault="003A7339" w:rsidP="00BB6A36">
            <w:pPr>
              <w:pStyle w:val="72TabletextTablesTableFigureBoxstyles"/>
            </w:pPr>
            <w:r w:rsidRPr="008639C1">
              <w:t>8.2</w:t>
            </w:r>
          </w:p>
        </w:tc>
        <w:tc>
          <w:tcPr>
            <w:tcW w:w="1134" w:type="dxa"/>
            <w:noWrap/>
          </w:tcPr>
          <w:p w14:paraId="75221BBF" w14:textId="77777777" w:rsidR="003A7339" w:rsidRPr="008639C1" w:rsidRDefault="003A7339" w:rsidP="00BB6A36">
            <w:pPr>
              <w:pStyle w:val="72TabletextTablesTableFigureBoxstyles"/>
            </w:pPr>
            <w:r w:rsidRPr="008639C1">
              <w:t>5.61</w:t>
            </w:r>
          </w:p>
        </w:tc>
        <w:tc>
          <w:tcPr>
            <w:tcW w:w="1134" w:type="dxa"/>
            <w:noWrap/>
          </w:tcPr>
          <w:p w14:paraId="388F594F" w14:textId="77777777" w:rsidR="003A7339" w:rsidRPr="008639C1" w:rsidRDefault="003A7339" w:rsidP="00BB6A36">
            <w:pPr>
              <w:pStyle w:val="72TabletextTablesTableFigureBoxstyles"/>
            </w:pPr>
            <w:r w:rsidRPr="008639C1">
              <w:t>98.6</w:t>
            </w:r>
          </w:p>
        </w:tc>
      </w:tr>
      <w:tr w:rsidR="003A7339" w:rsidRPr="008B1462" w14:paraId="4821FC41" w14:textId="77777777" w:rsidTr="00BB6A36">
        <w:tc>
          <w:tcPr>
            <w:tcW w:w="2363" w:type="dxa"/>
            <w:noWrap/>
          </w:tcPr>
          <w:p w14:paraId="42A6435B" w14:textId="77777777" w:rsidR="003A7339" w:rsidRPr="002C1994" w:rsidRDefault="003A7339" w:rsidP="00BB6A36">
            <w:pPr>
              <w:pStyle w:val="72TabletextTablesTableFigureBoxstyles"/>
            </w:pPr>
            <w:r w:rsidRPr="002C1994">
              <w:t>+eGFR (mL min</w:t>
            </w:r>
            <w:r w:rsidRPr="002C1994">
              <w:rPr>
                <w:vertAlign w:val="superscript"/>
              </w:rPr>
              <w:t>-1</w:t>
            </w:r>
            <w:r w:rsidRPr="002C1994">
              <w:t xml:space="preserve"> 1.73m</w:t>
            </w:r>
            <w:r w:rsidRPr="002C1994">
              <w:rPr>
                <w:vertAlign w:val="superscript"/>
              </w:rPr>
              <w:t>2 -1</w:t>
            </w:r>
            <w:r w:rsidRPr="002C1994">
              <w:t>)</w:t>
            </w:r>
          </w:p>
        </w:tc>
        <w:tc>
          <w:tcPr>
            <w:tcW w:w="992" w:type="dxa"/>
            <w:noWrap/>
          </w:tcPr>
          <w:p w14:paraId="7F72CD00" w14:textId="77777777" w:rsidR="003A7339" w:rsidRPr="00AB1F92" w:rsidRDefault="003A7339" w:rsidP="00BB6A36">
            <w:pPr>
              <w:pStyle w:val="72TabletextTablesTableFigureBoxstyles"/>
            </w:pPr>
            <w:r w:rsidRPr="00AB1F92">
              <w:t>5.4</w:t>
            </w:r>
          </w:p>
        </w:tc>
        <w:tc>
          <w:tcPr>
            <w:tcW w:w="1134" w:type="dxa"/>
            <w:noWrap/>
          </w:tcPr>
          <w:p w14:paraId="722F7C1F" w14:textId="77777777" w:rsidR="003A7339" w:rsidRPr="00AB1F92" w:rsidRDefault="003A7339" w:rsidP="00BB6A36">
            <w:pPr>
              <w:pStyle w:val="72TabletextTablesTableFigureBoxstyles"/>
            </w:pPr>
            <w:r w:rsidRPr="00AB1F92">
              <w:t>13.63</w:t>
            </w:r>
          </w:p>
        </w:tc>
        <w:tc>
          <w:tcPr>
            <w:tcW w:w="1134" w:type="dxa"/>
            <w:noWrap/>
          </w:tcPr>
          <w:p w14:paraId="22B9ACAC" w14:textId="77777777" w:rsidR="003A7339" w:rsidRPr="008B1462" w:rsidRDefault="003A7339" w:rsidP="00BB6A36">
            <w:pPr>
              <w:pStyle w:val="72TabletextTablesTableFigureBoxstyles"/>
            </w:pPr>
            <w:r w:rsidRPr="00243CDC">
              <w:t>99.4</w:t>
            </w:r>
          </w:p>
        </w:tc>
      </w:tr>
      <w:tr w:rsidR="003A7339" w:rsidRPr="008B1462" w14:paraId="7A2F45E2" w14:textId="77777777" w:rsidTr="00BB6A36">
        <w:tc>
          <w:tcPr>
            <w:tcW w:w="2363" w:type="dxa"/>
            <w:noWrap/>
          </w:tcPr>
          <w:p w14:paraId="5AD7252D" w14:textId="77777777" w:rsidR="003A7339" w:rsidRPr="002C1994" w:rsidRDefault="003A7339" w:rsidP="00BB6A36">
            <w:pPr>
              <w:pStyle w:val="72TabletextTablesTableFigureBoxstyles"/>
            </w:pPr>
            <w:r w:rsidRPr="002C1994">
              <w:t>+sex</w:t>
            </w:r>
          </w:p>
        </w:tc>
        <w:tc>
          <w:tcPr>
            <w:tcW w:w="992" w:type="dxa"/>
            <w:noWrap/>
          </w:tcPr>
          <w:p w14:paraId="0ABA07D7" w14:textId="77777777" w:rsidR="003A7339" w:rsidRPr="008B1462" w:rsidRDefault="003A7339" w:rsidP="00BB6A36">
            <w:pPr>
              <w:pStyle w:val="72TabletextTablesTableFigureBoxstyles"/>
            </w:pPr>
            <w:r w:rsidRPr="008B1462">
              <w:t>5.1</w:t>
            </w:r>
          </w:p>
        </w:tc>
        <w:tc>
          <w:tcPr>
            <w:tcW w:w="1134" w:type="dxa"/>
            <w:noWrap/>
          </w:tcPr>
          <w:p w14:paraId="1DCB8A71" w14:textId="77777777" w:rsidR="003A7339" w:rsidRPr="008B1462" w:rsidRDefault="003A7339" w:rsidP="00BB6A36">
            <w:pPr>
              <w:pStyle w:val="72TabletextTablesTableFigureBoxstyles"/>
            </w:pPr>
            <w:r w:rsidRPr="008B1462">
              <w:t>24.95</w:t>
            </w:r>
          </w:p>
        </w:tc>
        <w:tc>
          <w:tcPr>
            <w:tcW w:w="1134" w:type="dxa"/>
            <w:noWrap/>
          </w:tcPr>
          <w:p w14:paraId="248AC188" w14:textId="77777777" w:rsidR="003A7339" w:rsidRPr="008B1462" w:rsidRDefault="003A7339" w:rsidP="00BB6A36">
            <w:pPr>
              <w:pStyle w:val="72TabletextTablesTableFigureBoxstyles"/>
            </w:pPr>
            <w:r w:rsidRPr="008B1462">
              <w:t>99.9</w:t>
            </w:r>
          </w:p>
        </w:tc>
      </w:tr>
      <w:tr w:rsidR="003A7339" w:rsidRPr="006907B5" w14:paraId="76B1ABBF" w14:textId="77777777" w:rsidTr="00BB6A36">
        <w:tc>
          <w:tcPr>
            <w:tcW w:w="2363" w:type="dxa"/>
            <w:noWrap/>
          </w:tcPr>
          <w:p w14:paraId="0298FA3F" w14:textId="77777777" w:rsidR="003A7339" w:rsidRPr="002C1994" w:rsidRDefault="003A7339" w:rsidP="00BB6A36">
            <w:pPr>
              <w:pStyle w:val="72TabletextTablesTableFigureBoxstyles"/>
            </w:pPr>
            <w:r w:rsidRPr="002C1994">
              <w:t>+HDL cholesterol (mmol/l)</w:t>
            </w:r>
          </w:p>
        </w:tc>
        <w:tc>
          <w:tcPr>
            <w:tcW w:w="992" w:type="dxa"/>
            <w:noWrap/>
          </w:tcPr>
          <w:p w14:paraId="41C50234" w14:textId="77777777" w:rsidR="003A7339" w:rsidRPr="008B1462" w:rsidRDefault="003A7339" w:rsidP="00BB6A36">
            <w:pPr>
              <w:pStyle w:val="72TabletextTablesTableFigureBoxstyles"/>
            </w:pPr>
            <w:r w:rsidRPr="008B1462">
              <w:t>0.73</w:t>
            </w:r>
          </w:p>
        </w:tc>
        <w:tc>
          <w:tcPr>
            <w:tcW w:w="1134" w:type="dxa"/>
            <w:noWrap/>
          </w:tcPr>
          <w:p w14:paraId="3DF24B07" w14:textId="77777777" w:rsidR="003A7339" w:rsidRPr="008B1462" w:rsidRDefault="003A7339" w:rsidP="00BB6A36">
            <w:pPr>
              <w:pStyle w:val="72TabletextTablesTableFigureBoxstyles"/>
            </w:pPr>
            <w:r w:rsidRPr="008B1462">
              <w:t>40.99</w:t>
            </w:r>
          </w:p>
        </w:tc>
        <w:tc>
          <w:tcPr>
            <w:tcW w:w="1134" w:type="dxa"/>
            <w:noWrap/>
          </w:tcPr>
          <w:p w14:paraId="133516A0" w14:textId="77777777" w:rsidR="003A7339" w:rsidRPr="006907B5" w:rsidRDefault="003A7339" w:rsidP="00BB6A36">
            <w:pPr>
              <w:pStyle w:val="72TabletextTablesTableFigureBoxstyles"/>
            </w:pPr>
            <w:r w:rsidRPr="008B1462">
              <w:t>-</w:t>
            </w:r>
          </w:p>
        </w:tc>
      </w:tr>
    </w:tbl>
    <w:p w14:paraId="1916C45C" w14:textId="77777777" w:rsidR="003A7339" w:rsidRDefault="003A7339" w:rsidP="003A7339">
      <w:pPr>
        <w:pStyle w:val="602TextfoTextstylesTextstyles"/>
      </w:pPr>
      <w:r w:rsidRPr="00827DE2">
        <w:t xml:space="preserve">In order to ensure the credibility of data coming from multiple sources which contained data with varying </w:t>
      </w:r>
      <w:r>
        <w:t>quality, c</w:t>
      </w:r>
      <w:r w:rsidRPr="00827DE2">
        <w:t>ovariates in the source data were examined for outliers and distribution inconsistencies. Credibility limits were developed using a statistical methodology. This set of scripts cleanse</w:t>
      </w:r>
      <w:r>
        <w:t>d</w:t>
      </w:r>
      <w:r w:rsidRPr="00827DE2">
        <w:t xml:space="preserve"> and validate</w:t>
      </w:r>
      <w:r>
        <w:t>d</w:t>
      </w:r>
      <w:r w:rsidRPr="00827DE2">
        <w:t xml:space="preserve"> incoming data </w:t>
      </w:r>
      <w:r>
        <w:t>for</w:t>
      </w:r>
      <w:r w:rsidRPr="00827DE2">
        <w:t xml:space="preserve"> the DW.</w:t>
      </w:r>
      <w:r w:rsidRPr="00CE194D">
        <w:t xml:space="preserve"> </w:t>
      </w:r>
      <w:r w:rsidRPr="00C97496">
        <w:t xml:space="preserve">Input and output schemas </w:t>
      </w:r>
      <w:r>
        <w:t xml:space="preserve">(example in </w:t>
      </w:r>
      <w:r>
        <w:rPr>
          <w:i/>
        </w:rPr>
        <w:t>Supplementary Material</w:t>
      </w:r>
      <w:r w:rsidRPr="00F2285A" w:rsidDel="00696568">
        <w:rPr>
          <w:i/>
        </w:rPr>
        <w:t xml:space="preserve"> </w:t>
      </w:r>
      <w:r>
        <w:rPr>
          <w:i/>
        </w:rPr>
        <w:t xml:space="preserve">3 </w:t>
      </w:r>
      <w:r w:rsidRPr="00E85DE7">
        <w:rPr>
          <w:i/>
          <w:color w:val="FF0000"/>
        </w:rPr>
        <w:t>Table 2</w:t>
      </w:r>
      <w:r>
        <w:t xml:space="preserve">) </w:t>
      </w:r>
      <w:r w:rsidRPr="00C97496">
        <w:t xml:space="preserve">were developed for each data transfer element as indicated by the arrows in </w:t>
      </w:r>
      <w:r w:rsidRPr="003C068E">
        <w:rPr>
          <w:i/>
          <w:color w:val="FF0000"/>
        </w:rPr>
        <w:t>Figure 2</w:t>
      </w:r>
      <w:r w:rsidRPr="00C97496">
        <w:t>.</w:t>
      </w:r>
    </w:p>
    <w:p w14:paraId="1977CE92" w14:textId="77777777" w:rsidR="003A7339" w:rsidRPr="0054495B" w:rsidRDefault="003A7339" w:rsidP="003A7339">
      <w:pPr>
        <w:pStyle w:val="70TablelegendTablesTableFigureBoxstyles"/>
      </w:pPr>
      <w:bookmarkStart w:id="43" w:name="_Toc87626901"/>
      <w:r w:rsidRPr="002122DC">
        <w:rPr>
          <w:b/>
        </w:rPr>
        <w:t>TABLE 2</w:t>
      </w:r>
      <w:r w:rsidRPr="002122DC">
        <w:rPr>
          <w:b/>
        </w:rPr>
        <w:t> </w:t>
      </w:r>
      <w:r w:rsidRPr="00003B7C">
        <w:rPr>
          <w:rFonts w:eastAsia="SimSun"/>
        </w:rPr>
        <w:t>Baseline hazard ratios for each transition, with 95% confidence limits</w:t>
      </w:r>
      <w:bookmarkEnd w:id="43"/>
    </w:p>
    <w:tbl>
      <w:tblPr>
        <w:tblW w:w="9270" w:type="dxa"/>
        <w:tblInd w:w="108" w:type="dxa"/>
        <w:tblLayout w:type="fixed"/>
        <w:tblLook w:val="04A0" w:firstRow="1" w:lastRow="0" w:firstColumn="1" w:lastColumn="0" w:noHBand="0" w:noVBand="1"/>
      </w:tblPr>
      <w:tblGrid>
        <w:gridCol w:w="1183"/>
        <w:gridCol w:w="1749"/>
        <w:gridCol w:w="1596"/>
        <w:gridCol w:w="1664"/>
        <w:gridCol w:w="1579"/>
        <w:gridCol w:w="1499"/>
      </w:tblGrid>
      <w:tr w:rsidR="003A7339" w:rsidRPr="002C1994" w14:paraId="459DE7A3" w14:textId="77777777" w:rsidTr="00BB6A36">
        <w:tc>
          <w:tcPr>
            <w:tcW w:w="1183" w:type="dxa"/>
            <w:shd w:val="clear" w:color="auto" w:fill="92D050"/>
            <w:noWrap/>
            <w:vAlign w:val="center"/>
          </w:tcPr>
          <w:p w14:paraId="243C8604" w14:textId="77777777" w:rsidR="003A7339" w:rsidRPr="00A253AA" w:rsidRDefault="003A7339" w:rsidP="00BB6A36">
            <w:pPr>
              <w:pStyle w:val="710TableheadTablesTableFigureBoxstyles"/>
            </w:pPr>
            <w:r w:rsidRPr="00A253AA">
              <w:t>Transition</w:t>
            </w:r>
          </w:p>
        </w:tc>
        <w:tc>
          <w:tcPr>
            <w:tcW w:w="1749" w:type="dxa"/>
            <w:shd w:val="clear" w:color="auto" w:fill="92D050"/>
            <w:noWrap/>
            <w:vAlign w:val="center"/>
          </w:tcPr>
          <w:p w14:paraId="40EE0C2A" w14:textId="77777777" w:rsidR="003A7339" w:rsidRPr="00A253AA" w:rsidRDefault="003A7339" w:rsidP="00BB6A36">
            <w:pPr>
              <w:pStyle w:val="710TableheadTablesTableFigureBoxstyles"/>
            </w:pPr>
            <w:r w:rsidRPr="00A253AA">
              <w:t>AgeD</w:t>
            </w:r>
          </w:p>
        </w:tc>
        <w:tc>
          <w:tcPr>
            <w:tcW w:w="1596" w:type="dxa"/>
            <w:shd w:val="clear" w:color="auto" w:fill="92D050"/>
            <w:noWrap/>
            <w:vAlign w:val="center"/>
          </w:tcPr>
          <w:p w14:paraId="07557064" w14:textId="77777777" w:rsidR="003A7339" w:rsidRPr="00A253AA" w:rsidRDefault="003A7339" w:rsidP="00BB6A36">
            <w:pPr>
              <w:pStyle w:val="710TableheadTablesTableFigureBoxstyles"/>
            </w:pPr>
            <w:r w:rsidRPr="00A253AA">
              <w:t>DiseaseD</w:t>
            </w:r>
          </w:p>
        </w:tc>
        <w:tc>
          <w:tcPr>
            <w:tcW w:w="1664" w:type="dxa"/>
            <w:shd w:val="clear" w:color="auto" w:fill="92D050"/>
            <w:noWrap/>
            <w:vAlign w:val="center"/>
          </w:tcPr>
          <w:p w14:paraId="73C56A97" w14:textId="77777777" w:rsidR="003A7339" w:rsidRPr="00A253AA" w:rsidRDefault="003A7339" w:rsidP="00BB6A36">
            <w:pPr>
              <w:pStyle w:val="710TableheadTablesTableFigureBoxstyles"/>
            </w:pPr>
            <w:r w:rsidRPr="00A253AA">
              <w:t>HbA1c</w:t>
            </w:r>
          </w:p>
        </w:tc>
        <w:tc>
          <w:tcPr>
            <w:tcW w:w="1579" w:type="dxa"/>
            <w:shd w:val="clear" w:color="auto" w:fill="92D050"/>
            <w:noWrap/>
            <w:vAlign w:val="center"/>
          </w:tcPr>
          <w:p w14:paraId="779720E2" w14:textId="77777777" w:rsidR="003A7339" w:rsidRPr="00A253AA" w:rsidRDefault="003A7339" w:rsidP="00BB6A36">
            <w:pPr>
              <w:pStyle w:val="710TableheadTablesTableFigureBoxstyles"/>
            </w:pPr>
            <w:r w:rsidRPr="00A253AA">
              <w:t>Chol</w:t>
            </w:r>
          </w:p>
        </w:tc>
        <w:tc>
          <w:tcPr>
            <w:tcW w:w="1499" w:type="dxa"/>
            <w:shd w:val="clear" w:color="auto" w:fill="92D050"/>
            <w:noWrap/>
            <w:vAlign w:val="center"/>
          </w:tcPr>
          <w:p w14:paraId="7BD56C05" w14:textId="77777777" w:rsidR="003A7339" w:rsidRPr="00A253AA" w:rsidRDefault="003A7339" w:rsidP="00BB6A36">
            <w:pPr>
              <w:pStyle w:val="710TableheadTablesTableFigureBoxstyles"/>
            </w:pPr>
            <w:r w:rsidRPr="00A253AA">
              <w:t>SBP</w:t>
            </w:r>
          </w:p>
        </w:tc>
      </w:tr>
      <w:tr w:rsidR="003A7339" w:rsidRPr="0054495B" w14:paraId="01DFD09B" w14:textId="77777777" w:rsidTr="00BB6A36">
        <w:tc>
          <w:tcPr>
            <w:tcW w:w="1183" w:type="dxa"/>
            <w:noWrap/>
          </w:tcPr>
          <w:p w14:paraId="55CC40BD" w14:textId="77777777" w:rsidR="003A7339" w:rsidRPr="002C1994" w:rsidRDefault="003A7339" w:rsidP="00BB6A36">
            <w:pPr>
              <w:pStyle w:val="72TabletextTablesTableFigureBoxstyles"/>
            </w:pPr>
            <w:r w:rsidRPr="002C1994">
              <w:t>1-&gt;2</w:t>
            </w:r>
          </w:p>
        </w:tc>
        <w:tc>
          <w:tcPr>
            <w:tcW w:w="1749" w:type="dxa"/>
            <w:noWrap/>
          </w:tcPr>
          <w:p w14:paraId="17DC7B6A" w14:textId="77777777" w:rsidR="003A7339" w:rsidRPr="0054495B" w:rsidRDefault="003A7339" w:rsidP="00BB6A36">
            <w:pPr>
              <w:pStyle w:val="72TabletextTablesTableFigureBoxstyles"/>
            </w:pPr>
            <w:r w:rsidRPr="0054495B">
              <w:t xml:space="preserve">1.00450 </w:t>
            </w:r>
          </w:p>
          <w:p w14:paraId="00774271" w14:textId="77777777" w:rsidR="003A7339" w:rsidRPr="0054495B" w:rsidRDefault="003A7339" w:rsidP="00BB6A36">
            <w:pPr>
              <w:pStyle w:val="72TabletextTablesTableFigureBoxstyles"/>
            </w:pPr>
            <w:r w:rsidRPr="0054495B">
              <w:rPr>
                <w:sz w:val="18"/>
              </w:rPr>
              <w:t>(1.00115, 1.00787)</w:t>
            </w:r>
          </w:p>
        </w:tc>
        <w:tc>
          <w:tcPr>
            <w:tcW w:w="1596" w:type="dxa"/>
            <w:noWrap/>
          </w:tcPr>
          <w:p w14:paraId="7A3C8D9D" w14:textId="77777777" w:rsidR="003A7339" w:rsidRPr="0054495B" w:rsidRDefault="003A7339" w:rsidP="00BB6A36">
            <w:pPr>
              <w:pStyle w:val="72TabletextTablesTableFigureBoxstyles"/>
            </w:pPr>
            <w:r w:rsidRPr="0054495B">
              <w:t>1.0280</w:t>
            </w:r>
          </w:p>
          <w:p w14:paraId="0011B275" w14:textId="77777777" w:rsidR="003A7339" w:rsidRPr="0054495B" w:rsidRDefault="003A7339" w:rsidP="00BB6A36">
            <w:pPr>
              <w:pStyle w:val="72TabletextTablesTableFigureBoxstyles"/>
            </w:pPr>
            <w:r w:rsidRPr="0054495B">
              <w:rPr>
                <w:sz w:val="18"/>
              </w:rPr>
              <w:t>(1.0213, 1.0348)</w:t>
            </w:r>
          </w:p>
        </w:tc>
        <w:tc>
          <w:tcPr>
            <w:tcW w:w="1664" w:type="dxa"/>
            <w:noWrap/>
          </w:tcPr>
          <w:p w14:paraId="41F7D93E" w14:textId="77777777" w:rsidR="003A7339" w:rsidRPr="0054495B" w:rsidRDefault="003A7339" w:rsidP="00BB6A36">
            <w:pPr>
              <w:pStyle w:val="72TabletextTablesTableFigureBoxstyles"/>
            </w:pPr>
            <w:r w:rsidRPr="0054495B">
              <w:t>1.0101</w:t>
            </w:r>
          </w:p>
          <w:p w14:paraId="5C55F5D7" w14:textId="77777777" w:rsidR="003A7339" w:rsidRPr="0054495B" w:rsidRDefault="003A7339" w:rsidP="00BB6A36">
            <w:pPr>
              <w:pStyle w:val="72TabletextTablesTableFigureBoxstyles"/>
            </w:pPr>
            <w:r w:rsidRPr="0054495B">
              <w:rPr>
                <w:sz w:val="18"/>
              </w:rPr>
              <w:t>(1.00743, 1.0128)</w:t>
            </w:r>
          </w:p>
        </w:tc>
        <w:tc>
          <w:tcPr>
            <w:tcW w:w="1579" w:type="dxa"/>
            <w:noWrap/>
          </w:tcPr>
          <w:p w14:paraId="68C52A2C" w14:textId="77777777" w:rsidR="003A7339" w:rsidRPr="0054495B" w:rsidRDefault="003A7339" w:rsidP="00BB6A36">
            <w:pPr>
              <w:pStyle w:val="72TabletextTablesTableFigureBoxstyles"/>
            </w:pPr>
            <w:r w:rsidRPr="0054495B">
              <w:t>0.963</w:t>
            </w:r>
          </w:p>
          <w:p w14:paraId="6EEFB77E" w14:textId="77777777" w:rsidR="003A7339" w:rsidRPr="0054495B" w:rsidRDefault="003A7339" w:rsidP="00BB6A36">
            <w:pPr>
              <w:pStyle w:val="72TabletextTablesTableFigureBoxstyles"/>
            </w:pPr>
            <w:r w:rsidRPr="0054495B">
              <w:rPr>
                <w:sz w:val="18"/>
              </w:rPr>
              <w:t>(0.923, 1.00521)</w:t>
            </w:r>
          </w:p>
        </w:tc>
        <w:tc>
          <w:tcPr>
            <w:tcW w:w="1499" w:type="dxa"/>
            <w:noWrap/>
          </w:tcPr>
          <w:p w14:paraId="7D5F50FC" w14:textId="77777777" w:rsidR="003A7339" w:rsidRPr="0054495B" w:rsidRDefault="003A7339" w:rsidP="00BB6A36">
            <w:pPr>
              <w:pStyle w:val="72TabletextTablesTableFigureBoxstyles"/>
            </w:pPr>
            <w:r w:rsidRPr="0054495B">
              <w:t>1.00409</w:t>
            </w:r>
          </w:p>
          <w:p w14:paraId="4CB2C942" w14:textId="77777777" w:rsidR="003A7339" w:rsidRPr="0054495B" w:rsidRDefault="003A7339" w:rsidP="00BB6A36">
            <w:pPr>
              <w:pStyle w:val="72TabletextTablesTableFigureBoxstyles"/>
            </w:pPr>
            <w:r w:rsidRPr="0054495B">
              <w:rPr>
                <w:sz w:val="18"/>
              </w:rPr>
              <w:t>(1.00104, 0.0073)</w:t>
            </w:r>
          </w:p>
        </w:tc>
      </w:tr>
      <w:tr w:rsidR="003A7339" w:rsidRPr="0054495B" w14:paraId="3B05276F" w14:textId="77777777" w:rsidTr="00BB6A36">
        <w:tc>
          <w:tcPr>
            <w:tcW w:w="1183" w:type="dxa"/>
            <w:noWrap/>
          </w:tcPr>
          <w:p w14:paraId="025285CE" w14:textId="77777777" w:rsidR="003A7339" w:rsidRPr="002C1994" w:rsidRDefault="003A7339" w:rsidP="00BB6A36">
            <w:pPr>
              <w:pStyle w:val="72TabletextTablesTableFigureBoxstyles"/>
            </w:pPr>
            <w:r w:rsidRPr="002C1994">
              <w:t>2-&gt;1</w:t>
            </w:r>
          </w:p>
        </w:tc>
        <w:tc>
          <w:tcPr>
            <w:tcW w:w="1749" w:type="dxa"/>
            <w:noWrap/>
          </w:tcPr>
          <w:p w14:paraId="32E3EBDB" w14:textId="77777777" w:rsidR="003A7339" w:rsidRPr="0054495B" w:rsidRDefault="003A7339" w:rsidP="00BB6A36">
            <w:pPr>
              <w:pStyle w:val="72TabletextTablesTableFigureBoxstyles"/>
            </w:pPr>
            <w:r w:rsidRPr="0054495B">
              <w:t>1.00580</w:t>
            </w:r>
          </w:p>
          <w:p w14:paraId="6CDC0DFD" w14:textId="77777777" w:rsidR="003A7339" w:rsidRPr="0054495B" w:rsidRDefault="003A7339" w:rsidP="00BB6A36">
            <w:pPr>
              <w:pStyle w:val="72TabletextTablesTableFigureBoxstyles"/>
            </w:pPr>
            <w:r w:rsidRPr="0054495B">
              <w:rPr>
                <w:sz w:val="18"/>
              </w:rPr>
              <w:t>(1.00237, 1.00919)</w:t>
            </w:r>
          </w:p>
        </w:tc>
        <w:tc>
          <w:tcPr>
            <w:tcW w:w="1596" w:type="dxa"/>
            <w:noWrap/>
          </w:tcPr>
          <w:p w14:paraId="51118883" w14:textId="77777777" w:rsidR="003A7339" w:rsidRPr="0054495B" w:rsidRDefault="003A7339" w:rsidP="00BB6A36">
            <w:pPr>
              <w:pStyle w:val="72TabletextTablesTableFigureBoxstyles"/>
            </w:pPr>
            <w:r w:rsidRPr="0054495B">
              <w:t>0.983</w:t>
            </w:r>
          </w:p>
          <w:p w14:paraId="28AEEF1F" w14:textId="77777777" w:rsidR="003A7339" w:rsidRPr="0054495B" w:rsidRDefault="003A7339" w:rsidP="00BB6A36">
            <w:pPr>
              <w:pStyle w:val="72TabletextTablesTableFigureBoxstyles"/>
            </w:pPr>
            <w:r w:rsidRPr="0054495B">
              <w:rPr>
                <w:sz w:val="18"/>
              </w:rPr>
              <w:t>(0.975, 0.992)</w:t>
            </w:r>
          </w:p>
        </w:tc>
        <w:tc>
          <w:tcPr>
            <w:tcW w:w="1664" w:type="dxa"/>
            <w:noWrap/>
          </w:tcPr>
          <w:p w14:paraId="5A183075" w14:textId="77777777" w:rsidR="003A7339" w:rsidRPr="0054495B" w:rsidRDefault="003A7339" w:rsidP="00BB6A36">
            <w:pPr>
              <w:pStyle w:val="72TabletextTablesTableFigureBoxstyles"/>
            </w:pPr>
            <w:r w:rsidRPr="0054495B">
              <w:t>0.998</w:t>
            </w:r>
          </w:p>
          <w:p w14:paraId="6D07DB2F" w14:textId="77777777" w:rsidR="003A7339" w:rsidRPr="0054495B" w:rsidRDefault="003A7339" w:rsidP="00BB6A36">
            <w:pPr>
              <w:pStyle w:val="72TabletextTablesTableFigureBoxstyles"/>
            </w:pPr>
            <w:r w:rsidRPr="0054495B">
              <w:rPr>
                <w:sz w:val="18"/>
              </w:rPr>
              <w:t>(0.995, 1.00140)</w:t>
            </w:r>
          </w:p>
        </w:tc>
        <w:tc>
          <w:tcPr>
            <w:tcW w:w="1579" w:type="dxa"/>
            <w:noWrap/>
          </w:tcPr>
          <w:p w14:paraId="61707C61" w14:textId="77777777" w:rsidR="003A7339" w:rsidRPr="0054495B" w:rsidRDefault="003A7339" w:rsidP="00BB6A36">
            <w:pPr>
              <w:pStyle w:val="72TabletextTablesTableFigureBoxstyles"/>
            </w:pPr>
            <w:r w:rsidRPr="0054495B">
              <w:t>1.0153</w:t>
            </w:r>
          </w:p>
          <w:p w14:paraId="33607B11" w14:textId="77777777" w:rsidR="003A7339" w:rsidRPr="0054495B" w:rsidRDefault="003A7339" w:rsidP="00BB6A36">
            <w:pPr>
              <w:pStyle w:val="72TabletextTablesTableFigureBoxstyles"/>
            </w:pPr>
            <w:r w:rsidRPr="0054495B">
              <w:rPr>
                <w:sz w:val="18"/>
              </w:rPr>
              <w:t>(0.973, 1.0592)</w:t>
            </w:r>
          </w:p>
        </w:tc>
        <w:tc>
          <w:tcPr>
            <w:tcW w:w="1499" w:type="dxa"/>
            <w:noWrap/>
          </w:tcPr>
          <w:p w14:paraId="175E0F40" w14:textId="77777777" w:rsidR="003A7339" w:rsidRPr="0054495B" w:rsidRDefault="003A7339" w:rsidP="00BB6A36">
            <w:pPr>
              <w:pStyle w:val="72TabletextTablesTableFigureBoxstyles"/>
            </w:pPr>
            <w:r w:rsidRPr="0054495B">
              <w:t>0.999</w:t>
            </w:r>
          </w:p>
          <w:p w14:paraId="0E7BB616" w14:textId="77777777" w:rsidR="003A7339" w:rsidRPr="0054495B" w:rsidRDefault="003A7339" w:rsidP="00BB6A36">
            <w:pPr>
              <w:pStyle w:val="72TabletextTablesTableFigureBoxstyles"/>
            </w:pPr>
            <w:r w:rsidRPr="0054495B">
              <w:rPr>
                <w:sz w:val="18"/>
              </w:rPr>
              <w:t>(0.996, 1.00244)</w:t>
            </w:r>
          </w:p>
        </w:tc>
      </w:tr>
      <w:tr w:rsidR="003A7339" w:rsidRPr="0054495B" w14:paraId="3275046E" w14:textId="77777777" w:rsidTr="00BB6A36">
        <w:tc>
          <w:tcPr>
            <w:tcW w:w="1183" w:type="dxa"/>
            <w:noWrap/>
          </w:tcPr>
          <w:p w14:paraId="4FC6A511" w14:textId="77777777" w:rsidR="003A7339" w:rsidRPr="002C1994" w:rsidRDefault="003A7339" w:rsidP="00BB6A36">
            <w:pPr>
              <w:pStyle w:val="72TabletextTablesTableFigureBoxstyles"/>
            </w:pPr>
            <w:r w:rsidRPr="002C1994">
              <w:t>2-&gt;3</w:t>
            </w:r>
          </w:p>
        </w:tc>
        <w:tc>
          <w:tcPr>
            <w:tcW w:w="1749" w:type="dxa"/>
            <w:noWrap/>
          </w:tcPr>
          <w:p w14:paraId="12B74B8E" w14:textId="77777777" w:rsidR="003A7339" w:rsidRPr="0054495B" w:rsidRDefault="003A7339" w:rsidP="00BB6A36">
            <w:pPr>
              <w:pStyle w:val="72TabletextTablesTableFigureBoxstyles"/>
            </w:pPr>
            <w:r w:rsidRPr="0054495B">
              <w:t>0.989</w:t>
            </w:r>
          </w:p>
          <w:p w14:paraId="1CDA39EA" w14:textId="77777777" w:rsidR="003A7339" w:rsidRPr="0054495B" w:rsidRDefault="003A7339" w:rsidP="00BB6A36">
            <w:pPr>
              <w:pStyle w:val="72TabletextTablesTableFigureBoxstyles"/>
            </w:pPr>
            <w:r w:rsidRPr="0054495B">
              <w:rPr>
                <w:sz w:val="18"/>
              </w:rPr>
              <w:t>(0.984, 0.994)</w:t>
            </w:r>
          </w:p>
        </w:tc>
        <w:tc>
          <w:tcPr>
            <w:tcW w:w="1596" w:type="dxa"/>
            <w:noWrap/>
          </w:tcPr>
          <w:p w14:paraId="7AEC89BD" w14:textId="77777777" w:rsidR="003A7339" w:rsidRPr="0054495B" w:rsidRDefault="003A7339" w:rsidP="00BB6A36">
            <w:pPr>
              <w:pStyle w:val="72TabletextTablesTableFigureBoxstyles"/>
            </w:pPr>
            <w:r w:rsidRPr="0054495B">
              <w:t>1.0261</w:t>
            </w:r>
          </w:p>
          <w:p w14:paraId="5F6D1FA7" w14:textId="77777777" w:rsidR="003A7339" w:rsidRPr="0054495B" w:rsidRDefault="003A7339" w:rsidP="00BB6A36">
            <w:pPr>
              <w:pStyle w:val="72TabletextTablesTableFigureBoxstyles"/>
            </w:pPr>
            <w:r w:rsidRPr="0054495B">
              <w:rPr>
                <w:sz w:val="18"/>
              </w:rPr>
              <w:t>(1.0173, 1.0350)</w:t>
            </w:r>
          </w:p>
        </w:tc>
        <w:tc>
          <w:tcPr>
            <w:tcW w:w="1664" w:type="dxa"/>
            <w:noWrap/>
          </w:tcPr>
          <w:p w14:paraId="78643D94" w14:textId="77777777" w:rsidR="003A7339" w:rsidRPr="0054495B" w:rsidRDefault="003A7339" w:rsidP="00BB6A36">
            <w:pPr>
              <w:pStyle w:val="72TabletextTablesTableFigureBoxstyles"/>
            </w:pPr>
            <w:r w:rsidRPr="0054495B">
              <w:t>1.00621</w:t>
            </w:r>
          </w:p>
          <w:p w14:paraId="389B56E5" w14:textId="77777777" w:rsidR="003A7339" w:rsidRPr="0054495B" w:rsidRDefault="003A7339" w:rsidP="00BB6A36">
            <w:pPr>
              <w:pStyle w:val="72TabletextTablesTableFigureBoxstyles"/>
            </w:pPr>
            <w:r w:rsidRPr="0054495B">
              <w:rPr>
                <w:sz w:val="18"/>
              </w:rPr>
              <w:t>(1.00221, 1.0102)</w:t>
            </w:r>
          </w:p>
        </w:tc>
        <w:tc>
          <w:tcPr>
            <w:tcW w:w="1579" w:type="dxa"/>
            <w:noWrap/>
          </w:tcPr>
          <w:p w14:paraId="3A615A0C" w14:textId="77777777" w:rsidR="003A7339" w:rsidRPr="0054495B" w:rsidRDefault="003A7339" w:rsidP="00BB6A36">
            <w:pPr>
              <w:pStyle w:val="72TabletextTablesTableFigureBoxstyles"/>
            </w:pPr>
            <w:r w:rsidRPr="0054495B">
              <w:t>0.965</w:t>
            </w:r>
          </w:p>
          <w:p w14:paraId="43C84371" w14:textId="77777777" w:rsidR="003A7339" w:rsidRPr="0054495B" w:rsidRDefault="003A7339" w:rsidP="00BB6A36">
            <w:pPr>
              <w:pStyle w:val="72TabletextTablesTableFigureBoxstyles"/>
            </w:pPr>
            <w:r w:rsidRPr="0054495B">
              <w:rPr>
                <w:sz w:val="18"/>
              </w:rPr>
              <w:t>(0.901, 1.0333)</w:t>
            </w:r>
          </w:p>
        </w:tc>
        <w:tc>
          <w:tcPr>
            <w:tcW w:w="1499" w:type="dxa"/>
            <w:noWrap/>
          </w:tcPr>
          <w:p w14:paraId="74D03205" w14:textId="77777777" w:rsidR="003A7339" w:rsidRPr="0054495B" w:rsidRDefault="003A7339" w:rsidP="00BB6A36">
            <w:pPr>
              <w:pStyle w:val="72TabletextTablesTableFigureBoxstyles"/>
            </w:pPr>
            <w:r w:rsidRPr="0054495B">
              <w:t>0.998</w:t>
            </w:r>
          </w:p>
          <w:p w14:paraId="721BE033" w14:textId="77777777" w:rsidR="003A7339" w:rsidRPr="0054495B" w:rsidRDefault="003A7339" w:rsidP="00BB6A36">
            <w:pPr>
              <w:pStyle w:val="72TabletextTablesTableFigureBoxstyles"/>
            </w:pPr>
            <w:r w:rsidRPr="0054495B">
              <w:rPr>
                <w:sz w:val="18"/>
              </w:rPr>
              <w:t>(0.993, 1.00255)</w:t>
            </w:r>
          </w:p>
        </w:tc>
      </w:tr>
      <w:tr w:rsidR="003A7339" w:rsidRPr="0054495B" w14:paraId="03A8BD63" w14:textId="77777777" w:rsidTr="00BB6A36">
        <w:tc>
          <w:tcPr>
            <w:tcW w:w="1183" w:type="dxa"/>
            <w:noWrap/>
          </w:tcPr>
          <w:p w14:paraId="4E37CC32" w14:textId="77777777" w:rsidR="003A7339" w:rsidRPr="002C1994" w:rsidRDefault="003A7339" w:rsidP="00BB6A36">
            <w:pPr>
              <w:pStyle w:val="72TabletextTablesTableFigureBoxstyles"/>
            </w:pPr>
            <w:r w:rsidRPr="002C1994">
              <w:t>2-&gt;4</w:t>
            </w:r>
          </w:p>
        </w:tc>
        <w:tc>
          <w:tcPr>
            <w:tcW w:w="1749" w:type="dxa"/>
            <w:noWrap/>
          </w:tcPr>
          <w:p w14:paraId="4DA18B01" w14:textId="77777777" w:rsidR="003A7339" w:rsidRPr="0054495B" w:rsidRDefault="003A7339" w:rsidP="00BB6A36">
            <w:pPr>
              <w:pStyle w:val="72TabletextTablesTableFigureBoxstyles"/>
            </w:pPr>
            <w:r w:rsidRPr="0054495B">
              <w:t>1.0245</w:t>
            </w:r>
          </w:p>
          <w:p w14:paraId="495E9455" w14:textId="77777777" w:rsidR="003A7339" w:rsidRPr="0054495B" w:rsidRDefault="003A7339" w:rsidP="00BB6A36">
            <w:pPr>
              <w:pStyle w:val="72TabletextTablesTableFigureBoxstyles"/>
            </w:pPr>
            <w:r w:rsidRPr="0054495B">
              <w:rPr>
                <w:sz w:val="18"/>
              </w:rPr>
              <w:t>(.990, 1.0605)</w:t>
            </w:r>
          </w:p>
        </w:tc>
        <w:tc>
          <w:tcPr>
            <w:tcW w:w="1596" w:type="dxa"/>
            <w:noWrap/>
          </w:tcPr>
          <w:p w14:paraId="4C6D5B18" w14:textId="77777777" w:rsidR="003A7339" w:rsidRPr="0054495B" w:rsidRDefault="003A7339" w:rsidP="00BB6A36">
            <w:pPr>
              <w:pStyle w:val="72TabletextTablesTableFigureBoxstyles"/>
            </w:pPr>
            <w:r w:rsidRPr="0054495B">
              <w:t>0.989</w:t>
            </w:r>
          </w:p>
          <w:p w14:paraId="1A4C75DF" w14:textId="77777777" w:rsidR="003A7339" w:rsidRPr="0054495B" w:rsidRDefault="003A7339" w:rsidP="00BB6A36">
            <w:pPr>
              <w:pStyle w:val="72TabletextTablesTableFigureBoxstyles"/>
            </w:pPr>
            <w:r w:rsidRPr="0054495B">
              <w:rPr>
                <w:sz w:val="18"/>
              </w:rPr>
              <w:t>(0.931, 1.0510)</w:t>
            </w:r>
          </w:p>
        </w:tc>
        <w:tc>
          <w:tcPr>
            <w:tcW w:w="1664" w:type="dxa"/>
            <w:noWrap/>
          </w:tcPr>
          <w:p w14:paraId="0252B0CD" w14:textId="77777777" w:rsidR="003A7339" w:rsidRPr="0054495B" w:rsidRDefault="003A7339" w:rsidP="00BB6A36">
            <w:pPr>
              <w:pStyle w:val="72TabletextTablesTableFigureBoxstyles"/>
            </w:pPr>
            <w:r w:rsidRPr="0054495B">
              <w:t>1.00554</w:t>
            </w:r>
          </w:p>
          <w:p w14:paraId="39555235" w14:textId="77777777" w:rsidR="003A7339" w:rsidRPr="0054495B" w:rsidRDefault="003A7339" w:rsidP="00BB6A36">
            <w:pPr>
              <w:pStyle w:val="72TabletextTablesTableFigureBoxstyles"/>
            </w:pPr>
            <w:r w:rsidRPr="0054495B">
              <w:rPr>
                <w:sz w:val="18"/>
              </w:rPr>
              <w:t>(0.983, 1.0285)</w:t>
            </w:r>
          </w:p>
        </w:tc>
        <w:tc>
          <w:tcPr>
            <w:tcW w:w="1579" w:type="dxa"/>
            <w:noWrap/>
          </w:tcPr>
          <w:p w14:paraId="193F9BC4" w14:textId="77777777" w:rsidR="003A7339" w:rsidRPr="0054495B" w:rsidRDefault="003A7339" w:rsidP="00BB6A36">
            <w:pPr>
              <w:pStyle w:val="72TabletextTablesTableFigureBoxstyles"/>
            </w:pPr>
            <w:r w:rsidRPr="0054495B">
              <w:t>1.0231</w:t>
            </w:r>
          </w:p>
          <w:p w14:paraId="384776E2" w14:textId="77777777" w:rsidR="003A7339" w:rsidRPr="0054495B" w:rsidRDefault="003A7339" w:rsidP="00BB6A36">
            <w:pPr>
              <w:pStyle w:val="72TabletextTablesTableFigureBoxstyles"/>
            </w:pPr>
            <w:r w:rsidRPr="0054495B">
              <w:rPr>
                <w:sz w:val="18"/>
              </w:rPr>
              <w:t>(-0.27, 0.37)</w:t>
            </w:r>
          </w:p>
        </w:tc>
        <w:tc>
          <w:tcPr>
            <w:tcW w:w="1499" w:type="dxa"/>
            <w:noWrap/>
          </w:tcPr>
          <w:p w14:paraId="28A89D49" w14:textId="77777777" w:rsidR="003A7339" w:rsidRPr="0054495B" w:rsidRDefault="003A7339" w:rsidP="00BB6A36">
            <w:pPr>
              <w:pStyle w:val="72TabletextTablesTableFigureBoxstyles"/>
            </w:pPr>
            <w:r w:rsidRPr="0054495B">
              <w:t>1.00342</w:t>
            </w:r>
          </w:p>
          <w:p w14:paraId="67A6C38C" w14:textId="77777777" w:rsidR="003A7339" w:rsidRPr="0054495B" w:rsidRDefault="003A7339" w:rsidP="00BB6A36">
            <w:pPr>
              <w:pStyle w:val="72TabletextTablesTableFigureBoxstyles"/>
            </w:pPr>
            <w:r w:rsidRPr="0054495B">
              <w:rPr>
                <w:sz w:val="18"/>
              </w:rPr>
              <w:t>(0.977, 1.0310)</w:t>
            </w:r>
          </w:p>
        </w:tc>
      </w:tr>
      <w:tr w:rsidR="003A7339" w:rsidRPr="0054495B" w14:paraId="28BF8D1D" w14:textId="77777777" w:rsidTr="00BB6A36">
        <w:tc>
          <w:tcPr>
            <w:tcW w:w="1183" w:type="dxa"/>
            <w:noWrap/>
          </w:tcPr>
          <w:p w14:paraId="7B76252D" w14:textId="77777777" w:rsidR="003A7339" w:rsidRPr="002C1994" w:rsidRDefault="003A7339" w:rsidP="00BB6A36">
            <w:pPr>
              <w:pStyle w:val="72TabletextTablesTableFigureBoxstyles"/>
            </w:pPr>
            <w:r w:rsidRPr="002C1994">
              <w:t>3-&gt;2</w:t>
            </w:r>
          </w:p>
        </w:tc>
        <w:tc>
          <w:tcPr>
            <w:tcW w:w="1749" w:type="dxa"/>
            <w:noWrap/>
          </w:tcPr>
          <w:p w14:paraId="7E7D219C" w14:textId="77777777" w:rsidR="003A7339" w:rsidRPr="0054495B" w:rsidRDefault="003A7339" w:rsidP="00BB6A36">
            <w:pPr>
              <w:pStyle w:val="72TabletextTablesTableFigureBoxstyles"/>
            </w:pPr>
            <w:r w:rsidRPr="0054495B">
              <w:t>1.00839</w:t>
            </w:r>
          </w:p>
          <w:p w14:paraId="217F5E07" w14:textId="77777777" w:rsidR="003A7339" w:rsidRPr="0054495B" w:rsidRDefault="003A7339" w:rsidP="00BB6A36">
            <w:pPr>
              <w:pStyle w:val="72TabletextTablesTableFigureBoxstyles"/>
            </w:pPr>
            <w:r w:rsidRPr="0054495B">
              <w:rPr>
                <w:sz w:val="18"/>
              </w:rPr>
              <w:t>(1.00329, 1.0135)</w:t>
            </w:r>
          </w:p>
        </w:tc>
        <w:tc>
          <w:tcPr>
            <w:tcW w:w="1596" w:type="dxa"/>
            <w:noWrap/>
          </w:tcPr>
          <w:p w14:paraId="2E46EBDD" w14:textId="77777777" w:rsidR="003A7339" w:rsidRPr="0054495B" w:rsidRDefault="003A7339" w:rsidP="00BB6A36">
            <w:pPr>
              <w:pStyle w:val="72TabletextTablesTableFigureBoxstyles"/>
            </w:pPr>
            <w:r w:rsidRPr="0054495B">
              <w:t>0.959</w:t>
            </w:r>
          </w:p>
          <w:p w14:paraId="71D35566" w14:textId="77777777" w:rsidR="003A7339" w:rsidRPr="0054495B" w:rsidRDefault="003A7339" w:rsidP="00BB6A36">
            <w:pPr>
              <w:pStyle w:val="72TabletextTablesTableFigureBoxstyles"/>
            </w:pPr>
            <w:r w:rsidRPr="0054495B">
              <w:rPr>
                <w:sz w:val="18"/>
              </w:rPr>
              <w:t>(0.949, 0.968)</w:t>
            </w:r>
          </w:p>
        </w:tc>
        <w:tc>
          <w:tcPr>
            <w:tcW w:w="1664" w:type="dxa"/>
            <w:noWrap/>
          </w:tcPr>
          <w:p w14:paraId="53801B45" w14:textId="77777777" w:rsidR="003A7339" w:rsidRPr="0054495B" w:rsidRDefault="003A7339" w:rsidP="00BB6A36">
            <w:pPr>
              <w:pStyle w:val="72TabletextTablesTableFigureBoxstyles"/>
            </w:pPr>
            <w:r w:rsidRPr="0054495B">
              <w:t>0.990</w:t>
            </w:r>
          </w:p>
          <w:p w14:paraId="74A31196" w14:textId="77777777" w:rsidR="003A7339" w:rsidRPr="0054495B" w:rsidRDefault="003A7339" w:rsidP="00BB6A36">
            <w:pPr>
              <w:pStyle w:val="72TabletextTablesTableFigureBoxstyles"/>
            </w:pPr>
            <w:r w:rsidRPr="0054495B">
              <w:rPr>
                <w:sz w:val="18"/>
              </w:rPr>
              <w:t>(0.985, 0.994)</w:t>
            </w:r>
          </w:p>
        </w:tc>
        <w:tc>
          <w:tcPr>
            <w:tcW w:w="1579" w:type="dxa"/>
            <w:noWrap/>
          </w:tcPr>
          <w:p w14:paraId="2EE69A6F" w14:textId="77777777" w:rsidR="003A7339" w:rsidRPr="0054495B" w:rsidRDefault="003A7339" w:rsidP="00BB6A36">
            <w:pPr>
              <w:pStyle w:val="72TabletextTablesTableFigureBoxstyles"/>
            </w:pPr>
            <w:r w:rsidRPr="0054495B">
              <w:t>1.0836</w:t>
            </w:r>
          </w:p>
          <w:p w14:paraId="5FBF6060" w14:textId="77777777" w:rsidR="003A7339" w:rsidRPr="0054495B" w:rsidRDefault="003A7339" w:rsidP="00BB6A36">
            <w:pPr>
              <w:pStyle w:val="72TabletextTablesTableFigureBoxstyles"/>
            </w:pPr>
            <w:r w:rsidRPr="0054495B">
              <w:rPr>
                <w:sz w:val="18"/>
              </w:rPr>
              <w:t>(1.0147, 1.157)</w:t>
            </w:r>
          </w:p>
        </w:tc>
        <w:tc>
          <w:tcPr>
            <w:tcW w:w="1499" w:type="dxa"/>
            <w:noWrap/>
          </w:tcPr>
          <w:p w14:paraId="4BE12ABA" w14:textId="77777777" w:rsidR="003A7339" w:rsidRPr="0054495B" w:rsidRDefault="003A7339" w:rsidP="00BB6A36">
            <w:pPr>
              <w:pStyle w:val="72TabletextTablesTableFigureBoxstyles"/>
            </w:pPr>
            <w:r w:rsidRPr="0054495B">
              <w:t>0.997</w:t>
            </w:r>
          </w:p>
          <w:p w14:paraId="1830F1F9" w14:textId="77777777" w:rsidR="003A7339" w:rsidRPr="0054495B" w:rsidRDefault="003A7339" w:rsidP="00BB6A36">
            <w:pPr>
              <w:pStyle w:val="72TabletextTablesTableFigureBoxstyles"/>
            </w:pPr>
            <w:r w:rsidRPr="0054495B">
              <w:rPr>
                <w:sz w:val="18"/>
              </w:rPr>
              <w:t>(0.993, 1.00126)</w:t>
            </w:r>
          </w:p>
        </w:tc>
      </w:tr>
      <w:tr w:rsidR="003A7339" w:rsidRPr="0054495B" w14:paraId="4DE6F6D0" w14:textId="77777777" w:rsidTr="00BB6A36">
        <w:tc>
          <w:tcPr>
            <w:tcW w:w="1183" w:type="dxa"/>
            <w:noWrap/>
          </w:tcPr>
          <w:p w14:paraId="57955917" w14:textId="77777777" w:rsidR="003A7339" w:rsidRPr="002C1994" w:rsidRDefault="003A7339" w:rsidP="00BB6A36">
            <w:pPr>
              <w:pStyle w:val="72TabletextTablesTableFigureBoxstyles"/>
            </w:pPr>
            <w:r w:rsidRPr="002C1994">
              <w:t>3-&gt;4</w:t>
            </w:r>
          </w:p>
        </w:tc>
        <w:tc>
          <w:tcPr>
            <w:tcW w:w="1749" w:type="dxa"/>
            <w:noWrap/>
          </w:tcPr>
          <w:p w14:paraId="1787B31B" w14:textId="77777777" w:rsidR="003A7339" w:rsidRPr="0054495B" w:rsidRDefault="003A7339" w:rsidP="00BB6A36">
            <w:pPr>
              <w:pStyle w:val="72TabletextTablesTableFigureBoxstyles"/>
            </w:pPr>
            <w:r w:rsidRPr="0054495B">
              <w:t>0.986</w:t>
            </w:r>
          </w:p>
          <w:p w14:paraId="4BEECDED" w14:textId="77777777" w:rsidR="003A7339" w:rsidRPr="0054495B" w:rsidRDefault="003A7339" w:rsidP="00BB6A36">
            <w:pPr>
              <w:pStyle w:val="72TabletextTablesTableFigureBoxstyles"/>
            </w:pPr>
            <w:r w:rsidRPr="0054495B">
              <w:rPr>
                <w:sz w:val="18"/>
              </w:rPr>
              <w:t>(0.977, 0.995)</w:t>
            </w:r>
          </w:p>
        </w:tc>
        <w:tc>
          <w:tcPr>
            <w:tcW w:w="1596" w:type="dxa"/>
            <w:noWrap/>
          </w:tcPr>
          <w:p w14:paraId="235EE301" w14:textId="77777777" w:rsidR="003A7339" w:rsidRPr="0054495B" w:rsidRDefault="003A7339" w:rsidP="00BB6A36">
            <w:pPr>
              <w:pStyle w:val="72TabletextTablesTableFigureBoxstyles"/>
            </w:pPr>
            <w:r w:rsidRPr="0054495B">
              <w:t>1.00420</w:t>
            </w:r>
          </w:p>
          <w:p w14:paraId="0A37520B" w14:textId="77777777" w:rsidR="003A7339" w:rsidRPr="0054495B" w:rsidRDefault="003A7339" w:rsidP="00BB6A36">
            <w:pPr>
              <w:pStyle w:val="72TabletextTablesTableFigureBoxstyles"/>
            </w:pPr>
            <w:r w:rsidRPr="0054495B">
              <w:rPr>
                <w:sz w:val="18"/>
              </w:rPr>
              <w:t>(0.989, 1.0200)</w:t>
            </w:r>
          </w:p>
        </w:tc>
        <w:tc>
          <w:tcPr>
            <w:tcW w:w="1664" w:type="dxa"/>
            <w:noWrap/>
          </w:tcPr>
          <w:p w14:paraId="075317B6" w14:textId="77777777" w:rsidR="003A7339" w:rsidRPr="0054495B" w:rsidRDefault="003A7339" w:rsidP="00BB6A36">
            <w:pPr>
              <w:pStyle w:val="72TabletextTablesTableFigureBoxstyles"/>
            </w:pPr>
            <w:r w:rsidRPr="0054495B">
              <w:t>1.0164</w:t>
            </w:r>
          </w:p>
          <w:p w14:paraId="19C15EF0" w14:textId="77777777" w:rsidR="003A7339" w:rsidRPr="0054495B" w:rsidRDefault="003A7339" w:rsidP="00BB6A36">
            <w:pPr>
              <w:pStyle w:val="72TabletextTablesTableFigureBoxstyles"/>
            </w:pPr>
            <w:r w:rsidRPr="0054495B">
              <w:rPr>
                <w:sz w:val="18"/>
              </w:rPr>
              <w:t>(1.00888, 1.0239)</w:t>
            </w:r>
          </w:p>
        </w:tc>
        <w:tc>
          <w:tcPr>
            <w:tcW w:w="1579" w:type="dxa"/>
            <w:noWrap/>
          </w:tcPr>
          <w:p w14:paraId="2A63CB0C" w14:textId="77777777" w:rsidR="003A7339" w:rsidRPr="0054495B" w:rsidRDefault="003A7339" w:rsidP="00BB6A36">
            <w:pPr>
              <w:pStyle w:val="72TabletextTablesTableFigureBoxstyles"/>
            </w:pPr>
            <w:r w:rsidRPr="0054495B">
              <w:t>1.0346</w:t>
            </w:r>
          </w:p>
          <w:p w14:paraId="51714521" w14:textId="77777777" w:rsidR="003A7339" w:rsidRPr="0054495B" w:rsidRDefault="003A7339" w:rsidP="00BB6A36">
            <w:pPr>
              <w:pStyle w:val="72TabletextTablesTableFigureBoxstyles"/>
            </w:pPr>
            <w:r w:rsidRPr="0054495B">
              <w:rPr>
                <w:sz w:val="18"/>
              </w:rPr>
              <w:t>(0.918, 1.166)</w:t>
            </w:r>
          </w:p>
        </w:tc>
        <w:tc>
          <w:tcPr>
            <w:tcW w:w="1499" w:type="dxa"/>
            <w:noWrap/>
          </w:tcPr>
          <w:p w14:paraId="0175DE8E" w14:textId="77777777" w:rsidR="003A7339" w:rsidRPr="0054495B" w:rsidRDefault="003A7339" w:rsidP="00BB6A36">
            <w:pPr>
              <w:pStyle w:val="72TabletextTablesTableFigureBoxstyles"/>
            </w:pPr>
            <w:r w:rsidRPr="0054495B">
              <w:t>1.00501</w:t>
            </w:r>
          </w:p>
          <w:p w14:paraId="21E79FB7" w14:textId="77777777" w:rsidR="003A7339" w:rsidRPr="0054495B" w:rsidRDefault="003A7339" w:rsidP="00BB6A36">
            <w:pPr>
              <w:pStyle w:val="72TabletextTablesTableFigureBoxstyles"/>
            </w:pPr>
            <w:r w:rsidRPr="0054495B">
              <w:rPr>
                <w:sz w:val="18"/>
              </w:rPr>
              <w:t>(0.996, 1.0141)</w:t>
            </w:r>
          </w:p>
        </w:tc>
      </w:tr>
      <w:tr w:rsidR="003A7339" w:rsidRPr="00C97496" w14:paraId="3C137973" w14:textId="77777777" w:rsidTr="00BB6A36">
        <w:trPr>
          <w:trHeight w:val="185"/>
        </w:trPr>
        <w:tc>
          <w:tcPr>
            <w:tcW w:w="9270" w:type="dxa"/>
            <w:gridSpan w:val="6"/>
            <w:shd w:val="clear" w:color="auto" w:fill="EAF1DD"/>
          </w:tcPr>
          <w:p w14:paraId="30976BE8" w14:textId="77777777" w:rsidR="003A7339" w:rsidRPr="00C97496" w:rsidRDefault="003A7339" w:rsidP="00BB6A36">
            <w:pPr>
              <w:pStyle w:val="75TablenotesTablesTableFigureBoxstyles"/>
            </w:pPr>
            <w:r w:rsidRPr="00A253AA">
              <w:rPr>
                <w:rFonts w:eastAsia="Cambria"/>
              </w:rPr>
              <w:t>95% CIs shown. AgeD, age at diagnosis. Chol, cholesterol. DiseaseD, disease duration. SBP, systolic BP</w:t>
            </w:r>
          </w:p>
        </w:tc>
      </w:tr>
    </w:tbl>
    <w:p w14:paraId="52270645" w14:textId="77777777" w:rsidR="003A7339" w:rsidRPr="00C97496" w:rsidRDefault="003A7339" w:rsidP="003A7339">
      <w:pPr>
        <w:pStyle w:val="52AheadHeadingsHeadingstyles"/>
      </w:pPr>
      <w:bookmarkStart w:id="44" w:name="_Toc104910254"/>
      <w:r>
        <w:t>Results</w:t>
      </w:r>
      <w:bookmarkEnd w:id="44"/>
      <w:r w:rsidRPr="00C97496">
        <w:t xml:space="preserve"> </w:t>
      </w:r>
    </w:p>
    <w:p w14:paraId="3E286892" w14:textId="77777777" w:rsidR="003A7339" w:rsidRDefault="003A7339" w:rsidP="003A7339">
      <w:pPr>
        <w:pStyle w:val="602TextfoTextstylesTextstyles"/>
      </w:pPr>
      <w:r w:rsidRPr="00C97496">
        <w:t>The ISDR DW h</w:t>
      </w:r>
      <w:r>
        <w:t>e</w:t>
      </w:r>
      <w:r w:rsidRPr="00C97496">
        <w:t xml:space="preserve">ld data from 2009 on </w:t>
      </w:r>
      <w:r w:rsidRPr="00D9319D">
        <w:t xml:space="preserve">28,556 participants </w:t>
      </w:r>
      <w:r w:rsidRPr="00C97496">
        <w:t xml:space="preserve">as of </w:t>
      </w:r>
      <w:r>
        <w:t>January 2020</w:t>
      </w:r>
      <w:r w:rsidRPr="00C97496">
        <w:t xml:space="preserve"> (end of the programme)</w:t>
      </w:r>
      <w:r>
        <w:t xml:space="preserve"> over 11 screening cycles</w:t>
      </w:r>
      <w:r w:rsidRPr="00C97496">
        <w:t xml:space="preserve">. </w:t>
      </w:r>
      <w:r>
        <w:t xml:space="preserve">Data linkage was achieved for all participants. </w:t>
      </w:r>
      <w:r w:rsidRPr="00C97496">
        <w:t xml:space="preserve">The ISDR DW received test and preliminary datasets from early 2013. One of the main datasets </w:t>
      </w:r>
      <w:r>
        <w:t>wa</w:t>
      </w:r>
      <w:r w:rsidRPr="00C97496">
        <w:t xml:space="preserve">s the </w:t>
      </w:r>
      <w:r w:rsidRPr="00CD3893">
        <w:rPr>
          <w:color w:val="00B0F0"/>
          <w:highlight w:val="green"/>
        </w:rPr>
        <w:t>‘</w:t>
      </w:r>
      <w:r w:rsidRPr="00CD3893">
        <w:rPr>
          <w:highlight w:val="green"/>
        </w:rPr>
        <w:t>ISDR Cohort Study Dataset</w:t>
      </w:r>
      <w:r w:rsidRPr="00CD3893">
        <w:rPr>
          <w:color w:val="00B0F0"/>
          <w:highlight w:val="green"/>
        </w:rPr>
        <w:t>’</w:t>
      </w:r>
      <w:r w:rsidRPr="00C97496">
        <w:t>, which support</w:t>
      </w:r>
      <w:r>
        <w:t>ed</w:t>
      </w:r>
      <w:r w:rsidRPr="00C97496">
        <w:t xml:space="preserve"> WP B2. This had data for 28,384 participants in October 2017, equivalent to </w:t>
      </w:r>
      <w:r w:rsidRPr="00641107">
        <w:t>318,053,075 data points</w:t>
      </w:r>
      <w:r>
        <w:t>;</w:t>
      </w:r>
      <w:r w:rsidRPr="00C97496">
        <w:t xml:space="preserve"> a data point is a discrete unit of information,</w:t>
      </w:r>
      <w:r>
        <w:rPr>
          <w:vertAlign w:val="superscript"/>
        </w:rPr>
        <w:t>28</w:t>
      </w:r>
      <w:r w:rsidRPr="00C97496">
        <w:rPr>
          <w:vertAlign w:val="superscript"/>
        </w:rPr>
        <w:t xml:space="preserve"> </w:t>
      </w:r>
      <w:r>
        <w:t xml:space="preserve">an example being a single recording of weight for a patient. </w:t>
      </w:r>
    </w:p>
    <w:p w14:paraId="2F408B45" w14:textId="77777777" w:rsidR="003A7339" w:rsidRPr="00C97496" w:rsidRDefault="003A7339" w:rsidP="003A7339">
      <w:pPr>
        <w:pStyle w:val="52AheadHeadingsHeadingstyles"/>
      </w:pPr>
      <w:bookmarkStart w:id="45" w:name="_Toc104910255"/>
      <w:r w:rsidRPr="00F86AF6">
        <w:t>Discussion</w:t>
      </w:r>
      <w:r>
        <w:t xml:space="preserve"> – challenges in the data warehouse</w:t>
      </w:r>
      <w:bookmarkEnd w:id="45"/>
    </w:p>
    <w:p w14:paraId="5A2BB4ED" w14:textId="77777777" w:rsidR="003A7339" w:rsidRPr="00C97496" w:rsidRDefault="003A7339" w:rsidP="003A7339">
      <w:pPr>
        <w:pStyle w:val="602TextfoTextstylesTextstyles"/>
      </w:pPr>
      <w:r w:rsidRPr="00C97496">
        <w:t>The ISDR programme collated and linked large scale routinely collected clinical data across different domains in a single repository.</w:t>
      </w:r>
      <w:r>
        <w:t xml:space="preserve"> It successfully supported all aspects of the programme, and routine patient management in the local screening programme. The DW is dynamic in that it updates on a regular basis. It demonstrated resilience and the potential to be developed into a routine health informatics tool in the NHS for personalised medicine.</w:t>
      </w:r>
    </w:p>
    <w:p w14:paraId="59C8C049" w14:textId="77777777" w:rsidR="003A7339" w:rsidRDefault="003A7339" w:rsidP="003A7339">
      <w:pPr>
        <w:pStyle w:val="602TextfoTextstylesTextstyles"/>
      </w:pPr>
      <w:r>
        <w:lastRenderedPageBreak/>
        <w:t>We faced a number of c</w:t>
      </w:r>
      <w:r w:rsidRPr="00C97496">
        <w:t>hallenges</w:t>
      </w:r>
      <w:r>
        <w:t xml:space="preserve">. No existing </w:t>
      </w:r>
      <w:r w:rsidRPr="00CD3893">
        <w:rPr>
          <w:color w:val="00B0F0"/>
          <w:highlight w:val="green"/>
        </w:rPr>
        <w:t>“</w:t>
      </w:r>
      <w:r w:rsidRPr="00CD3893">
        <w:rPr>
          <w:highlight w:val="green"/>
        </w:rPr>
        <w:t>off the shelf</w:t>
      </w:r>
      <w:r w:rsidRPr="00CD3893">
        <w:rPr>
          <w:color w:val="00B0F0"/>
          <w:highlight w:val="green"/>
        </w:rPr>
        <w:t>”</w:t>
      </w:r>
      <w:r>
        <w:t xml:space="preserve"> databases existed. The data were complex and came from </w:t>
      </w:r>
      <w:r w:rsidRPr="00C97496">
        <w:t>multiple data sources</w:t>
      </w:r>
      <w:r>
        <w:t xml:space="preserve">. Liverpool CCG had to set up and run throughout the lifetime of the project a set of manual processes to link the various domains within primary care. There was variability in </w:t>
      </w:r>
      <w:r w:rsidRPr="00C97496">
        <w:t>dat</w:t>
      </w:r>
      <w:r>
        <w:t xml:space="preserve">a quality which required bespoke processing and the development and application of credibility limits before the data could be considered adequate for a clinical application. Systems were of widely differing design, some were commercial (OptoMize) and some were developed in house (Diabolos, PENS). Systems had to be </w:t>
      </w:r>
      <w:r>
        <w:rPr>
          <w:color w:val="00B0F0"/>
        </w:rPr>
        <w:t>“</w:t>
      </w:r>
      <w:r>
        <w:t>cracked</w:t>
      </w:r>
      <w:r>
        <w:rPr>
          <w:color w:val="00B0F0"/>
        </w:rPr>
        <w:t>”</w:t>
      </w:r>
      <w:r>
        <w:t xml:space="preserve"> before the relevant data could be extracted. Data labels had to be investigated and tested. Several clinical system upgrades took place during the lifetime of the programme which tended to occur unannounced resulting in some lengthy delays and wasted effort. </w:t>
      </w:r>
    </w:p>
    <w:p w14:paraId="0585A8B5" w14:textId="77777777" w:rsidR="003A7339" w:rsidRPr="00C97496" w:rsidRDefault="003A7339" w:rsidP="003A7339">
      <w:pPr>
        <w:pStyle w:val="602TextfoTextstylesTextstyles"/>
      </w:pPr>
      <w:r>
        <w:t xml:space="preserve">The multidisciplinary nature of the programme meant that several members of the team had very little understanding of the requirements of database development and engineering and similarly the database team struggled with adequate engagement with the clinical teams. </w:t>
      </w:r>
      <w:r w:rsidRPr="00FA4B69">
        <w:t xml:space="preserve">There appears to be a lack of bioinformatics expertise to act as a bridge between the technical BI and computer science teams on the one hand and the clinical/research end-users on the other. This needs urgently addressing. </w:t>
      </w:r>
    </w:p>
    <w:p w14:paraId="73A5E8B7" w14:textId="77777777" w:rsidR="003A7339" w:rsidRPr="00C97496" w:rsidRDefault="003A7339" w:rsidP="003A7339">
      <w:pPr>
        <w:pStyle w:val="602TextfoTextstylesTextstyles"/>
      </w:pPr>
      <w:r>
        <w:t>We learnt several important lessons. Establishing a real time data repository within an NHS environment to underpin personalised medicine requires:</w:t>
      </w:r>
    </w:p>
    <w:p w14:paraId="3EDDA0D4" w14:textId="77777777" w:rsidR="003A7339" w:rsidRPr="00B05F3E" w:rsidRDefault="003A7339" w:rsidP="003A7339">
      <w:pPr>
        <w:pStyle w:val="611BulletlistTextstyles"/>
      </w:pPr>
      <w:r w:rsidRPr="00B05F3E">
        <w:t xml:space="preserve">sufficient time for interdisciplinary team working on data sanity checks, outlier/credibility handling protocols, logic rule development and imputation strategies  </w:t>
      </w:r>
    </w:p>
    <w:p w14:paraId="576FB1AB" w14:textId="77777777" w:rsidR="003A7339" w:rsidRPr="00B05F3E" w:rsidRDefault="003A7339" w:rsidP="003A7339">
      <w:pPr>
        <w:pStyle w:val="614TextbulletlistlastTextstylesTextstyles"/>
      </w:pPr>
      <w:r w:rsidRPr="00B05F3E">
        <w:t xml:space="preserve">investment in developing cross disciplinary bioinformatics expertise to link technical teams and clinical/research end-users </w:t>
      </w:r>
    </w:p>
    <w:p w14:paraId="72FFBFFD" w14:textId="77777777" w:rsidR="003A7339" w:rsidRPr="00C97496" w:rsidRDefault="003A7339" w:rsidP="003A7339">
      <w:pPr>
        <w:pStyle w:val="52AheadHeadingsHeadingstyles"/>
      </w:pPr>
      <w:bookmarkStart w:id="46" w:name="_Toc428355248"/>
      <w:bookmarkStart w:id="47" w:name="_Toc104910256"/>
      <w:r>
        <w:t>Interr</w:t>
      </w:r>
      <w:r w:rsidRPr="00C97496">
        <w:t>elation to other work packages and overall aims of the programme</w:t>
      </w:r>
      <w:bookmarkEnd w:id="46"/>
      <w:bookmarkEnd w:id="47"/>
    </w:p>
    <w:p w14:paraId="58754911" w14:textId="77777777" w:rsidR="003A7339" w:rsidRPr="00C97496" w:rsidRDefault="003A7339" w:rsidP="003A7339">
      <w:pPr>
        <w:pStyle w:val="602TextfoTextstylesTextstyles"/>
      </w:pPr>
      <w:r>
        <w:t xml:space="preserve">In addition to the underpinning role of the DW across much of the programme it has led to development of new (IP) covered in </w:t>
      </w:r>
      <w:r>
        <w:rPr>
          <w:i/>
        </w:rPr>
        <w:t>WP G</w:t>
      </w:r>
      <w:r>
        <w:t xml:space="preserve">. Imputation strategies needed to be developed is several WPs to deal with missing data. </w:t>
      </w:r>
    </w:p>
    <w:p w14:paraId="2680EA44" w14:textId="6893A689" w:rsidR="003A7339" w:rsidRPr="00C97496" w:rsidRDefault="003A7339" w:rsidP="003A7339">
      <w:pPr>
        <w:pStyle w:val="43ChaptertitleHeadingsHeadingstyles"/>
      </w:pPr>
      <w:bookmarkStart w:id="48" w:name="_Toc429911640"/>
      <w:bookmarkStart w:id="49" w:name="_Toc104910257"/>
      <w:r>
        <w:lastRenderedPageBreak/>
        <w:t>T</w:t>
      </w:r>
      <w:r w:rsidRPr="00C97496">
        <w:t>he Liverpool Risk Calculation Engine</w:t>
      </w:r>
      <w:bookmarkEnd w:id="48"/>
      <w:bookmarkEnd w:id="49"/>
    </w:p>
    <w:p w14:paraId="3AA80B6B" w14:textId="77777777" w:rsidR="003A7339" w:rsidRDefault="003A7339" w:rsidP="003A7339">
      <w:pPr>
        <w:pStyle w:val="601TextdropcapTextstylesTextstyles"/>
      </w:pPr>
      <w:bookmarkStart w:id="50" w:name="_Toc429911655"/>
      <w:r w:rsidRPr="00142E51">
        <w:t xml:space="preserve">A peer reviewed publication </w:t>
      </w:r>
      <w:r>
        <w:rPr>
          <w:vertAlign w:val="superscript"/>
        </w:rPr>
        <w:t>21</w:t>
      </w:r>
      <w:r w:rsidRPr="00142E51">
        <w:t xml:space="preserve"> is at </w:t>
      </w:r>
      <w:r w:rsidRPr="00110BD2">
        <w:t>https://link.springer.com/article/10.1007%2Fs00125-017-4386-0</w:t>
      </w:r>
      <w:r w:rsidRPr="00142E51">
        <w:t xml:space="preserve"> and supplementary material at </w:t>
      </w:r>
      <w:r w:rsidRPr="00110BD2">
        <w:rPr>
          <w:spacing w:val="2"/>
          <w:shd w:val="clear" w:color="auto" w:fill="FCFCFC"/>
        </w:rPr>
        <w:t>125_2017_4386_MOESM1_ESM.pdf</w:t>
      </w:r>
      <w:r w:rsidRPr="00142E51">
        <w:t>.</w:t>
      </w:r>
      <w:r>
        <w:t xml:space="preserve"> Additional information is </w:t>
      </w:r>
      <w:r w:rsidRPr="00142E51">
        <w:t xml:space="preserve">available </w:t>
      </w:r>
      <w:r>
        <w:t>on the continuous Markov process, imputation, covariate selection, threshold setting and model checking.</w:t>
      </w:r>
    </w:p>
    <w:p w14:paraId="5BCAE41B" w14:textId="77777777" w:rsidR="003A7339" w:rsidRPr="000B1C25" w:rsidRDefault="003A7339" w:rsidP="003A7339">
      <w:pPr>
        <w:pStyle w:val="602TextfoTextstylesTextstyles"/>
        <w:rPr>
          <w:i/>
          <w:color w:val="FF0000"/>
        </w:rPr>
      </w:pPr>
      <w:r w:rsidRPr="000B1C25">
        <w:rPr>
          <w:i/>
          <w:color w:val="FF0000"/>
        </w:rPr>
        <w:t>&lt;&lt;Typesetter insert copyright credit line 1&gt;&gt;</w:t>
      </w:r>
    </w:p>
    <w:p w14:paraId="119DD0A7" w14:textId="77777777" w:rsidR="003A7339" w:rsidRPr="000B1C25" w:rsidRDefault="003A7339" w:rsidP="003A7339">
      <w:pPr>
        <w:pStyle w:val="602TextfoTextstylesTextstyles"/>
        <w:rPr>
          <w:i/>
        </w:rPr>
      </w:pPr>
      <w:r w:rsidRPr="000B1C25">
        <w:rPr>
          <w:i/>
        </w:rPr>
        <w:t>Some text in this chapter has been reproduced from our study article,</w:t>
      </w:r>
      <w:r w:rsidRPr="000B1C25">
        <w:rPr>
          <w:i/>
          <w:vertAlign w:val="superscript"/>
        </w:rPr>
        <w:t>22</w:t>
      </w:r>
      <w:r w:rsidRPr="000B1C25">
        <w:rPr>
          <w:i/>
        </w:rPr>
        <w:t> published under the Creative Commons Attribution License (CC BY 4.0), which permits unrestricted use, distribution and reproduction in any medium, provided the original work is properly cited (https://creativecommons.org/licenses/by/4.0/).</w:t>
      </w:r>
    </w:p>
    <w:p w14:paraId="6E5A5F45" w14:textId="77777777" w:rsidR="003A7339" w:rsidRPr="00C97496" w:rsidRDefault="003A7339" w:rsidP="003A7339">
      <w:pPr>
        <w:pStyle w:val="52AheadHeadingsHeadingstyles"/>
      </w:pPr>
      <w:bookmarkStart w:id="51" w:name="_Toc104910258"/>
      <w:r>
        <w:t>Research aims</w:t>
      </w:r>
      <w:bookmarkEnd w:id="51"/>
    </w:p>
    <w:p w14:paraId="1C05DAA5" w14:textId="77777777" w:rsidR="003A7339" w:rsidRPr="00C97496" w:rsidRDefault="003A7339" w:rsidP="003A7339">
      <w:pPr>
        <w:pStyle w:val="602TextfoTextstylesTextstyles"/>
      </w:pPr>
      <w:r>
        <w:t>To</w:t>
      </w:r>
      <w:r w:rsidRPr="00C97496">
        <w:t xml:space="preserve"> develop and internally validate a RCE to estimate risk of progression to screen positive or referable DR and assign individualised screening intervals</w:t>
      </w:r>
      <w:r>
        <w:t xml:space="preserve"> (WP C)</w:t>
      </w:r>
      <w:r w:rsidRPr="00C97496">
        <w:t xml:space="preserve">. </w:t>
      </w:r>
    </w:p>
    <w:p w14:paraId="27A1BA18" w14:textId="77777777" w:rsidR="003A7339" w:rsidRPr="00C97496" w:rsidRDefault="003A7339" w:rsidP="003A7339">
      <w:pPr>
        <w:pStyle w:val="52AheadHeadingsHeadingstyles"/>
      </w:pPr>
      <w:bookmarkStart w:id="52" w:name="_Toc429911643"/>
      <w:bookmarkStart w:id="53" w:name="_Toc104910259"/>
      <w:r w:rsidRPr="00C97496">
        <w:t>Methods</w:t>
      </w:r>
      <w:bookmarkEnd w:id="52"/>
      <w:bookmarkEnd w:id="53"/>
    </w:p>
    <w:p w14:paraId="026CEF82" w14:textId="77777777" w:rsidR="003A7339" w:rsidRPr="00C97496" w:rsidRDefault="003A7339" w:rsidP="003A7339">
      <w:pPr>
        <w:pStyle w:val="53BheadHeadingsHeadingstyles"/>
      </w:pPr>
      <w:bookmarkStart w:id="54" w:name="_Toc429911644"/>
      <w:r w:rsidRPr="00C97496">
        <w:t>Dataset</w:t>
      </w:r>
      <w:bookmarkEnd w:id="54"/>
    </w:p>
    <w:p w14:paraId="282CF7F7" w14:textId="77777777" w:rsidR="003A7339" w:rsidRPr="00556948" w:rsidRDefault="003A7339" w:rsidP="003A7339">
      <w:pPr>
        <w:pStyle w:val="602TextfoTextstylesTextstyles"/>
        <w:rPr>
          <w:rStyle w:val="FignumChar"/>
          <w:caps w:val="0"/>
          <w:sz w:val="24"/>
        </w:rPr>
      </w:pPr>
      <w:r w:rsidRPr="00C97496">
        <w:t xml:space="preserve">Data from established screening and primary care systems were combined in </w:t>
      </w:r>
      <w:r>
        <w:t xml:space="preserve">the ISDR DW. </w:t>
      </w:r>
      <w:r w:rsidRPr="00C97496">
        <w:t xml:space="preserve">A set of candidate covariates was selected for the model </w:t>
      </w:r>
      <w:r>
        <w:t xml:space="preserve">in partnership with our PPI group. A review of the literature around the </w:t>
      </w:r>
      <w:r w:rsidRPr="00C97496">
        <w:t>known risk factors</w:t>
      </w:r>
      <w:r>
        <w:t xml:space="preserve"> was presented by the research team and additional candidate covariates proposed by the PPI team to create a </w:t>
      </w:r>
      <w:r>
        <w:rPr>
          <w:color w:val="00B0F0"/>
        </w:rPr>
        <w:t>“</w:t>
      </w:r>
      <w:r>
        <w:t>long list</w:t>
      </w:r>
      <w:r>
        <w:rPr>
          <w:color w:val="00B0F0"/>
        </w:rPr>
        <w:t>”</w:t>
      </w:r>
      <w:r w:rsidRPr="00C97496">
        <w:t xml:space="preserve">. </w:t>
      </w:r>
      <w:r>
        <w:t>The ISDR DW was explored with this set of candidates in mind and a</w:t>
      </w:r>
      <w:r w:rsidRPr="00C97496" w:rsidDel="007A6637">
        <w:t xml:space="preserve"> RCE Development Dataset was extracted containing covariates</w:t>
      </w:r>
      <w:r w:rsidDel="007A6637">
        <w:t xml:space="preserve"> </w:t>
      </w:r>
      <w:r w:rsidRPr="00C97496" w:rsidDel="007A6637">
        <w:t>with ≥80% completeness in</w:t>
      </w:r>
      <w:r w:rsidDel="007A6637">
        <w:t xml:space="preserve"> PWD who</w:t>
      </w:r>
      <w:r w:rsidRPr="00FD7F7A">
        <w:t xml:space="preserve"> </w:t>
      </w:r>
      <w:r w:rsidRPr="00C97496">
        <w:t>were screen negative at the first of at least two episodes that occurred in a 5-year sample period.</w:t>
      </w:r>
      <w:r>
        <w:t xml:space="preserve"> </w:t>
      </w:r>
    </w:p>
    <w:p w14:paraId="603178E0" w14:textId="77777777" w:rsidR="003A7339" w:rsidRPr="00C97496" w:rsidRDefault="003A7339" w:rsidP="003A7339">
      <w:pPr>
        <w:pStyle w:val="53BheadHeadingsHeadingstyles"/>
      </w:pPr>
      <w:bookmarkStart w:id="55" w:name="_Toc429911645"/>
      <w:r w:rsidRPr="00C97496">
        <w:t>Model</w:t>
      </w:r>
      <w:bookmarkEnd w:id="55"/>
    </w:p>
    <w:p w14:paraId="64F7186B" w14:textId="77777777" w:rsidR="003A7339" w:rsidRDefault="003A7339" w:rsidP="003A7339">
      <w:pPr>
        <w:pStyle w:val="602TextfoTextstylesTextstyles"/>
      </w:pPr>
      <w:r w:rsidRPr="00C97496">
        <w:t>We selected a continuous-time Markov process to allow for a set of individuals to transition among states over time.</w:t>
      </w:r>
      <w:r>
        <w:rPr>
          <w:vertAlign w:val="superscript"/>
        </w:rPr>
        <w:t>29</w:t>
      </w:r>
      <w:r w:rsidRPr="00C97496">
        <w:t xml:space="preserve"> The state at each time point was defined by level of retinopathy includin</w:t>
      </w:r>
      <w:r>
        <w:t xml:space="preserve">g separation by one or both eyes </w:t>
      </w:r>
      <w:r w:rsidRPr="00F902C6">
        <w:t>(</w:t>
      </w:r>
      <w:r w:rsidRPr="00F902C6">
        <w:rPr>
          <w:i/>
          <w:color w:val="FF0000"/>
        </w:rPr>
        <w:t>Figure 3</w:t>
      </w:r>
      <w:r w:rsidRPr="00BD5877">
        <w:rPr>
          <w:i/>
          <w:iCs/>
        </w:rPr>
        <w:t>)</w:t>
      </w:r>
      <w:r w:rsidRPr="00C97496">
        <w:t>:</w:t>
      </w:r>
      <w:r>
        <w:t xml:space="preserve"> </w:t>
      </w:r>
      <w:r>
        <w:rPr>
          <w:vertAlign w:val="superscript"/>
        </w:rPr>
        <w:t>30</w:t>
      </w:r>
      <w:r>
        <w:t xml:space="preserve"> State </w:t>
      </w:r>
      <w:r w:rsidRPr="00C97496">
        <w:t>1 - no DR detected</w:t>
      </w:r>
      <w:r>
        <w:t xml:space="preserve">; State </w:t>
      </w:r>
      <w:r w:rsidRPr="00C97496">
        <w:t>2 - non-referable DR in one eye only</w:t>
      </w:r>
      <w:r>
        <w:t xml:space="preserve">; State </w:t>
      </w:r>
      <w:r w:rsidRPr="00C97496">
        <w:t>3 - non-referable DR in both eyes</w:t>
      </w:r>
      <w:r>
        <w:t xml:space="preserve">; State </w:t>
      </w:r>
      <w:r w:rsidRPr="00C97496">
        <w:t>4 - referable DR (screen positive for at least one eye)</w:t>
      </w:r>
      <w:r>
        <w:t>.</w:t>
      </w:r>
    </w:p>
    <w:p w14:paraId="7670A20D" w14:textId="77777777" w:rsidR="003A7339" w:rsidRPr="00F902C6" w:rsidRDefault="003A7339" w:rsidP="003A7339">
      <w:pPr>
        <w:pStyle w:val="81FigurelegendTableFigureBoxstyles"/>
        <w:rPr>
          <w:rFonts w:eastAsia="SimSun"/>
        </w:rPr>
      </w:pPr>
      <w:bookmarkStart w:id="56" w:name="_Toc83637259"/>
      <w:r w:rsidRPr="00F902C6">
        <w:rPr>
          <w:b/>
        </w:rPr>
        <w:t>FIGURE 3</w:t>
      </w:r>
      <w:r w:rsidRPr="00F902C6">
        <w:t> </w:t>
      </w:r>
      <w:r w:rsidRPr="00F902C6">
        <w:rPr>
          <w:rFonts w:eastAsia="SimSun"/>
        </w:rPr>
        <w:t>States and transitions in the continuous-time Markov process in the Liverpool Risk Calculation Engine</w:t>
      </w:r>
      <w:bookmarkEnd w:id="56"/>
    </w:p>
    <w:p w14:paraId="5A05BD1D" w14:textId="77777777" w:rsidR="003A7339" w:rsidRDefault="003A7339" w:rsidP="003A7339">
      <w:pPr>
        <w:pStyle w:val="602TextfoTextstylesTextstyles"/>
      </w:pPr>
      <w:r w:rsidRPr="00C97496">
        <w:t>Only one baseline screening event was used.</w:t>
      </w:r>
      <w:r>
        <w:t xml:space="preserve"> </w:t>
      </w:r>
      <w:r w:rsidRPr="00C97496">
        <w:t xml:space="preserve">The risks, or intensities, for each </w:t>
      </w:r>
      <w:r>
        <w:t xml:space="preserve">of 6 </w:t>
      </w:r>
      <w:r w:rsidRPr="00C97496">
        <w:t>transition</w:t>
      </w:r>
      <w:r>
        <w:t>s between these states</w:t>
      </w:r>
      <w:r w:rsidRPr="00C97496">
        <w:t xml:space="preserve"> were entered into the model within a probability matrix</w:t>
      </w:r>
      <w:r>
        <w:t xml:space="preserve">. </w:t>
      </w:r>
      <w:r w:rsidRPr="00C97496">
        <w:t>Th</w:t>
      </w:r>
      <w:r>
        <w:t>e</w:t>
      </w:r>
      <w:r w:rsidRPr="00C97496">
        <w:t xml:space="preserve"> interval censoring </w:t>
      </w:r>
      <w:r>
        <w:t xml:space="preserve">seen in screening data required </w:t>
      </w:r>
      <w:r w:rsidRPr="00C97496">
        <w:t>special methodology. Missing clinical data were handled using multiple imputation</w:t>
      </w:r>
      <w:r>
        <w:t>.</w:t>
      </w:r>
    </w:p>
    <w:p w14:paraId="2934ED0F" w14:textId="77777777" w:rsidR="003A7339" w:rsidRPr="00C97496" w:rsidRDefault="003A7339" w:rsidP="003A7339">
      <w:pPr>
        <w:pStyle w:val="602TextfoTextstylesTextstyles"/>
      </w:pPr>
      <w:r>
        <w:t>Ten c</w:t>
      </w:r>
      <w:r w:rsidRPr="00C97496">
        <w:t>ovariates me</w:t>
      </w:r>
      <w:r>
        <w:t>t</w:t>
      </w:r>
      <w:r w:rsidRPr="00C97496">
        <w:t xml:space="preserve"> the </w:t>
      </w:r>
      <w:r>
        <w:t>entry</w:t>
      </w:r>
      <w:r w:rsidRPr="00C97496">
        <w:t xml:space="preserve"> criteria </w:t>
      </w:r>
      <w:r>
        <w:t xml:space="preserve">and </w:t>
      </w:r>
      <w:r w:rsidRPr="00C97496">
        <w:t>were ranked using Wald statistics. A set of nested models were built to estimate corrected Akaike</w:t>
      </w:r>
      <w:r>
        <w:rPr>
          <w:color w:val="00B0F0"/>
        </w:rPr>
        <w:t>’</w:t>
      </w:r>
      <w:r w:rsidRPr="00C97496">
        <w:t>s</w:t>
      </w:r>
      <w:r>
        <w:t xml:space="preserve"> information criterion (AICc). </w:t>
      </w:r>
      <w:r w:rsidRPr="00C97496">
        <w:t>The model with the smallest AICc was chosen to give the best fit to the data.</w:t>
      </w:r>
    </w:p>
    <w:p w14:paraId="6E772506" w14:textId="77777777" w:rsidR="003A7339" w:rsidRPr="00C97496" w:rsidRDefault="003A7339" w:rsidP="003A7339">
      <w:pPr>
        <w:pStyle w:val="602TextfoTextstylesTextstyles"/>
      </w:pPr>
      <w:r w:rsidRPr="00C97496">
        <w:t xml:space="preserve">We checked the </w:t>
      </w:r>
      <w:r>
        <w:t xml:space="preserve">RCE </w:t>
      </w:r>
      <w:r w:rsidRPr="00C97496">
        <w:t>Development Dataset using random samples of event vectors. The model was checked for influence of outliers, regression and distributional assumptions</w:t>
      </w:r>
      <w:r>
        <w:t>;</w:t>
      </w:r>
      <w:r w:rsidRPr="00C97496">
        <w:t xml:space="preserve"> Pearson-type goodness-</w:t>
      </w:r>
      <w:r w:rsidRPr="00C97496">
        <w:lastRenderedPageBreak/>
        <w:t>of-fit and corrected C-index were calculated. Bootstrapping and 4-fold cross-validation were used for internal validation.</w:t>
      </w:r>
      <w:r>
        <w:t xml:space="preserve"> </w:t>
      </w:r>
      <w:r w:rsidRPr="00C97496">
        <w:t>Further internal validation was conducted using a geographical split based on deprivation index</w:t>
      </w:r>
      <w:r>
        <w:t>.</w:t>
      </w:r>
      <w:r>
        <w:rPr>
          <w:vertAlign w:val="superscript"/>
        </w:rPr>
        <w:t>31</w:t>
      </w:r>
      <w:r w:rsidRPr="00C97496">
        <w:t xml:space="preserve"> </w:t>
      </w:r>
    </w:p>
    <w:p w14:paraId="6BD44971" w14:textId="77777777" w:rsidR="003A7339" w:rsidRPr="00C97496" w:rsidRDefault="003A7339" w:rsidP="003A7339">
      <w:pPr>
        <w:pStyle w:val="53BheadHeadingsHeadingstyles"/>
      </w:pPr>
      <w:bookmarkStart w:id="57" w:name="_Toc429911649"/>
      <w:r w:rsidRPr="00C97496">
        <w:t>Implementation</w:t>
      </w:r>
      <w:bookmarkEnd w:id="57"/>
    </w:p>
    <w:p w14:paraId="4A127467" w14:textId="77777777" w:rsidR="003A7339" w:rsidRDefault="003A7339" w:rsidP="003A7339">
      <w:pPr>
        <w:pStyle w:val="602TextfoTextstylesTextstyles"/>
      </w:pPr>
      <w:r w:rsidRPr="00C97496">
        <w:t xml:space="preserve">The effect of a set of risk thresholds (5%, 2.5%, 1%) on screening interval allocation was investigated and a final threshold selected in discussion with the </w:t>
      </w:r>
      <w:r>
        <w:t xml:space="preserve">PPI </w:t>
      </w:r>
      <w:r w:rsidRPr="00C97496">
        <w:t xml:space="preserve">group. </w:t>
      </w:r>
    </w:p>
    <w:p w14:paraId="4108731A" w14:textId="77777777" w:rsidR="003A7339" w:rsidRDefault="003A7339" w:rsidP="003A7339">
      <w:pPr>
        <w:pStyle w:val="602TextfoTextstylesTextstyles"/>
      </w:pPr>
      <w:r w:rsidRPr="00C97496">
        <w:t>A small sample of cases assigned by the RCE to 6, 12 and 24</w:t>
      </w:r>
      <w:r>
        <w:t>-</w:t>
      </w:r>
      <w:r w:rsidRPr="00C97496">
        <w:t>month interval</w:t>
      </w:r>
      <w:r>
        <w:t>s</w:t>
      </w:r>
      <w:r w:rsidRPr="00C97496">
        <w:t xml:space="preserve"> were independently checked against patient records for clinical credibility.</w:t>
      </w:r>
    </w:p>
    <w:p w14:paraId="7C34848F" w14:textId="77777777" w:rsidR="003A7339" w:rsidRPr="00C97496" w:rsidRDefault="003A7339" w:rsidP="003A7339">
      <w:pPr>
        <w:pStyle w:val="602TextfoTextstylesTextstyles"/>
      </w:pPr>
      <w:r>
        <w:t>After design and testing the RCE was implemented within the Liverpool Clinical Trials Centre (CTRC) for testing within the RCT (</w:t>
      </w:r>
      <w:r w:rsidRPr="00BA305C">
        <w:rPr>
          <w:i/>
          <w:iCs/>
        </w:rPr>
        <w:t>Section 7</w:t>
      </w:r>
      <w:r>
        <w:t xml:space="preserve">). Data were received from the DW electronically on a daily basis. </w:t>
      </w:r>
    </w:p>
    <w:p w14:paraId="05CE532B" w14:textId="77777777" w:rsidR="003A7339" w:rsidRPr="00C97496" w:rsidRDefault="003A7339" w:rsidP="003A7339">
      <w:pPr>
        <w:pStyle w:val="52AheadHeadingsHeadingstyles"/>
      </w:pPr>
      <w:bookmarkStart w:id="58" w:name="_Toc429911650"/>
      <w:bookmarkStart w:id="59" w:name="_Toc104910260"/>
      <w:r w:rsidRPr="00C97496">
        <w:t>Results</w:t>
      </w:r>
      <w:bookmarkEnd w:id="58"/>
      <w:bookmarkEnd w:id="59"/>
    </w:p>
    <w:p w14:paraId="57595DC7" w14:textId="77777777" w:rsidR="003A7339" w:rsidRPr="00C97496" w:rsidRDefault="003A7339" w:rsidP="003A7339">
      <w:pPr>
        <w:pStyle w:val="602TextfoTextstylesTextstyles"/>
      </w:pPr>
      <w:r w:rsidRPr="00C97496">
        <w:t xml:space="preserve">Data extracted into the RCE Development Dataset were from 11,806 </w:t>
      </w:r>
      <w:r>
        <w:t>PWD</w:t>
      </w:r>
      <w:r w:rsidRPr="00C97496">
        <w:t xml:space="preserve"> attending the LDESP between 20</w:t>
      </w:r>
      <w:r w:rsidRPr="00460485">
        <w:rPr>
          <w:vertAlign w:val="superscript"/>
        </w:rPr>
        <w:t>th</w:t>
      </w:r>
      <w:r w:rsidRPr="00C97496">
        <w:t xml:space="preserve"> Feb</w:t>
      </w:r>
      <w:r>
        <w:t>ruary</w:t>
      </w:r>
      <w:r w:rsidRPr="00C97496">
        <w:t xml:space="preserve"> 2009 and 4</w:t>
      </w:r>
      <w:r w:rsidRPr="00460485">
        <w:rPr>
          <w:vertAlign w:val="superscript"/>
        </w:rPr>
        <w:t>th</w:t>
      </w:r>
      <w:r w:rsidRPr="00C97496">
        <w:t xml:space="preserve"> Feb</w:t>
      </w:r>
      <w:r>
        <w:t>ruary</w:t>
      </w:r>
      <w:r w:rsidRPr="00C97496">
        <w:t xml:space="preserve"> 2014. </w:t>
      </w:r>
    </w:p>
    <w:p w14:paraId="1A6F8E3C" w14:textId="77777777" w:rsidR="003A7339" w:rsidRDefault="003A7339" w:rsidP="003A7339">
      <w:pPr>
        <w:pStyle w:val="602TextfoTextstylesTextstyles"/>
      </w:pPr>
      <w:r w:rsidRPr="00C97496">
        <w:t xml:space="preserve">Covariates </w:t>
      </w:r>
      <w:r>
        <w:t xml:space="preserve">meeting the selection criteria are listed in </w:t>
      </w:r>
      <w:r w:rsidRPr="00F902C6">
        <w:rPr>
          <w:i/>
          <w:iCs/>
          <w:color w:val="FF0000"/>
        </w:rPr>
        <w:t>Table 1</w:t>
      </w:r>
      <w:r>
        <w:t xml:space="preserve">. Those </w:t>
      </w:r>
      <w:r w:rsidRPr="00C97496">
        <w:t xml:space="preserve">that gave the best fit and were included in the final model were: disease duration, glycated haemoglobin </w:t>
      </w:r>
      <w:r>
        <w:t>(</w:t>
      </w:r>
      <w:r w:rsidRPr="00C97496">
        <w:t>HbA</w:t>
      </w:r>
      <w:r w:rsidRPr="00C97496">
        <w:rPr>
          <w:vertAlign w:val="subscript"/>
        </w:rPr>
        <w:t>1c</w:t>
      </w:r>
      <w:r w:rsidRPr="00E45DEC">
        <w:t>)</w:t>
      </w:r>
      <w:r w:rsidRPr="00C97496">
        <w:t xml:space="preserve">, age at diagnosis, systolic </w:t>
      </w:r>
      <w:r>
        <w:t>blood pressure (</w:t>
      </w:r>
      <w:r w:rsidRPr="00C97496">
        <w:t>BP</w:t>
      </w:r>
      <w:r>
        <w:t>)</w:t>
      </w:r>
      <w:r w:rsidRPr="00C97496">
        <w:t xml:space="preserve"> and total cholesterol. Although the retinopathy stage is not technically a covariate, it </w:t>
      </w:r>
      <w:r>
        <w:t>is</w:t>
      </w:r>
      <w:r w:rsidRPr="00C97496">
        <w:t xml:space="preserve"> included </w:t>
      </w:r>
      <w:r>
        <w:t xml:space="preserve">in the table </w:t>
      </w:r>
      <w:r w:rsidRPr="00C97496">
        <w:t xml:space="preserve">to show the improvement in predictive power when covariates are added to the model. </w:t>
      </w:r>
    </w:p>
    <w:p w14:paraId="44B05FB3" w14:textId="77777777" w:rsidR="003A7339" w:rsidRDefault="003A7339" w:rsidP="003A7339">
      <w:pPr>
        <w:pStyle w:val="602TextfoTextstylesTextstyles"/>
      </w:pPr>
      <w:r w:rsidRPr="00C97496">
        <w:t>The risk model is summarised in 3 equations. The first</w:t>
      </w:r>
      <w:r>
        <w:t xml:space="preserve"> </w:t>
      </w:r>
      <w:r w:rsidRPr="00C97496">
        <w:t xml:space="preserve">gives the hazard rates (or intensities, or </w:t>
      </w:r>
      <w:r>
        <w:rPr>
          <w:color w:val="00B0F0"/>
        </w:rPr>
        <w:t>“</w:t>
      </w:r>
      <w:r w:rsidRPr="00C97496">
        <w:t>risks</w:t>
      </w:r>
      <w:r>
        <w:rPr>
          <w:color w:val="00B0F0"/>
        </w:rPr>
        <w:t>”</w:t>
      </w:r>
      <w:r w:rsidRPr="00C97496">
        <w:t>) of going from one state to another</w:t>
      </w:r>
      <w:r>
        <w:t xml:space="preserve"> </w:t>
      </w:r>
      <w:r w:rsidRPr="00C97496">
        <w:t>for each transition</w:t>
      </w:r>
      <w:r>
        <w:t>,</w:t>
      </w:r>
      <w:r w:rsidRPr="00FE7B12">
        <w:t xml:space="preserve"> </w:t>
      </w:r>
    </w:p>
    <w:p w14:paraId="3D542FF1" w14:textId="77777777" w:rsidR="003A7339" w:rsidRPr="00BD5877" w:rsidRDefault="003A7339" w:rsidP="003A7339">
      <w:pPr>
        <w:pStyle w:val="602TextfoTextstylesTextstyles"/>
      </w:pPr>
      <w:r w:rsidRPr="00F902C6">
        <w:rPr>
          <w:i/>
          <w:color w:val="FF0000"/>
        </w:rPr>
        <w:t>&lt;&lt;Typesetter insert equation 1&gt;&gt;</w:t>
      </w:r>
      <w:r>
        <w:t xml:space="preserve">   (1)</w:t>
      </w:r>
    </w:p>
    <w:p w14:paraId="61C00930" w14:textId="77777777" w:rsidR="003A7339" w:rsidRDefault="003A7339" w:rsidP="003A7339">
      <w:pPr>
        <w:pStyle w:val="602TextfoTextstylesTextstyles"/>
      </w:pPr>
      <w:r w:rsidRPr="008639C1">
        <w:t xml:space="preserve">where </w:t>
      </w:r>
      <w:r w:rsidRPr="008639C1">
        <w:rPr>
          <w:i/>
          <w:iCs/>
        </w:rPr>
        <w:t>i , j</w:t>
      </w:r>
      <w:r w:rsidRPr="008639C1">
        <w:t xml:space="preserve"> = {1, 2, 3, 4} and </w:t>
      </w:r>
      <w:r w:rsidRPr="008639C1">
        <w:rPr>
          <w:i/>
          <w:iCs/>
        </w:rPr>
        <w:t>β</w:t>
      </w:r>
      <w:r w:rsidRPr="008639C1">
        <w:rPr>
          <w:i/>
          <w:iCs/>
          <w:vertAlign w:val="superscript"/>
        </w:rPr>
        <w:t>C</w:t>
      </w:r>
      <w:r w:rsidRPr="008639C1">
        <w:rPr>
          <w:i/>
          <w:iCs/>
          <w:vertAlign w:val="subscript"/>
        </w:rPr>
        <w:t>ij</w:t>
      </w:r>
      <w:r w:rsidRPr="008639C1">
        <w:t xml:space="preserve"> is the model parameter for covariate C (or baseline intensity when C = 0); </w:t>
      </w:r>
      <w:r w:rsidRPr="008639C1">
        <w:rPr>
          <w:i/>
          <w:iCs/>
        </w:rPr>
        <w:t>AgeD</w:t>
      </w:r>
      <w:r w:rsidRPr="008639C1">
        <w:t xml:space="preserve"> is age at diagnosis, </w:t>
      </w:r>
      <w:r w:rsidRPr="008639C1">
        <w:rPr>
          <w:i/>
          <w:iCs/>
        </w:rPr>
        <w:t>DiseaseD</w:t>
      </w:r>
      <w:r w:rsidRPr="008639C1">
        <w:t xml:space="preserve"> is disease duration. From this equation, a transition intensity</w:t>
      </w:r>
      <w:r w:rsidRPr="00C97496">
        <w:t xml:space="preserve"> matrix</w:t>
      </w:r>
      <w:r>
        <w:t xml:space="preserve"> </w:t>
      </w:r>
      <w:r w:rsidRPr="00C97496">
        <w:t>is derived for the four</w:t>
      </w:r>
      <w:r>
        <w:t xml:space="preserve"> </w:t>
      </w:r>
      <w:r w:rsidRPr="00C97496">
        <w:t>states</w:t>
      </w:r>
      <w:r>
        <w:t xml:space="preserve"> described above. </w:t>
      </w:r>
    </w:p>
    <w:p w14:paraId="1F2D7212" w14:textId="77777777" w:rsidR="003A7339" w:rsidRPr="00B466EE" w:rsidRDefault="003A7339" w:rsidP="003A7339">
      <w:pPr>
        <w:pStyle w:val="602TextfoTextstylesTextstyles"/>
      </w:pPr>
      <w:r w:rsidRPr="00003B7C">
        <w:rPr>
          <w:i/>
          <w:color w:val="FF0000"/>
        </w:rPr>
        <w:t>&lt;&lt;Typesetter insert equation 2&gt;&gt;</w:t>
      </w:r>
      <w:r>
        <w:t xml:space="preserve">   </w:t>
      </w:r>
      <w:r>
        <w:rPr>
          <w:noProof/>
        </w:rPr>
        <w:t xml:space="preserve"> (2)</w:t>
      </w:r>
    </w:p>
    <w:p w14:paraId="2D7DEB24" w14:textId="77777777" w:rsidR="003A7339" w:rsidRDefault="003A7339" w:rsidP="003A7339">
      <w:pPr>
        <w:pStyle w:val="602TextfoTextstylesTextstyles"/>
      </w:pPr>
      <w:r w:rsidRPr="00C97496">
        <w:t>Probabilities of transiti</w:t>
      </w:r>
      <w:r>
        <w:t xml:space="preserve">on occurring at a specific time </w:t>
      </w:r>
      <w:r w:rsidRPr="00C97496">
        <w:t>are obtained by using</w:t>
      </w:r>
      <w:r>
        <w:t xml:space="preserve"> the third. </w:t>
      </w:r>
    </w:p>
    <w:p w14:paraId="52B28C4F" w14:textId="77777777" w:rsidR="003A7339" w:rsidRPr="003A17FC" w:rsidRDefault="003A7339" w:rsidP="003A7339">
      <w:pPr>
        <w:pStyle w:val="602TextfoTextstylesTextstyles"/>
      </w:pPr>
      <w:r w:rsidRPr="00003B7C">
        <w:rPr>
          <w:i/>
          <w:color w:val="FF0000"/>
        </w:rPr>
        <w:t>&lt;&lt;Typesetter insert equation 3&gt;&gt;</w:t>
      </w:r>
      <w:r>
        <w:t xml:space="preserve">   </w:t>
      </w:r>
      <w:r>
        <w:rPr>
          <w:noProof/>
        </w:rPr>
        <w:t xml:space="preserve"> (3)</w:t>
      </w:r>
    </w:p>
    <w:p w14:paraId="26BD9070" w14:textId="77777777" w:rsidR="003A7339" w:rsidRPr="00293E99" w:rsidRDefault="003A7339" w:rsidP="003A7339">
      <w:pPr>
        <w:pStyle w:val="602TextfoTextstylesTextstyles"/>
        <w:rPr>
          <w:vertAlign w:val="superscript"/>
        </w:rPr>
      </w:pPr>
      <w:r w:rsidRPr="00003B7C">
        <w:rPr>
          <w:i/>
          <w:iCs/>
          <w:color w:val="FF0000"/>
        </w:rPr>
        <w:t>Tables 2</w:t>
      </w:r>
      <w:r w:rsidRPr="005D265D">
        <w:rPr>
          <w:i/>
          <w:iCs/>
        </w:rPr>
        <w:t xml:space="preserve"> and </w:t>
      </w:r>
      <w:r w:rsidRPr="004E7ABE">
        <w:rPr>
          <w:i/>
          <w:iCs/>
          <w:color w:val="FF0000"/>
        </w:rPr>
        <w:t>3</w:t>
      </w:r>
      <w:r>
        <w:t xml:space="preserve"> show the estimated baseline hazard ratios and probabilities of each transition state. Further details are available elsewhere.</w:t>
      </w:r>
      <w:r>
        <w:rPr>
          <w:vertAlign w:val="superscript"/>
        </w:rPr>
        <w:t>30</w:t>
      </w:r>
    </w:p>
    <w:p w14:paraId="515AD514" w14:textId="77777777" w:rsidR="003A7339" w:rsidRPr="0054495B" w:rsidRDefault="003A7339" w:rsidP="003A7339">
      <w:pPr>
        <w:pStyle w:val="70TablelegendTablesTableFigureBoxstyles"/>
      </w:pPr>
      <w:bookmarkStart w:id="60" w:name="_Toc87626902"/>
      <w:r w:rsidRPr="002122DC">
        <w:rPr>
          <w:b/>
        </w:rPr>
        <w:t>TABLE 3</w:t>
      </w:r>
      <w:r w:rsidRPr="002122DC">
        <w:rPr>
          <w:b/>
        </w:rPr>
        <w:t> </w:t>
      </w:r>
      <w:r w:rsidRPr="002C1994">
        <w:rPr>
          <w:rStyle w:val="FiglegendChar"/>
          <w:rFonts w:eastAsia="SimSun"/>
        </w:rPr>
        <w:t>Baseline probabilities of state transition at 1 year, with 95% confidence limits.</w:t>
      </w:r>
      <w:bookmarkEnd w:id="60"/>
    </w:p>
    <w:tbl>
      <w:tblPr>
        <w:tblW w:w="3828" w:type="dxa"/>
        <w:tblInd w:w="1134" w:type="dxa"/>
        <w:tblLayout w:type="fixed"/>
        <w:tblLook w:val="04A0" w:firstRow="1" w:lastRow="0" w:firstColumn="1" w:lastColumn="0" w:noHBand="0" w:noVBand="1"/>
      </w:tblPr>
      <w:tblGrid>
        <w:gridCol w:w="1183"/>
        <w:gridCol w:w="2645"/>
      </w:tblGrid>
      <w:tr w:rsidR="003A7339" w:rsidRPr="002C1994" w14:paraId="238B508D" w14:textId="77777777" w:rsidTr="00BB6A36">
        <w:tc>
          <w:tcPr>
            <w:tcW w:w="1183" w:type="dxa"/>
            <w:shd w:val="clear" w:color="auto" w:fill="92D050"/>
            <w:noWrap/>
            <w:vAlign w:val="center"/>
          </w:tcPr>
          <w:p w14:paraId="24AD498B" w14:textId="77777777" w:rsidR="003A7339" w:rsidRPr="00A253AA" w:rsidRDefault="003A7339" w:rsidP="00BB6A36">
            <w:pPr>
              <w:pStyle w:val="710TableheadTablesTableFigureBoxstyles"/>
            </w:pPr>
            <w:r w:rsidRPr="00A253AA">
              <w:t>Transition</w:t>
            </w:r>
          </w:p>
        </w:tc>
        <w:tc>
          <w:tcPr>
            <w:tcW w:w="2645" w:type="dxa"/>
            <w:shd w:val="clear" w:color="auto" w:fill="92D050"/>
            <w:noWrap/>
            <w:vAlign w:val="center"/>
          </w:tcPr>
          <w:p w14:paraId="26EB14D7" w14:textId="77777777" w:rsidR="003A7339" w:rsidRPr="00A253AA" w:rsidRDefault="003A7339" w:rsidP="00BB6A36">
            <w:pPr>
              <w:pStyle w:val="710TableheadTablesTableFigureBoxstyles"/>
            </w:pPr>
            <w:r w:rsidRPr="00A253AA">
              <w:t>Probability</w:t>
            </w:r>
          </w:p>
        </w:tc>
      </w:tr>
      <w:tr w:rsidR="003A7339" w:rsidRPr="0054495B" w14:paraId="240A6ABB" w14:textId="77777777" w:rsidTr="00BB6A36">
        <w:tc>
          <w:tcPr>
            <w:tcW w:w="1183" w:type="dxa"/>
            <w:noWrap/>
          </w:tcPr>
          <w:p w14:paraId="329DFFE6" w14:textId="77777777" w:rsidR="003A7339" w:rsidRPr="002122DC" w:rsidRDefault="003A7339" w:rsidP="00BB6A36">
            <w:pPr>
              <w:pStyle w:val="72TabletextTablesTableFigureBoxstyles"/>
              <w:rPr>
                <w:b/>
              </w:rPr>
            </w:pPr>
            <w:r w:rsidRPr="002122DC">
              <w:rPr>
                <w:b/>
              </w:rPr>
              <w:t>1-&gt;2</w:t>
            </w:r>
          </w:p>
        </w:tc>
        <w:tc>
          <w:tcPr>
            <w:tcW w:w="2645" w:type="dxa"/>
            <w:noWrap/>
          </w:tcPr>
          <w:p w14:paraId="726EE9C0" w14:textId="77777777" w:rsidR="003A7339" w:rsidRPr="0054495B" w:rsidRDefault="003A7339" w:rsidP="00BB6A36">
            <w:pPr>
              <w:pStyle w:val="72TabletextTablesTableFigureBoxstyles"/>
            </w:pPr>
            <w:r w:rsidRPr="0054495B">
              <w:t>0.114 (0.111,0.118)</w:t>
            </w:r>
          </w:p>
        </w:tc>
      </w:tr>
      <w:tr w:rsidR="003A7339" w:rsidRPr="0054495B" w14:paraId="3B2701C2" w14:textId="77777777" w:rsidTr="00BB6A36">
        <w:tc>
          <w:tcPr>
            <w:tcW w:w="1183" w:type="dxa"/>
            <w:noWrap/>
          </w:tcPr>
          <w:p w14:paraId="3EAD44B3" w14:textId="77777777" w:rsidR="003A7339" w:rsidRPr="002122DC" w:rsidRDefault="003A7339" w:rsidP="00BB6A36">
            <w:pPr>
              <w:pStyle w:val="72TabletextTablesTableFigureBoxstyles"/>
              <w:rPr>
                <w:b/>
              </w:rPr>
            </w:pPr>
            <w:r w:rsidRPr="002122DC">
              <w:rPr>
                <w:b/>
              </w:rPr>
              <w:t>2-&gt;1</w:t>
            </w:r>
          </w:p>
        </w:tc>
        <w:tc>
          <w:tcPr>
            <w:tcW w:w="2645" w:type="dxa"/>
            <w:noWrap/>
          </w:tcPr>
          <w:p w14:paraId="18316CC8" w14:textId="77777777" w:rsidR="003A7339" w:rsidRPr="0054495B" w:rsidRDefault="003A7339" w:rsidP="00BB6A36">
            <w:pPr>
              <w:pStyle w:val="72TabletextTablesTableFigureBoxstyles"/>
            </w:pPr>
            <w:r w:rsidRPr="0054495B">
              <w:t>0.552 (0.541, 0.565)</w:t>
            </w:r>
          </w:p>
        </w:tc>
      </w:tr>
      <w:tr w:rsidR="003A7339" w:rsidRPr="0054495B" w14:paraId="3743799C" w14:textId="77777777" w:rsidTr="00BB6A36">
        <w:tc>
          <w:tcPr>
            <w:tcW w:w="1183" w:type="dxa"/>
            <w:noWrap/>
          </w:tcPr>
          <w:p w14:paraId="627B45CB" w14:textId="77777777" w:rsidR="003A7339" w:rsidRPr="002122DC" w:rsidRDefault="003A7339" w:rsidP="00BB6A36">
            <w:pPr>
              <w:pStyle w:val="72TabletextTablesTableFigureBoxstyles"/>
              <w:rPr>
                <w:b/>
              </w:rPr>
            </w:pPr>
            <w:r w:rsidRPr="002122DC">
              <w:rPr>
                <w:b/>
              </w:rPr>
              <w:t>2-&gt;3</w:t>
            </w:r>
          </w:p>
        </w:tc>
        <w:tc>
          <w:tcPr>
            <w:tcW w:w="2645" w:type="dxa"/>
            <w:noWrap/>
          </w:tcPr>
          <w:p w14:paraId="2E31602D" w14:textId="77777777" w:rsidR="003A7339" w:rsidRPr="0054495B" w:rsidRDefault="003A7339" w:rsidP="00BB6A36">
            <w:pPr>
              <w:pStyle w:val="72TabletextTablesTableFigureBoxstyles"/>
            </w:pPr>
            <w:r w:rsidRPr="0054495B">
              <w:t>0.141 (0.134, 0.148)</w:t>
            </w:r>
          </w:p>
        </w:tc>
      </w:tr>
      <w:tr w:rsidR="003A7339" w:rsidRPr="0054495B" w14:paraId="2E9E0864" w14:textId="77777777" w:rsidTr="00BB6A36">
        <w:tc>
          <w:tcPr>
            <w:tcW w:w="1183" w:type="dxa"/>
            <w:noWrap/>
          </w:tcPr>
          <w:p w14:paraId="329D38A7" w14:textId="77777777" w:rsidR="003A7339" w:rsidRPr="002122DC" w:rsidRDefault="003A7339" w:rsidP="00BB6A36">
            <w:pPr>
              <w:pStyle w:val="72TabletextTablesTableFigureBoxstyles"/>
              <w:rPr>
                <w:b/>
              </w:rPr>
            </w:pPr>
            <w:r w:rsidRPr="002122DC">
              <w:rPr>
                <w:b/>
              </w:rPr>
              <w:t>2-&gt;4</w:t>
            </w:r>
          </w:p>
        </w:tc>
        <w:tc>
          <w:tcPr>
            <w:tcW w:w="2645" w:type="dxa"/>
            <w:noWrap/>
          </w:tcPr>
          <w:p w14:paraId="5493367C" w14:textId="77777777" w:rsidR="003A7339" w:rsidRPr="0054495B" w:rsidRDefault="003A7339" w:rsidP="00BB6A36">
            <w:pPr>
              <w:pStyle w:val="72TabletextTablesTableFigureBoxstyles"/>
            </w:pPr>
            <w:r w:rsidRPr="0054495B">
              <w:t>0.0163 (0.0139, 0.0202)</w:t>
            </w:r>
          </w:p>
        </w:tc>
      </w:tr>
      <w:tr w:rsidR="003A7339" w:rsidRPr="0054495B" w14:paraId="368B07F2" w14:textId="77777777" w:rsidTr="00BB6A36">
        <w:tc>
          <w:tcPr>
            <w:tcW w:w="1183" w:type="dxa"/>
            <w:noWrap/>
          </w:tcPr>
          <w:p w14:paraId="7FB4B9E5" w14:textId="77777777" w:rsidR="003A7339" w:rsidRPr="002122DC" w:rsidRDefault="003A7339" w:rsidP="00BB6A36">
            <w:pPr>
              <w:pStyle w:val="72TabletextTablesTableFigureBoxstyles"/>
              <w:rPr>
                <w:b/>
              </w:rPr>
            </w:pPr>
            <w:r w:rsidRPr="002122DC">
              <w:rPr>
                <w:b/>
              </w:rPr>
              <w:t>3-&gt;2</w:t>
            </w:r>
          </w:p>
        </w:tc>
        <w:tc>
          <w:tcPr>
            <w:tcW w:w="2645" w:type="dxa"/>
            <w:noWrap/>
          </w:tcPr>
          <w:p w14:paraId="534C70AA" w14:textId="77777777" w:rsidR="003A7339" w:rsidRPr="0054495B" w:rsidRDefault="003A7339" w:rsidP="00BB6A36">
            <w:pPr>
              <w:pStyle w:val="72TabletextTablesTableFigureBoxstyles"/>
            </w:pPr>
            <w:r w:rsidRPr="0054495B">
              <w:t>0.283 (0.272, 0.294)</w:t>
            </w:r>
          </w:p>
        </w:tc>
      </w:tr>
      <w:tr w:rsidR="003A7339" w:rsidRPr="006907B5" w14:paraId="64190159" w14:textId="77777777" w:rsidTr="00BB6A36">
        <w:tc>
          <w:tcPr>
            <w:tcW w:w="1183" w:type="dxa"/>
            <w:noWrap/>
          </w:tcPr>
          <w:p w14:paraId="0EBC8EC2" w14:textId="77777777" w:rsidR="003A7339" w:rsidRPr="002122DC" w:rsidRDefault="003A7339" w:rsidP="00BB6A36">
            <w:pPr>
              <w:pStyle w:val="72TabletextTablesTableFigureBoxstyles"/>
              <w:rPr>
                <w:b/>
              </w:rPr>
            </w:pPr>
            <w:r w:rsidRPr="002122DC">
              <w:rPr>
                <w:b/>
              </w:rPr>
              <w:t>3-&gt;4</w:t>
            </w:r>
          </w:p>
        </w:tc>
        <w:tc>
          <w:tcPr>
            <w:tcW w:w="2645" w:type="dxa"/>
            <w:noWrap/>
          </w:tcPr>
          <w:p w14:paraId="72BD52A9" w14:textId="77777777" w:rsidR="003A7339" w:rsidRPr="006907B5" w:rsidRDefault="003A7339" w:rsidP="00BB6A36">
            <w:pPr>
              <w:pStyle w:val="72TabletextTablesTableFigureBoxstyles"/>
            </w:pPr>
            <w:r w:rsidRPr="0054495B">
              <w:t>0.0574 (0.0485, 0.0678)</w:t>
            </w:r>
          </w:p>
        </w:tc>
      </w:tr>
    </w:tbl>
    <w:p w14:paraId="2E559929" w14:textId="77777777" w:rsidR="003A7339" w:rsidRPr="00C97496" w:rsidRDefault="003A7339" w:rsidP="003A7339">
      <w:pPr>
        <w:pStyle w:val="53BheadHeadingsHeadingstyles"/>
      </w:pPr>
      <w:bookmarkStart w:id="61" w:name="_Toc429911651"/>
      <w:r w:rsidRPr="00C97496">
        <w:t>Data and model checking</w:t>
      </w:r>
      <w:bookmarkEnd w:id="61"/>
    </w:p>
    <w:p w14:paraId="24E18DF7" w14:textId="77777777" w:rsidR="003A7339" w:rsidRPr="00C97496" w:rsidRDefault="003A7339" w:rsidP="003A7339">
      <w:pPr>
        <w:pStyle w:val="602TextfoTextstylesTextstyles"/>
        <w:rPr>
          <w:rStyle w:val="FiglegendChar"/>
          <w:i/>
        </w:rPr>
      </w:pPr>
      <w:r>
        <w:rPr>
          <w:rStyle w:val="FiglegendChar"/>
          <w:sz w:val="24"/>
        </w:rPr>
        <w:t xml:space="preserve">Homogeneity in the RCE was checked by smoothed summary residuals vs follow-up time </w:t>
      </w:r>
      <w:r>
        <w:rPr>
          <w:rStyle w:val="FiglegendChar"/>
          <w:sz w:val="24"/>
        </w:rPr>
        <w:lastRenderedPageBreak/>
        <w:t xml:space="preserve">with 95% confidence interval. </w:t>
      </w:r>
      <w:r w:rsidRPr="00C97496">
        <w:rPr>
          <w:rStyle w:val="FiglegendChar"/>
          <w:sz w:val="24"/>
        </w:rPr>
        <w:t>The calibration curve</w:t>
      </w:r>
      <w:r>
        <w:rPr>
          <w:rStyle w:val="FiglegendChar"/>
          <w:sz w:val="24"/>
        </w:rPr>
        <w:t>s</w:t>
      </w:r>
      <w:r w:rsidRPr="00C97496">
        <w:rPr>
          <w:rStyle w:val="FiglegendChar"/>
          <w:sz w:val="24"/>
        </w:rPr>
        <w:t xml:space="preserve"> for the Cox-Snell residuals were close to the theoretical optimal calibration. The Pearson-type statistic </w:t>
      </w:r>
      <w:r>
        <w:rPr>
          <w:rStyle w:val="FiglegendChar"/>
          <w:sz w:val="24"/>
        </w:rPr>
        <w:t>denoted</w:t>
      </w:r>
      <w:r w:rsidRPr="00C97496">
        <w:rPr>
          <w:rStyle w:val="FiglegendChar"/>
          <w:sz w:val="24"/>
        </w:rPr>
        <w:t xml:space="preserve"> not enough evidence to reject the null hypothesis of good fit. Cross validation showed </w:t>
      </w:r>
      <w:r>
        <w:rPr>
          <w:rStyle w:val="FiglegendChar"/>
          <w:sz w:val="24"/>
        </w:rPr>
        <w:t>that</w:t>
      </w:r>
      <w:r w:rsidRPr="00C97496">
        <w:rPr>
          <w:rStyle w:val="FiglegendChar"/>
          <w:sz w:val="24"/>
        </w:rPr>
        <w:t xml:space="preserve"> the training and test performance measures were essentially the same. Fitting the model to the most deprived subjects produced only very small changes in risk allocation of the non-deprived group. </w:t>
      </w:r>
    </w:p>
    <w:p w14:paraId="7C100EEC" w14:textId="77777777" w:rsidR="003A7339" w:rsidRPr="00C97496" w:rsidRDefault="003A7339" w:rsidP="003A7339">
      <w:pPr>
        <w:pStyle w:val="53BheadHeadingsHeadingstyles"/>
      </w:pPr>
      <w:r>
        <w:t>Setting the risk threshold</w:t>
      </w:r>
    </w:p>
    <w:p w14:paraId="0F197DE8" w14:textId="77777777" w:rsidR="003A7339" w:rsidRPr="004E7ABE" w:rsidRDefault="003A7339" w:rsidP="003A7339">
      <w:pPr>
        <w:pStyle w:val="602TextfoTextstylesTextstyles"/>
      </w:pPr>
      <w:r w:rsidRPr="004E7ABE">
        <w:t>The PPI group identified acceptable screen intervals of 6, 12 and 24 months and risks of 1% and 2.5% of missing screen positive disease at any future screen episode. Exploration of the effect of different risk thresholds on allocation to the three different screen intervals showed that, as the threshold decreased, the proportion of incorrect allocations decreased for screen positive (overestimation) and increased for negatives (underestimation).</w:t>
      </w:r>
      <w:r w:rsidRPr="004E7ABE" w:rsidDel="00BB127E">
        <w:t xml:space="preserve"> </w:t>
      </w:r>
      <w:r w:rsidRPr="004E7ABE">
        <w:t>For all three there was a reduction in the overall number of screening episodes required. The research team and PPI group considered that a 2.5% criterion showed a satisfactory distribution across the three screening intervals and a reasonable reduction in episodes and this was selected for implementation.</w:t>
      </w:r>
    </w:p>
    <w:p w14:paraId="5FFFDEA8" w14:textId="77777777" w:rsidR="003A7339" w:rsidRPr="00C97496" w:rsidRDefault="003A7339" w:rsidP="003A7339">
      <w:pPr>
        <w:pStyle w:val="52AheadHeadingsHeadingstyles"/>
      </w:pPr>
      <w:bookmarkStart w:id="62" w:name="_Toc429911652"/>
      <w:bookmarkStart w:id="63" w:name="_Toc104910261"/>
      <w:r w:rsidRPr="00C97496">
        <w:t>Discussion</w:t>
      </w:r>
      <w:bookmarkEnd w:id="62"/>
      <w:bookmarkEnd w:id="63"/>
    </w:p>
    <w:p w14:paraId="760DC7C4" w14:textId="77777777" w:rsidR="003A7339" w:rsidRPr="00C97496" w:rsidRDefault="003A7339" w:rsidP="003A7339">
      <w:pPr>
        <w:pStyle w:val="602TextfoTextstylesTextstyles"/>
      </w:pPr>
      <w:r w:rsidRPr="00C97496">
        <w:t>We have developed and tested a RCE in which an individual</w:t>
      </w:r>
      <w:r>
        <w:rPr>
          <w:color w:val="00B0F0"/>
        </w:rPr>
        <w:t>’</w:t>
      </w:r>
      <w:r w:rsidRPr="00C97496">
        <w:t>s risk can b</w:t>
      </w:r>
      <w:r>
        <w:t>e predicted from</w:t>
      </w:r>
      <w:r w:rsidRPr="00C97496">
        <w:t xml:space="preserve"> routinely collected clinical data, referenced to the clinical histories of the local population, and using covariates of local relevance. The risk can be reassessed at each screening episode as new clinical information is acquired.</w:t>
      </w:r>
    </w:p>
    <w:p w14:paraId="09B5AA42" w14:textId="77777777" w:rsidR="003A7339" w:rsidRDefault="003A7339" w:rsidP="003A7339">
      <w:pPr>
        <w:pStyle w:val="602TextfoTextstylesTextstyles"/>
      </w:pPr>
      <w:r w:rsidRPr="00C97496">
        <w:t>Strengths of our model include</w:t>
      </w:r>
      <w:r>
        <w:t xml:space="preserve"> the strongly embedded PPI</w:t>
      </w:r>
      <w:r w:rsidRPr="00C97496">
        <w:t xml:space="preserve"> group</w:t>
      </w:r>
      <w:r>
        <w:t xml:space="preserve">, allowing us </w:t>
      </w:r>
      <w:r w:rsidRPr="00C97496">
        <w:t>to develop an appropriate preliminary covariate list, acceptable screen intervals and risk threshold</w:t>
      </w:r>
      <w:r>
        <w:t xml:space="preserve">. The model </w:t>
      </w:r>
      <w:r w:rsidRPr="00C97496">
        <w:t>internally handl</w:t>
      </w:r>
      <w:r>
        <w:t xml:space="preserve">es </w:t>
      </w:r>
      <w:r w:rsidRPr="00C97496">
        <w:t>interval censoring</w:t>
      </w:r>
      <w:r>
        <w:t>, inherent to retinopathy data in screening.</w:t>
      </w:r>
      <w:r>
        <w:rPr>
          <w:vertAlign w:val="superscript"/>
        </w:rPr>
        <w:t>29</w:t>
      </w:r>
      <w:r w:rsidRPr="00EF1181">
        <w:t xml:space="preserve"> </w:t>
      </w:r>
      <w:r>
        <w:t xml:space="preserve">It </w:t>
      </w:r>
      <w:r w:rsidRPr="00C97496">
        <w:t>predict</w:t>
      </w:r>
      <w:r>
        <w:t xml:space="preserve">s </w:t>
      </w:r>
      <w:r w:rsidRPr="00C97496">
        <w:t xml:space="preserve">the probabilities of transition for all </w:t>
      </w:r>
      <w:r>
        <w:t>patient</w:t>
      </w:r>
      <w:r w:rsidRPr="00C97496">
        <w:t xml:space="preserve"> states</w:t>
      </w:r>
      <w:r>
        <w:t xml:space="preserve"> and </w:t>
      </w:r>
      <w:r w:rsidRPr="00C97496">
        <w:t>embeds</w:t>
      </w:r>
      <w:r>
        <w:t xml:space="preserve"> a</w:t>
      </w:r>
      <w:r w:rsidRPr="00C97496">
        <w:t xml:space="preserve"> model for multiple imputation of missing covariates</w:t>
      </w:r>
      <w:r>
        <w:t>.</w:t>
      </w:r>
    </w:p>
    <w:p w14:paraId="195169CA" w14:textId="77777777" w:rsidR="003A7339" w:rsidRPr="00C97496" w:rsidRDefault="003A7339" w:rsidP="003A7339">
      <w:pPr>
        <w:pStyle w:val="602TextfoTextstylesTextstyles"/>
      </w:pPr>
      <w:r w:rsidRPr="00C97496">
        <w:t xml:space="preserve">Potential limitations </w:t>
      </w:r>
      <w:r>
        <w:t xml:space="preserve">include </w:t>
      </w:r>
      <w:r w:rsidRPr="00C97496">
        <w:t>not adjust</w:t>
      </w:r>
      <w:r>
        <w:t>ing</w:t>
      </w:r>
      <w:r w:rsidRPr="00C97496">
        <w:t xml:space="preserve"> for misclassification of retinopathy during grading. This could be addressed by adding a misclassification model but at the cost of substantially more observations and computational complexity. </w:t>
      </w:r>
      <w:r>
        <w:t xml:space="preserve">Some potentially useful </w:t>
      </w:r>
      <w:r w:rsidRPr="00C97496">
        <w:t>covariates were not informative in the Liverpool setting</w:t>
      </w:r>
      <w:r>
        <w:t>: e</w:t>
      </w:r>
      <w:r w:rsidRPr="00C97496">
        <w:t xml:space="preserve">thnic diversity </w:t>
      </w:r>
      <w:r>
        <w:t xml:space="preserve">and prevalence of abnormal estimated glomerular filtration rate levels were low, </w:t>
      </w:r>
      <w:r w:rsidRPr="00CD3893">
        <w:rPr>
          <w:color w:val="00B0F0"/>
          <w:highlight w:val="green"/>
        </w:rPr>
        <w:t>“</w:t>
      </w:r>
      <w:r w:rsidRPr="00CD3893">
        <w:rPr>
          <w:highlight w:val="green"/>
        </w:rPr>
        <w:t>type of diabetes</w:t>
      </w:r>
      <w:r w:rsidRPr="00CD3893">
        <w:rPr>
          <w:color w:val="00B0F0"/>
          <w:highlight w:val="green"/>
        </w:rPr>
        <w:t>”</w:t>
      </w:r>
      <w:r w:rsidRPr="00C97496">
        <w:t xml:space="preserve"> may not </w:t>
      </w:r>
      <w:r>
        <w:t xml:space="preserve">have </w:t>
      </w:r>
      <w:r w:rsidRPr="00C97496">
        <w:t>be</w:t>
      </w:r>
      <w:r>
        <w:t>en</w:t>
      </w:r>
      <w:r w:rsidRPr="00C97496">
        <w:t xml:space="preserve"> accurately recorded</w:t>
      </w:r>
      <w:r>
        <w:t xml:space="preserve">. We used </w:t>
      </w:r>
      <w:r w:rsidRPr="00C97496">
        <w:t xml:space="preserve">date of </w:t>
      </w:r>
      <w:r>
        <w:t xml:space="preserve">the </w:t>
      </w:r>
      <w:r w:rsidRPr="00C97496">
        <w:t>first HbA</w:t>
      </w:r>
      <w:r w:rsidRPr="00C97496">
        <w:rPr>
          <w:vertAlign w:val="subscript"/>
        </w:rPr>
        <w:t>1c</w:t>
      </w:r>
      <w:r w:rsidRPr="00C97496">
        <w:t xml:space="preserve"> test to improve data on </w:t>
      </w:r>
      <w:r w:rsidRPr="00CD3893">
        <w:rPr>
          <w:color w:val="00B0F0"/>
          <w:highlight w:val="green"/>
        </w:rPr>
        <w:t>“</w:t>
      </w:r>
      <w:r w:rsidRPr="00CD3893">
        <w:rPr>
          <w:highlight w:val="green"/>
        </w:rPr>
        <w:t>duration of diabetes</w:t>
      </w:r>
      <w:r w:rsidRPr="00CD3893">
        <w:rPr>
          <w:color w:val="00B0F0"/>
          <w:highlight w:val="green"/>
        </w:rPr>
        <w:t>”</w:t>
      </w:r>
      <w:r>
        <w:t>. This was</w:t>
      </w:r>
      <w:r w:rsidRPr="00C97496">
        <w:t xml:space="preserve"> helpful in people with long durations but less reliable since the introduction of HbA</w:t>
      </w:r>
      <w:r w:rsidRPr="00C97496">
        <w:rPr>
          <w:vertAlign w:val="subscript"/>
        </w:rPr>
        <w:t>1c</w:t>
      </w:r>
      <w:r w:rsidRPr="00C97496">
        <w:t xml:space="preserve"> as a primary screening test. </w:t>
      </w:r>
    </w:p>
    <w:p w14:paraId="63542C9E" w14:textId="77777777" w:rsidR="003A7339" w:rsidRPr="00C97496" w:rsidRDefault="003A7339" w:rsidP="003A7339">
      <w:pPr>
        <w:pStyle w:val="602TextfoTextstylesTextstyles"/>
      </w:pPr>
      <w:r w:rsidRPr="00C97496">
        <w:t>The model consistently showed good levels of prediction for the 2.5% risk threshold.  The numbers of screen positive cases with overestimated screening dates and screen negative cases with underestimated screening dates were reduced. The majority of people were correctly allocated (78% of screen positives, 80% of screen negatives), with a reasonable allocation across the 6, 12- and 24-month intervals</w:t>
      </w:r>
      <w:r>
        <w:t xml:space="preserve"> </w:t>
      </w:r>
      <w:r w:rsidRPr="00C97496">
        <w:t>(approximately</w:t>
      </w:r>
      <w:r>
        <w:t xml:space="preserve"> </w:t>
      </w:r>
      <w:r w:rsidRPr="00C97496">
        <w:t>10%:10%:80%</w:t>
      </w:r>
      <w:r>
        <w:t>)</w:t>
      </w:r>
      <w:r w:rsidRPr="00C97496">
        <w:t xml:space="preserve">. The number of patients who had </w:t>
      </w:r>
      <w:r>
        <w:t>a</w:t>
      </w:r>
      <w:r w:rsidRPr="00C97496">
        <w:t xml:space="preserve"> screen</w:t>
      </w:r>
      <w:r>
        <w:t xml:space="preserve"> positive</w:t>
      </w:r>
      <w:r w:rsidRPr="00C97496">
        <w:t xml:space="preserve"> event before the allocated screening date reduced by </w:t>
      </w:r>
      <w:r>
        <w:t>&gt;50%</w:t>
      </w:r>
      <w:r w:rsidRPr="00C97496">
        <w:t xml:space="preserve"> and the overall number of screening episodes by 30%. </w:t>
      </w:r>
    </w:p>
    <w:p w14:paraId="2F40991E" w14:textId="77777777" w:rsidR="003A7339" w:rsidRDefault="003A7339" w:rsidP="003A7339">
      <w:pPr>
        <w:pStyle w:val="602TextfoTextstylesTextstyles"/>
      </w:pPr>
      <w:r w:rsidRPr="00C97496">
        <w:t xml:space="preserve">Our RCE development process is suitable for a wide range of geographical locations and populations with a minimum prerequisite of a disease register with adequate historical data. Revision/addition of covariates can be accommodated based on the strength they add to a locally developed model. We give the key steps to developing and building such a system in </w:t>
      </w:r>
      <w:r w:rsidRPr="0024319C">
        <w:rPr>
          <w:i/>
        </w:rPr>
        <w:t>Box 2</w:t>
      </w:r>
      <w:r w:rsidRPr="0024319C">
        <w:t>.</w:t>
      </w:r>
    </w:p>
    <w:p w14:paraId="5C3EE711" w14:textId="77777777" w:rsidR="003A7339" w:rsidRPr="002122DC" w:rsidRDefault="003A7339" w:rsidP="003A7339">
      <w:pPr>
        <w:pStyle w:val="90BoxlegendBoxesTableFigureBoxstyles"/>
        <w:rPr>
          <w:rFonts w:eastAsia="SimSun"/>
        </w:rPr>
      </w:pPr>
      <w:r w:rsidRPr="002122DC">
        <w:rPr>
          <w:b/>
        </w:rPr>
        <w:t xml:space="preserve">BOX </w:t>
      </w:r>
      <w:r w:rsidRPr="002122DC">
        <w:rPr>
          <w:b/>
        </w:rPr>
        <w:fldChar w:fldCharType="begin"/>
      </w:r>
      <w:r w:rsidRPr="002122DC">
        <w:rPr>
          <w:b/>
        </w:rPr>
        <w:instrText xml:space="preserve"> SEQ Box \* ARABIC </w:instrText>
      </w:r>
      <w:r w:rsidRPr="002122DC">
        <w:rPr>
          <w:b/>
        </w:rPr>
        <w:fldChar w:fldCharType="separate"/>
      </w:r>
      <w:r w:rsidRPr="002122DC">
        <w:rPr>
          <w:b/>
        </w:rPr>
        <w:t>2</w:t>
      </w:r>
      <w:r w:rsidRPr="002122DC">
        <w:rPr>
          <w:b/>
        </w:rPr>
        <w:fldChar w:fldCharType="end"/>
      </w:r>
      <w:r w:rsidRPr="002122DC">
        <w:rPr>
          <w:b/>
        </w:rPr>
        <w:t> </w:t>
      </w:r>
      <w:r w:rsidRPr="002122DC">
        <w:rPr>
          <w:rFonts w:eastAsia="SimSun"/>
        </w:rPr>
        <w:t>Key steps to developing a locally relevant risk calculation engine</w:t>
      </w:r>
    </w:p>
    <w:p w14:paraId="743368D7" w14:textId="77777777" w:rsidR="003A7339" w:rsidRPr="002122DC" w:rsidRDefault="003A7339" w:rsidP="003A7339">
      <w:pPr>
        <w:pStyle w:val="92BoxtextBoxesTableFigureBoxstyles"/>
        <w:rPr>
          <w:i/>
          <w:color w:val="FF0000"/>
        </w:rPr>
      </w:pPr>
      <w:r w:rsidRPr="002122DC">
        <w:rPr>
          <w:i/>
          <w:color w:val="FF0000"/>
        </w:rPr>
        <w:t>&lt;&lt;Typesetter: box begins&gt;&gt;</w:t>
      </w:r>
    </w:p>
    <w:p w14:paraId="7349EEFF" w14:textId="77777777" w:rsidR="003A7339" w:rsidRDefault="003A7339" w:rsidP="003A7339">
      <w:pPr>
        <w:pStyle w:val="92BoxtextBoxesTableFigureBoxstyles"/>
      </w:pPr>
      <w:r w:rsidRPr="002E75DC">
        <w:rPr>
          <w:b/>
        </w:rPr>
        <w:lastRenderedPageBreak/>
        <w:t>RCE DEVELOPMENT</w:t>
      </w:r>
      <w:r w:rsidRPr="001726A8">
        <w:rPr>
          <w:color w:val="63B749"/>
        </w:rPr>
        <w:t xml:space="preserve"> </w:t>
      </w:r>
      <w:r>
        <w:tab/>
      </w:r>
      <w:r w:rsidRPr="00CD2E42">
        <w:t>Engage local stakeholders:</w:t>
      </w:r>
    </w:p>
    <w:p w14:paraId="7662A63E" w14:textId="77777777" w:rsidR="003A7339" w:rsidRPr="00CD2E42" w:rsidRDefault="003A7339" w:rsidP="003A7339">
      <w:pPr>
        <w:pStyle w:val="92BoxtextBoxesTableFigureBoxstyles"/>
      </w:pPr>
      <w:r w:rsidRPr="002E75DC">
        <w:rPr>
          <w:b/>
        </w:rPr>
        <w:t xml:space="preserve">DATASET </w:t>
      </w:r>
      <w:r w:rsidRPr="002E75DC">
        <w:rPr>
          <w:b/>
        </w:rPr>
        <w:tab/>
        <w:t xml:space="preserve">  </w:t>
      </w:r>
      <w:r w:rsidRPr="002E75DC">
        <w:rPr>
          <w:b/>
        </w:rPr>
        <w:tab/>
      </w:r>
      <w:r>
        <w:t>A</w:t>
      </w:r>
      <w:r w:rsidRPr="00CD2E42">
        <w:t xml:space="preserve">pprovals and systems for regular data transfers </w:t>
      </w:r>
    </w:p>
    <w:p w14:paraId="4190913C" w14:textId="77777777" w:rsidR="003A7339" w:rsidRPr="00CD2E42" w:rsidRDefault="003A7339" w:rsidP="003A7339">
      <w:pPr>
        <w:pStyle w:val="92BoxtextBoxesTableFigureBoxstyles"/>
      </w:pPr>
      <w:r>
        <w:tab/>
        <w:t xml:space="preserve">  </w:t>
      </w:r>
      <w:r>
        <w:tab/>
        <w:t>P</w:t>
      </w:r>
      <w:r w:rsidRPr="00CD2E42">
        <w:t>atient and professional groups for covariate selection</w:t>
      </w:r>
    </w:p>
    <w:p w14:paraId="6220763F" w14:textId="77777777" w:rsidR="003A7339" w:rsidRPr="00CD2E42" w:rsidRDefault="003A7339" w:rsidP="003A7339">
      <w:pPr>
        <w:pStyle w:val="92BoxtextBoxesTableFigureBoxstyles"/>
      </w:pPr>
      <w:r w:rsidRPr="00CD2E42">
        <w:tab/>
      </w:r>
      <w:r>
        <w:tab/>
      </w:r>
      <w:r w:rsidRPr="00CD2E42">
        <w:t>First iteration dataset</w:t>
      </w:r>
    </w:p>
    <w:p w14:paraId="12654BB8" w14:textId="77777777" w:rsidR="003A7339" w:rsidRPr="00CD2E42" w:rsidRDefault="003A7339" w:rsidP="003A7339">
      <w:pPr>
        <w:pStyle w:val="92BoxtextBoxesTableFigureBoxstyles"/>
      </w:pPr>
      <w:r w:rsidRPr="00CD2E42">
        <w:tab/>
      </w:r>
      <w:r>
        <w:t xml:space="preserve"> </w:t>
      </w:r>
      <w:r>
        <w:tab/>
      </w:r>
      <w:r w:rsidRPr="00CD2E42">
        <w:t>Explore data and verify</w:t>
      </w:r>
    </w:p>
    <w:p w14:paraId="53169CD9" w14:textId="77777777" w:rsidR="003A7339" w:rsidRPr="00CD2E42" w:rsidRDefault="003A7339" w:rsidP="003A7339">
      <w:pPr>
        <w:pStyle w:val="92BoxtextBoxesTableFigureBoxstyles"/>
      </w:pPr>
      <w:r w:rsidRPr="00CD2E42">
        <w:tab/>
      </w:r>
      <w:r>
        <w:t xml:space="preserve"> </w:t>
      </w:r>
      <w:r>
        <w:tab/>
      </w:r>
      <w:r w:rsidRPr="00CD2E42">
        <w:t xml:space="preserve">Set data range criteria for local relevance </w:t>
      </w:r>
    </w:p>
    <w:p w14:paraId="258C03DB" w14:textId="77777777" w:rsidR="003A7339" w:rsidRPr="00CD2E42" w:rsidRDefault="003A7339" w:rsidP="003A7339">
      <w:pPr>
        <w:pStyle w:val="92BoxtextBoxesTableFigureBoxstyles"/>
      </w:pPr>
      <w:r w:rsidRPr="00CD2E42">
        <w:tab/>
      </w:r>
      <w:r>
        <w:t xml:space="preserve">  </w:t>
      </w:r>
      <w:r>
        <w:tab/>
      </w:r>
      <w:r w:rsidRPr="00CD2E42">
        <w:t>Lock risk engine development dataset</w:t>
      </w:r>
    </w:p>
    <w:p w14:paraId="077CA5EE" w14:textId="77777777" w:rsidR="003A7339" w:rsidRPr="00CD2E42" w:rsidRDefault="003A7339" w:rsidP="003A7339">
      <w:pPr>
        <w:pStyle w:val="92BoxtextBoxesTableFigureBoxstyles"/>
      </w:pPr>
      <w:r w:rsidRPr="00CD2E42">
        <w:tab/>
      </w:r>
      <w:r>
        <w:t xml:space="preserve">  </w:t>
      </w:r>
      <w:r>
        <w:tab/>
      </w:r>
      <w:r w:rsidRPr="00CD2E42">
        <w:t xml:space="preserve">Handle missingness with multiple imputation </w:t>
      </w:r>
    </w:p>
    <w:p w14:paraId="53F645DF" w14:textId="77777777" w:rsidR="003A7339" w:rsidRPr="00CD2E42" w:rsidRDefault="003A7339" w:rsidP="003A7339">
      <w:pPr>
        <w:pStyle w:val="92BoxtextBoxesTableFigureBoxstyles"/>
      </w:pPr>
      <w:r w:rsidRPr="002E75DC">
        <w:rPr>
          <w:b/>
        </w:rPr>
        <w:t>COVARIATE</w:t>
      </w:r>
      <w:r w:rsidRPr="002E75DC">
        <w:rPr>
          <w:b/>
        </w:rPr>
        <w:tab/>
      </w:r>
      <w:r w:rsidRPr="00CD2E42">
        <w:t>Select preliminary M</w:t>
      </w:r>
      <w:r>
        <w:t xml:space="preserve">arkov model using all available </w:t>
      </w:r>
      <w:r w:rsidRPr="00CD2E42">
        <w:t>covariates selection (model fitting)</w:t>
      </w:r>
    </w:p>
    <w:p w14:paraId="29E34E82" w14:textId="77777777" w:rsidR="003A7339" w:rsidRPr="00CD2E42" w:rsidRDefault="003A7339" w:rsidP="003A7339">
      <w:pPr>
        <w:pStyle w:val="92BoxtextBoxesTableFigureBoxstyles"/>
      </w:pPr>
      <w:r w:rsidRPr="00CD2E42">
        <w:tab/>
      </w:r>
      <w:r>
        <w:t xml:space="preserve">     </w:t>
      </w:r>
      <w:r>
        <w:tab/>
      </w:r>
      <w:r w:rsidRPr="00CD2E42">
        <w:t>Assign informedness to covariates</w:t>
      </w:r>
    </w:p>
    <w:p w14:paraId="1047AA8B" w14:textId="77777777" w:rsidR="003A7339" w:rsidRPr="00CD2E42" w:rsidRDefault="003A7339" w:rsidP="003A7339">
      <w:pPr>
        <w:pStyle w:val="92BoxtextBoxesTableFigureBoxstyles"/>
      </w:pPr>
      <w:r w:rsidRPr="00CD2E42">
        <w:tab/>
      </w:r>
      <w:r>
        <w:t xml:space="preserve">    </w:t>
      </w:r>
      <w:r>
        <w:tab/>
      </w:r>
      <w:r w:rsidRPr="00CD2E42">
        <w:t>Review with local patient and professional groups</w:t>
      </w:r>
    </w:p>
    <w:p w14:paraId="28665DC1" w14:textId="77777777" w:rsidR="003A7339" w:rsidRPr="00CD2E42" w:rsidRDefault="003A7339" w:rsidP="003A7339">
      <w:pPr>
        <w:pStyle w:val="92BoxtextBoxesTableFigureBoxstyles"/>
      </w:pPr>
      <w:r w:rsidRPr="00CD2E42">
        <w:tab/>
      </w:r>
      <w:r>
        <w:t xml:space="preserve">     </w:t>
      </w:r>
      <w:r>
        <w:tab/>
      </w:r>
      <w:r w:rsidRPr="00CD2E42">
        <w:t>Finalise covariates and fix model structure</w:t>
      </w:r>
    </w:p>
    <w:p w14:paraId="7A2784FC" w14:textId="77777777" w:rsidR="003A7339" w:rsidRPr="00CD2E42" w:rsidRDefault="003A7339" w:rsidP="003A7339">
      <w:pPr>
        <w:pStyle w:val="92BoxtextBoxesTableFigureBoxstyles"/>
      </w:pPr>
      <w:r w:rsidRPr="002E75DC">
        <w:rPr>
          <w:b/>
        </w:rPr>
        <w:t>RCE MODEL</w:t>
      </w:r>
      <w:r w:rsidRPr="002E75DC">
        <w:rPr>
          <w:b/>
        </w:rPr>
        <w:tab/>
      </w:r>
      <w:r w:rsidRPr="00CD2E42">
        <w:t>Build test model</w:t>
      </w:r>
    </w:p>
    <w:p w14:paraId="5925A983" w14:textId="77777777" w:rsidR="003A7339" w:rsidRPr="00CD2E42" w:rsidRDefault="003A7339" w:rsidP="003A7339">
      <w:pPr>
        <w:pStyle w:val="92BoxtextBoxesTableFigureBoxstyles"/>
      </w:pPr>
      <w:r w:rsidRPr="00CD2E42">
        <w:tab/>
      </w:r>
      <w:r>
        <w:tab/>
      </w:r>
      <w:r w:rsidRPr="00CD2E42">
        <w:t>Agree choice of screen intervals</w:t>
      </w:r>
    </w:p>
    <w:p w14:paraId="14E4EB12" w14:textId="77777777" w:rsidR="003A7339" w:rsidRPr="00CD2E42" w:rsidRDefault="003A7339" w:rsidP="003A7339">
      <w:pPr>
        <w:pStyle w:val="92BoxtextBoxesTableFigureBoxstyles"/>
      </w:pPr>
      <w:r w:rsidRPr="00CD2E42">
        <w:tab/>
      </w:r>
      <w:r>
        <w:tab/>
      </w:r>
      <w:r w:rsidRPr="00CD2E42">
        <w:t>Run diagnostics and validation</w:t>
      </w:r>
    </w:p>
    <w:p w14:paraId="2D1ADB45" w14:textId="77777777" w:rsidR="003A7339" w:rsidRPr="00CD2E42" w:rsidRDefault="003A7339" w:rsidP="003A7339">
      <w:pPr>
        <w:pStyle w:val="92BoxtextBoxesTableFigureBoxstyles"/>
      </w:pPr>
      <w:r w:rsidRPr="00CD2E42">
        <w:tab/>
      </w:r>
      <w:r>
        <w:tab/>
      </w:r>
      <w:r w:rsidRPr="00CD2E42">
        <w:t>Final model version (revise if required)</w:t>
      </w:r>
    </w:p>
    <w:p w14:paraId="7A5AB5B6" w14:textId="77777777" w:rsidR="003A7339" w:rsidRPr="001726A8" w:rsidRDefault="003A7339" w:rsidP="003A7339">
      <w:pPr>
        <w:pStyle w:val="92BoxtextBoxesTableFigureBoxstyles"/>
      </w:pPr>
      <w:r w:rsidRPr="00CD2E42">
        <w:tab/>
      </w:r>
    </w:p>
    <w:p w14:paraId="04FA0A8C" w14:textId="77777777" w:rsidR="003A7339" w:rsidRPr="00CD2E42" w:rsidRDefault="003A7339" w:rsidP="003A7339">
      <w:pPr>
        <w:pStyle w:val="92BoxtextBoxesTableFigureBoxstyles"/>
      </w:pPr>
      <w:r w:rsidRPr="002E75DC">
        <w:rPr>
          <w:b/>
        </w:rPr>
        <w:t xml:space="preserve">IMPLEMENTATION </w:t>
      </w:r>
      <w:r w:rsidRPr="002E75DC">
        <w:rPr>
          <w:b/>
        </w:rPr>
        <w:tab/>
      </w:r>
      <w:r w:rsidRPr="00CD2E42">
        <w:t>Secure domain for implementation model</w:t>
      </w:r>
    </w:p>
    <w:p w14:paraId="0773410E" w14:textId="77777777" w:rsidR="003A7339" w:rsidRPr="00CD2E42" w:rsidRDefault="003A7339" w:rsidP="003A7339">
      <w:pPr>
        <w:pStyle w:val="92BoxtextBoxesTableFigureBoxstyles"/>
      </w:pPr>
      <w:r w:rsidRPr="00CD2E42">
        <w:tab/>
      </w:r>
      <w:r>
        <w:tab/>
      </w:r>
      <w:r w:rsidRPr="00CD2E42">
        <w:t>Determine frequency to update data (recommend 2 monthly)</w:t>
      </w:r>
    </w:p>
    <w:p w14:paraId="6B935F4B" w14:textId="77777777" w:rsidR="003A7339" w:rsidRDefault="003A7339" w:rsidP="003A7339">
      <w:pPr>
        <w:pStyle w:val="92BoxtextBoxesTableFigureBoxstyles"/>
      </w:pPr>
      <w:r w:rsidRPr="00CD2E42">
        <w:tab/>
      </w:r>
      <w:r>
        <w:tab/>
      </w:r>
      <w:r w:rsidRPr="00CD2E42">
        <w:t>Re-tune model (recommend 3 yearly)</w:t>
      </w:r>
    </w:p>
    <w:p w14:paraId="0FBBBCB5" w14:textId="77777777" w:rsidR="003A7339" w:rsidRPr="00D93362" w:rsidRDefault="003A7339" w:rsidP="003A7339">
      <w:pPr>
        <w:pStyle w:val="92BoxtextBoxesTableFigureBoxstyles"/>
        <w:rPr>
          <w:i/>
          <w:color w:val="FF0000"/>
        </w:rPr>
      </w:pPr>
      <w:r>
        <w:rPr>
          <w:i/>
          <w:color w:val="FF0000"/>
        </w:rPr>
        <w:t>&lt;&lt;Typesetter: box ends&gt;&gt;</w:t>
      </w:r>
    </w:p>
    <w:p w14:paraId="304313FE" w14:textId="77777777" w:rsidR="003A7339" w:rsidRPr="00C97496" w:rsidRDefault="003A7339" w:rsidP="003A7339">
      <w:pPr>
        <w:pStyle w:val="602TextfoTextstylesTextstyles"/>
      </w:pPr>
      <w:r w:rsidRPr="00C97496">
        <w:t xml:space="preserve">The use of near real-time data and a model developed from local data in our approach is novel. </w:t>
      </w:r>
      <w:r>
        <w:t>Aspelund and colleagues reported in 2011 on a</w:t>
      </w:r>
      <w:r w:rsidRPr="00C97496">
        <w:t xml:space="preserve"> risk</w:t>
      </w:r>
      <w:r>
        <w:t>-</w:t>
      </w:r>
      <w:r w:rsidRPr="00C97496">
        <w:t>estimating model</w:t>
      </w:r>
      <w:r>
        <w:t xml:space="preserve"> </w:t>
      </w:r>
      <w:r w:rsidRPr="00C97496">
        <w:t>us</w:t>
      </w:r>
      <w:r>
        <w:t>ing</w:t>
      </w:r>
      <w:r w:rsidRPr="00C97496">
        <w:t xml:space="preserve"> retinopathy data </w:t>
      </w:r>
      <w:r>
        <w:t>collected</w:t>
      </w:r>
      <w:r w:rsidRPr="00C97496">
        <w:t xml:space="preserve"> </w:t>
      </w:r>
      <w:r>
        <w:t xml:space="preserve">in Iceland </w:t>
      </w:r>
      <w:r w:rsidRPr="00C97496">
        <w:t>between 1994-1997 and risks for covariates estimated from data published in the 19</w:t>
      </w:r>
      <w:r>
        <w:t>8</w:t>
      </w:r>
      <w:r w:rsidRPr="00C97496">
        <w:t>0s.</w:t>
      </w:r>
      <w:r>
        <w:rPr>
          <w:vertAlign w:val="superscript"/>
        </w:rPr>
        <w:t>13</w:t>
      </w:r>
      <w:r>
        <w:t xml:space="preserve"> T</w:t>
      </w:r>
      <w:r w:rsidRPr="00C97496">
        <w:t xml:space="preserve">his </w:t>
      </w:r>
      <w:r>
        <w:t xml:space="preserve">was tested </w:t>
      </w:r>
      <w:r w:rsidRPr="00C97496">
        <w:t>in a</w:t>
      </w:r>
      <w:r>
        <w:t xml:space="preserve"> </w:t>
      </w:r>
      <w:r w:rsidRPr="00C97496">
        <w:t>prospective cohort of people with type 2 diabetes.</w:t>
      </w:r>
      <w:r>
        <w:rPr>
          <w:vertAlign w:val="superscript"/>
        </w:rPr>
        <w:t>32</w:t>
      </w:r>
      <w:r w:rsidRPr="00C97496">
        <w:t xml:space="preserve"> Discriminatory ability was good (C-statistic 0.83) but 67 of 76 people (88.2%) who developed STDR developed it after the time predicted by the model. This overestimation of risk highlights the weakness of using historical data.  </w:t>
      </w:r>
      <w:r>
        <w:t>In 2020 van der Heyden et al.</w:t>
      </w:r>
      <w:r>
        <w:rPr>
          <w:vertAlign w:val="superscript"/>
        </w:rPr>
        <w:t>33</w:t>
      </w:r>
      <w:r>
        <w:t xml:space="preserve"> reported a systematic review of risk prediction models in DR screening. Discrimination was reported in seven studies with C statistics ranging from 0.55 to 0.84. Our study </w:t>
      </w:r>
      <w:r>
        <w:rPr>
          <w:vertAlign w:val="superscript"/>
        </w:rPr>
        <w:t>21</w:t>
      </w:r>
      <w:r>
        <w:t xml:space="preserve"> was published subsequently and so was not included. The corrected C-index in the Liverpool RCE was 0.687.</w:t>
      </w:r>
    </w:p>
    <w:p w14:paraId="1862BF82" w14:textId="77777777" w:rsidR="003A7339" w:rsidRPr="00C97496" w:rsidRDefault="003A7339" w:rsidP="003A7339">
      <w:pPr>
        <w:pStyle w:val="602TextfoTextstylesTextstyles"/>
      </w:pPr>
      <w:r>
        <w:t xml:space="preserve">Access to clinic information is not routinely available. </w:t>
      </w:r>
      <w:r w:rsidRPr="00C97496">
        <w:t>We had to overcome significant challenges in developing a near real-time data flow; this may be too difficult in some populations. However we determined that including clinical data would aid acceptance amongst the professional community, offer better prospects for generalis</w:t>
      </w:r>
      <w:r>
        <w:t>e</w:t>
      </w:r>
      <w:r w:rsidRPr="00C97496">
        <w:t>ability and allow inclusion of more frequent screening for high</w:t>
      </w:r>
      <w:r>
        <w:t>-</w:t>
      </w:r>
      <w:r w:rsidRPr="00C97496">
        <w:t>risk individuals. Our view is supported by our own data</w:t>
      </w:r>
      <w:r>
        <w:t>,</w:t>
      </w:r>
      <w:r>
        <w:rPr>
          <w:vertAlign w:val="superscript"/>
        </w:rPr>
        <w:t xml:space="preserve"> 6</w:t>
      </w:r>
      <w:r w:rsidRPr="00C97496">
        <w:t xml:space="preserve"> those of others,</w:t>
      </w:r>
      <w:r>
        <w:rPr>
          <w:vertAlign w:val="superscript"/>
        </w:rPr>
        <w:t xml:space="preserve"> 34</w:t>
      </w:r>
      <w:r w:rsidRPr="00C97496">
        <w:t xml:space="preserve"> and our </w:t>
      </w:r>
      <w:r>
        <w:t>PPI</w:t>
      </w:r>
      <w:r w:rsidRPr="00C97496">
        <w:t xml:space="preserve"> group. </w:t>
      </w:r>
      <w:r w:rsidRPr="00153D66">
        <w:t>We recognise that</w:t>
      </w:r>
      <w:r>
        <w:t xml:space="preserve"> </w:t>
      </w:r>
      <w:r w:rsidRPr="00153D66">
        <w:t>estimates of resource requirements for introduction of our type of RCE are</w:t>
      </w:r>
      <w:r>
        <w:t xml:space="preserve"> </w:t>
      </w:r>
      <w:r w:rsidRPr="00153D66">
        <w:t>not available</w:t>
      </w:r>
      <w:r w:rsidRPr="00C97496">
        <w:t>.</w:t>
      </w:r>
    </w:p>
    <w:p w14:paraId="1F59959A" w14:textId="77777777" w:rsidR="003A7339" w:rsidRPr="00190745" w:rsidRDefault="003A7339" w:rsidP="003A7339">
      <w:pPr>
        <w:pStyle w:val="602TextfoTextstylesTextstyles"/>
      </w:pPr>
      <w:r w:rsidRPr="00C97496">
        <w:t>External validation of models is required before general implementation.</w:t>
      </w:r>
      <w:r w:rsidRPr="009134E8">
        <w:rPr>
          <w:vertAlign w:val="superscript"/>
        </w:rPr>
        <w:t>3</w:t>
      </w:r>
      <w:r>
        <w:rPr>
          <w:vertAlign w:val="superscript"/>
        </w:rPr>
        <w:t>2</w:t>
      </w:r>
      <w:r w:rsidRPr="009134E8">
        <w:rPr>
          <w:vertAlign w:val="superscript"/>
        </w:rPr>
        <w:t>,</w:t>
      </w:r>
      <w:r>
        <w:rPr>
          <w:vertAlign w:val="superscript"/>
        </w:rPr>
        <w:t xml:space="preserve">35 </w:t>
      </w:r>
      <w:r w:rsidRPr="00C97496">
        <w:t>An implementation phase will include model updating (temporal validation and model tuning) and the opportunity for comparative cross population (external) validation to correct for potential over-performance.</w:t>
      </w:r>
      <w:r>
        <w:rPr>
          <w:vertAlign w:val="superscript"/>
        </w:rPr>
        <w:t xml:space="preserve">36 </w:t>
      </w:r>
    </w:p>
    <w:p w14:paraId="4ACCF156" w14:textId="77777777" w:rsidR="003A7339" w:rsidRDefault="003A7339" w:rsidP="003A7339">
      <w:pPr>
        <w:pStyle w:val="53BheadHeadingsHeadingstyles"/>
      </w:pPr>
      <w:bookmarkStart w:id="64" w:name="_Toc429911653"/>
      <w:r>
        <w:t>Conclusions</w:t>
      </w:r>
      <w:bookmarkEnd w:id="64"/>
    </w:p>
    <w:p w14:paraId="33535984" w14:textId="77777777" w:rsidR="003A7339" w:rsidRPr="00C97496" w:rsidRDefault="003A7339" w:rsidP="003A7339">
      <w:pPr>
        <w:pStyle w:val="602TextfoTextstylesTextstyles"/>
      </w:pPr>
      <w:r w:rsidRPr="00C97496">
        <w:t xml:space="preserve">We believe that the Liverpool RCE is feasible, reliable, safe and acceptable to patients. </w:t>
      </w:r>
      <w:r>
        <w:t xml:space="preserve">Our evidence </w:t>
      </w:r>
      <w:r>
        <w:lastRenderedPageBreak/>
        <w:t>suggests that an</w:t>
      </w:r>
      <w:r w:rsidRPr="00C97496">
        <w:t xml:space="preserve"> RCE </w:t>
      </w:r>
      <w:r>
        <w:t>c</w:t>
      </w:r>
      <w:r w:rsidRPr="00C97496">
        <w:t>ould offer potential significant transfer of resources into targeting high</w:t>
      </w:r>
      <w:r>
        <w:t>-</w:t>
      </w:r>
      <w:r w:rsidRPr="00C97496">
        <w:t>risk and hard</w:t>
      </w:r>
      <w:r>
        <w:t>-</w:t>
      </w:r>
      <w:r w:rsidRPr="00C97496">
        <w:t>to</w:t>
      </w:r>
      <w:r>
        <w:t>-reach groups, and improved cost effectiveness</w:t>
      </w:r>
      <w:r w:rsidRPr="00C97496">
        <w:t>. Based on the internal validations we performed it show</w:t>
      </w:r>
      <w:r>
        <w:t>ed</w:t>
      </w:r>
      <w:r w:rsidRPr="00C97496">
        <w:t xml:space="preserve"> sufficient performance for a local introduction</w:t>
      </w:r>
      <w:r>
        <w:t xml:space="preserve"> and testing </w:t>
      </w:r>
      <w:r w:rsidRPr="00C97496">
        <w:t xml:space="preserve">of safety and acceptability </w:t>
      </w:r>
      <w:r>
        <w:t>with</w:t>
      </w:r>
      <w:r w:rsidRPr="00C97496">
        <w:t>in</w:t>
      </w:r>
      <w:r>
        <w:t xml:space="preserve"> a</w:t>
      </w:r>
      <w:r w:rsidRPr="00C97496">
        <w:t xml:space="preserve"> RCT. However </w:t>
      </w:r>
      <w:r>
        <w:t xml:space="preserve">we did not provide evidence of </w:t>
      </w:r>
      <w:r w:rsidRPr="00C97496">
        <w:t xml:space="preserve">external validation. </w:t>
      </w:r>
    </w:p>
    <w:p w14:paraId="1F9DFEA9" w14:textId="77777777" w:rsidR="003A7339" w:rsidRPr="00C97496" w:rsidRDefault="003A7339" w:rsidP="003A7339">
      <w:pPr>
        <w:pStyle w:val="52AheadHeadingsHeadingstyles"/>
      </w:pPr>
      <w:bookmarkStart w:id="65" w:name="_Toc429911654"/>
      <w:bookmarkStart w:id="66" w:name="_Toc104910262"/>
      <w:r>
        <w:t>Interrelation with</w:t>
      </w:r>
      <w:r w:rsidRPr="00C97496">
        <w:t xml:space="preserve"> other </w:t>
      </w:r>
      <w:r>
        <w:t>parts</w:t>
      </w:r>
      <w:r w:rsidRPr="00C97496">
        <w:t xml:space="preserve"> of the programme</w:t>
      </w:r>
      <w:bookmarkEnd w:id="65"/>
      <w:r>
        <w:t xml:space="preserve"> </w:t>
      </w:r>
      <w:r w:rsidRPr="00C97496">
        <w:t>and overall aims of the programme</w:t>
      </w:r>
      <w:bookmarkEnd w:id="66"/>
    </w:p>
    <w:p w14:paraId="0B3F6DD8" w14:textId="77777777" w:rsidR="003A7339" w:rsidRDefault="003A7339" w:rsidP="003A7339">
      <w:pPr>
        <w:pStyle w:val="602TextfoTextstylesTextstyles"/>
      </w:pPr>
      <w:r>
        <w:t>The RCE was developed using data from primary and secondary care linked through the ISDR DW developed specifically for this programme. It was required for the development of the RCT and is part of the developed IP. It will form part of any potential future benefit from the programme if deployed within the NHS and other countries. The health economics team worked with the RCE team ensuring that the economic model followed the structure and content of the RCE and could be fully integrated alongside it.</w:t>
      </w:r>
    </w:p>
    <w:p w14:paraId="1B659FC8" w14:textId="024FAB5E" w:rsidR="003A7339" w:rsidRPr="005817D8" w:rsidRDefault="003A7339" w:rsidP="003A7339">
      <w:pPr>
        <w:pStyle w:val="43ChaptertitleHeadingsHeadingstyles"/>
      </w:pPr>
      <w:bookmarkStart w:id="67" w:name="_Toc104910263"/>
      <w:r w:rsidRPr="005817D8">
        <w:lastRenderedPageBreak/>
        <w:t>Randomised controlled trial to evaluate the safety and cost</w:t>
      </w:r>
      <w:r>
        <w:t xml:space="preserve"> </w:t>
      </w:r>
      <w:r w:rsidRPr="005817D8">
        <w:t>effectiveness of individualised variable-interval risk-based screening</w:t>
      </w:r>
      <w:bookmarkEnd w:id="67"/>
      <w:r w:rsidRPr="005817D8">
        <w:t xml:space="preserve"> </w:t>
      </w:r>
    </w:p>
    <w:bookmarkEnd w:id="50"/>
    <w:p w14:paraId="24AF8ADC" w14:textId="77777777" w:rsidR="003A7339" w:rsidRDefault="003A7339" w:rsidP="003A7339">
      <w:pPr>
        <w:pStyle w:val="602TextfoTextstylesTextstyles"/>
      </w:pPr>
      <w:r>
        <w:t>P</w:t>
      </w:r>
      <w:r w:rsidRPr="00142E51">
        <w:t>eer reviewed publication</w:t>
      </w:r>
      <w:r>
        <w:t>s</w:t>
      </w:r>
      <w:r w:rsidRPr="00142E51">
        <w:t xml:space="preserve"> </w:t>
      </w:r>
      <w:r>
        <w:t xml:space="preserve">on </w:t>
      </w:r>
      <w:r w:rsidRPr="00142E51">
        <w:t xml:space="preserve">the </w:t>
      </w:r>
      <w:r>
        <w:t>ISDR</w:t>
      </w:r>
      <w:r w:rsidRPr="00142E51">
        <w:t xml:space="preserve"> </w:t>
      </w:r>
      <w:r>
        <w:t xml:space="preserve">RCT and its protocol </w:t>
      </w:r>
      <w:r>
        <w:rPr>
          <w:vertAlign w:val="superscript"/>
        </w:rPr>
        <w:t>22,23</w:t>
      </w:r>
      <w:r w:rsidRPr="00142E51">
        <w:t xml:space="preserve"> </w:t>
      </w:r>
      <w:r>
        <w:t>are</w:t>
      </w:r>
      <w:r w:rsidRPr="00142E51">
        <w:t xml:space="preserve"> available </w:t>
      </w:r>
      <w:r>
        <w:t xml:space="preserve">at </w:t>
      </w:r>
      <w:r w:rsidRPr="00110BD2">
        <w:t>https://bmjopen.bmj.com/content/9/6/e025788.long</w:t>
      </w:r>
      <w:r w:rsidRPr="00142E51">
        <w:t xml:space="preserve"> and </w:t>
      </w:r>
      <w:r w:rsidRPr="00110BD2">
        <w:t>https://doi.org/10.1007/s00125-020-05313-2</w:t>
      </w:r>
      <w:r>
        <w:t xml:space="preserve"> with supplementary</w:t>
      </w:r>
      <w:r w:rsidRPr="00142E51">
        <w:t xml:space="preserve"> material</w:t>
      </w:r>
      <w:r>
        <w:t xml:space="preserve"> at </w:t>
      </w:r>
      <w:r w:rsidRPr="00110BD2">
        <w:t>https://static-content.springer.com/esm/art%3A10.1007%2Fs00125-020-05313-2/MediaObjects/125_2020_5313_MOESM1_ESM.pdf</w:t>
      </w:r>
      <w:r w:rsidRPr="00142E51">
        <w:t>.</w:t>
      </w:r>
      <w:r>
        <w:t xml:space="preserve"> Additional information is </w:t>
      </w:r>
      <w:r w:rsidRPr="00142E51">
        <w:t xml:space="preserve">available </w:t>
      </w:r>
      <w:r>
        <w:t>on trial methods, sample size revisions, withdrawals, and additional secondary safety and efficacy data. Our</w:t>
      </w:r>
      <w:r w:rsidRPr="00DB56CA">
        <w:t xml:space="preserve"> economic analysis is described </w:t>
      </w:r>
      <w:r w:rsidRPr="00DB56CA">
        <w:rPr>
          <w:rStyle w:val="TextChar"/>
        </w:rPr>
        <w:t xml:space="preserve">in </w:t>
      </w:r>
      <w:r w:rsidRPr="004824AA">
        <w:rPr>
          <w:rStyle w:val="TextChar"/>
          <w:i/>
          <w:iCs/>
        </w:rPr>
        <w:t>Section 8</w:t>
      </w:r>
      <w:r w:rsidRPr="00DB56CA">
        <w:rPr>
          <w:rStyle w:val="TextChar"/>
        </w:rPr>
        <w:t>.</w:t>
      </w:r>
    </w:p>
    <w:p w14:paraId="7D6ECD2B" w14:textId="77777777" w:rsidR="003A7339" w:rsidRDefault="003A7339" w:rsidP="003A7339">
      <w:pPr>
        <w:pStyle w:val="602TextfoTextstylesTextstyles"/>
      </w:pPr>
      <w:r>
        <w:t>We followed the CONSORT 2016 reporting guidelines</w:t>
      </w:r>
      <w:r w:rsidRPr="006251DF">
        <w:t xml:space="preserve"> for </w:t>
      </w:r>
      <w:r>
        <w:t>n</w:t>
      </w:r>
      <w:r w:rsidRPr="006251DF">
        <w:t xml:space="preserve">on-inferiority and </w:t>
      </w:r>
      <w:r>
        <w:t>e</w:t>
      </w:r>
      <w:r w:rsidRPr="006251DF">
        <w:t xml:space="preserve">quivalence </w:t>
      </w:r>
      <w:r>
        <w:t>t</w:t>
      </w:r>
      <w:r w:rsidRPr="006251DF">
        <w:t>rials</w:t>
      </w:r>
      <w:r w:rsidRPr="00DB56CA">
        <w:t xml:space="preserve">. </w:t>
      </w:r>
    </w:p>
    <w:p w14:paraId="1EC1F41E" w14:textId="77777777" w:rsidR="003A7339" w:rsidRPr="002E75DC" w:rsidRDefault="003A7339" w:rsidP="003A7339">
      <w:pPr>
        <w:pStyle w:val="602TextfoTextstylesTextstyles"/>
        <w:rPr>
          <w:i/>
          <w:color w:val="FF0000"/>
        </w:rPr>
      </w:pPr>
      <w:r w:rsidRPr="002E75DC">
        <w:rPr>
          <w:i/>
          <w:color w:val="FF0000"/>
        </w:rPr>
        <w:t>&lt;&lt;Typesetter insert copyright credit line 2&gt;&gt;</w:t>
      </w:r>
    </w:p>
    <w:p w14:paraId="11BEE25E" w14:textId="77777777" w:rsidR="003A7339" w:rsidRPr="002E75DC" w:rsidRDefault="003A7339" w:rsidP="003A7339">
      <w:pPr>
        <w:pStyle w:val="602TextfoTextstylesTextstyles"/>
        <w:rPr>
          <w:i/>
        </w:rPr>
      </w:pPr>
      <w:r w:rsidRPr="002E75DC">
        <w:rPr>
          <w:i/>
        </w:rPr>
        <w:t>Some text in this section has been reproduced from our study article,</w:t>
      </w:r>
      <w:r w:rsidRPr="002E75DC">
        <w:rPr>
          <w:i/>
          <w:vertAlign w:val="superscript"/>
        </w:rPr>
        <w:t>24</w:t>
      </w:r>
      <w:r w:rsidRPr="002E75DC">
        <w:rPr>
          <w:i/>
        </w:rPr>
        <w:t> published under the Creative Commons Attribution License (CC BY 4.0), which permits unrestricted use, distribution and reproduction in any medium, provided the original work is properly cited (https://creativecommons.org/licenses/by/4.0/).</w:t>
      </w:r>
    </w:p>
    <w:p w14:paraId="62FEDDDA" w14:textId="77777777" w:rsidR="003A7339" w:rsidRDefault="003A7339" w:rsidP="003A7339">
      <w:pPr>
        <w:pStyle w:val="52AheadHeadingsHeadingstyles"/>
      </w:pPr>
      <w:bookmarkStart w:id="68" w:name="_Toc104910264"/>
      <w:r>
        <w:t>Research aims</w:t>
      </w:r>
      <w:bookmarkEnd w:id="68"/>
    </w:p>
    <w:p w14:paraId="6691ECC1" w14:textId="77777777" w:rsidR="003A7339" w:rsidRDefault="003A7339" w:rsidP="003A7339">
      <w:pPr>
        <w:pStyle w:val="602TextfoTextstylesTextstyles"/>
      </w:pPr>
      <w:r>
        <w:t>W</w:t>
      </w:r>
      <w:r w:rsidRPr="008F4A8C">
        <w:t xml:space="preserve">e designed a RCT to investigate the safety, </w:t>
      </w:r>
      <w:r>
        <w:t xml:space="preserve">feasibility, </w:t>
      </w:r>
      <w:r w:rsidRPr="008F4A8C">
        <w:t xml:space="preserve">efficacy and </w:t>
      </w:r>
      <w:r>
        <w:t>cost effectiveness</w:t>
      </w:r>
      <w:r w:rsidRPr="008F4A8C">
        <w:t xml:space="preserve"> of extending screening intervals in low</w:t>
      </w:r>
      <w:r>
        <w:t>-</w:t>
      </w:r>
      <w:r w:rsidRPr="008F4A8C">
        <w:t xml:space="preserve">risk </w:t>
      </w:r>
      <w:r>
        <w:t xml:space="preserve">PWD and </w:t>
      </w:r>
      <w:r w:rsidRPr="00527BF5">
        <w:t>reduced screeni</w:t>
      </w:r>
      <w:r>
        <w:t>ng intervals in high-risk people (WP E)</w:t>
      </w:r>
      <w:r w:rsidRPr="008F4A8C">
        <w:t xml:space="preserve">. We utilised the emerging methodology and technologies of personalised risk prediction </w:t>
      </w:r>
      <w:r>
        <w:rPr>
          <w:vertAlign w:val="superscript"/>
        </w:rPr>
        <w:t>37,38</w:t>
      </w:r>
      <w:r w:rsidRPr="008F4A8C">
        <w:t xml:space="preserve"> and an innovative data linkage system, to develop an individualised variable-interval risk-based screening approach. Individualised clinical care offers opportunities for improved patient engagement. </w:t>
      </w:r>
    </w:p>
    <w:p w14:paraId="07348BEC" w14:textId="77777777" w:rsidR="003A7339" w:rsidRDefault="003A7339" w:rsidP="003A7339">
      <w:pPr>
        <w:pStyle w:val="602TextfoTextstylesTextstyles"/>
      </w:pPr>
      <w:r w:rsidRPr="008F4A8C">
        <w:t xml:space="preserve">We tested the hypothesis of </w:t>
      </w:r>
      <w:r>
        <w:t>equivalence</w:t>
      </w:r>
      <w:r w:rsidRPr="008F4A8C">
        <w:t xml:space="preserve"> between the attendance rates, as a primary measure of safety, for individualised and annual screening. An equivalence design was selected, as opposed to a superiority trial, because the aim was to demonstrate equivalence between attendance rates rather than difference. </w:t>
      </w:r>
      <w:r>
        <w:t>Our</w:t>
      </w:r>
      <w:r w:rsidRPr="008F4A8C">
        <w:t xml:space="preserve"> </w:t>
      </w:r>
      <w:r>
        <w:t>PPI</w:t>
      </w:r>
      <w:r w:rsidRPr="008F4A8C">
        <w:t xml:space="preserve"> group was involved in all aspects of design, delivery and interpretation</w:t>
      </w:r>
      <w:r>
        <w:t xml:space="preserve"> (</w:t>
      </w:r>
      <w:r w:rsidRPr="00524A7B">
        <w:t xml:space="preserve">see </w:t>
      </w:r>
      <w:r w:rsidRPr="00122323">
        <w:rPr>
          <w:i/>
        </w:rPr>
        <w:t>pages 5-</w:t>
      </w:r>
      <w:r>
        <w:rPr>
          <w:i/>
        </w:rPr>
        <w:t>9</w:t>
      </w:r>
      <w:r w:rsidRPr="00524A7B">
        <w:t>).</w:t>
      </w:r>
      <w:r w:rsidRPr="008F4A8C">
        <w:t xml:space="preserve"> </w:t>
      </w:r>
    </w:p>
    <w:p w14:paraId="05E88E1E" w14:textId="77777777" w:rsidR="003A7339" w:rsidRPr="00C97496" w:rsidRDefault="003A7339" w:rsidP="003A7339">
      <w:pPr>
        <w:pStyle w:val="52AheadHeadingsHeadingstyles"/>
      </w:pPr>
      <w:bookmarkStart w:id="69" w:name="_Toc429583813"/>
      <w:bookmarkStart w:id="70" w:name="_Toc104910265"/>
      <w:r w:rsidRPr="00C97496">
        <w:t>Methods</w:t>
      </w:r>
      <w:bookmarkEnd w:id="69"/>
      <w:bookmarkEnd w:id="70"/>
    </w:p>
    <w:p w14:paraId="45A0BCE9" w14:textId="77777777" w:rsidR="003A7339" w:rsidRPr="00C97496" w:rsidRDefault="003A7339" w:rsidP="003A7339">
      <w:pPr>
        <w:pStyle w:val="602TextfoTextstylesTextstyles"/>
      </w:pPr>
      <w:r>
        <w:t>This was a single site, 2-</w:t>
      </w:r>
      <w:r w:rsidRPr="00C97496">
        <w:t xml:space="preserve">arm parallel assignment, </w:t>
      </w:r>
      <w:r>
        <w:t>equivalence</w:t>
      </w:r>
      <w:r w:rsidRPr="00C97496">
        <w:t xml:space="preserve"> RCT conducted in all screening clinic</w:t>
      </w:r>
      <w:r>
        <w:t>s in the LDESP, part of the NDESP</w:t>
      </w:r>
      <w:r w:rsidRPr="00C97496">
        <w:t xml:space="preserve">. </w:t>
      </w:r>
      <w:r>
        <w:t>The trial was conducted with the CTRC in University of</w:t>
      </w:r>
      <w:r w:rsidRPr="005902D5">
        <w:t xml:space="preserve"> </w:t>
      </w:r>
      <w:r>
        <w:t>Liverpool.</w:t>
      </w:r>
    </w:p>
    <w:p w14:paraId="427C1055" w14:textId="77777777" w:rsidR="003A7339" w:rsidRPr="00C97496" w:rsidRDefault="003A7339" w:rsidP="003A7339">
      <w:pPr>
        <w:pStyle w:val="602TextfoTextstylesTextstyles"/>
      </w:pPr>
      <w:r w:rsidRPr="00C97496">
        <w:t>The main inclusion and exclusion criteria were: registered with a GP whose postcode was within the city boundaries of Liverpool</w:t>
      </w:r>
      <w:r>
        <w:t>,</w:t>
      </w:r>
      <w:r w:rsidRPr="00C97496">
        <w:t xml:space="preserve"> aged 12 years and over, attending screening for DR, had not opted out of data sharing. </w:t>
      </w:r>
      <w:r>
        <w:t>Age-appropriate p</w:t>
      </w:r>
      <w:r w:rsidRPr="00C97496">
        <w:t xml:space="preserve">atient information leaflets were sent to eligible patients with their screening appointment. Participants provided written informed consent. For children aged 12-15 years proxy consent by the parent/guardian was provided and where appropriate assent from the child. </w:t>
      </w:r>
      <w:r>
        <w:t xml:space="preserve">Preston </w:t>
      </w:r>
      <w:r w:rsidRPr="00C97496">
        <w:t>Research Ethics Committee approved the trial (14/NW/0034). The trial registry number is ISRCTN 87561257.</w:t>
      </w:r>
    </w:p>
    <w:p w14:paraId="2C8B76FB" w14:textId="77777777" w:rsidR="003A7339" w:rsidRDefault="003A7339" w:rsidP="003A7339">
      <w:pPr>
        <w:pStyle w:val="602TextfoTextstylesTextstyles"/>
      </w:pPr>
      <w:r w:rsidRPr="00C97496">
        <w:lastRenderedPageBreak/>
        <w:t xml:space="preserve">Allocation was </w:t>
      </w:r>
      <w:r>
        <w:t xml:space="preserve">randomly </w:t>
      </w:r>
      <w:r w:rsidRPr="00C97496">
        <w:t xml:space="preserve">1:1 to individualised </w:t>
      </w:r>
      <w:r>
        <w:t xml:space="preserve">variable-interval </w:t>
      </w:r>
      <w:r w:rsidRPr="00C97496">
        <w:t>risk-based screening recall at 6, 12 or 24 months (intervention arm, high</w:t>
      </w:r>
      <w:r>
        <w:t>-</w:t>
      </w:r>
      <w:r w:rsidRPr="00C97496">
        <w:t>, medium</w:t>
      </w:r>
      <w:r>
        <w:t>-</w:t>
      </w:r>
      <w:r w:rsidRPr="00C97496">
        <w:t>, low</w:t>
      </w:r>
      <w:r>
        <w:t>-</w:t>
      </w:r>
      <w:r w:rsidRPr="00C97496">
        <w:t>risk respectively), or annual screening (control arm, current routine care).</w:t>
      </w:r>
      <w:r>
        <w:t xml:space="preserve"> </w:t>
      </w:r>
    </w:p>
    <w:p w14:paraId="7D603673" w14:textId="77777777" w:rsidR="003A7339" w:rsidRPr="00C97496" w:rsidRDefault="003A7339" w:rsidP="003A7339">
      <w:pPr>
        <w:pStyle w:val="602TextfoTextstylesTextstyles"/>
      </w:pPr>
      <w:r>
        <w:t>The ISDR DW</w:t>
      </w:r>
      <w:r w:rsidRPr="00C97496">
        <w:t xml:space="preserve"> automatically populated the majority of the fields in the baseline and follow-up electronic </w:t>
      </w:r>
      <w:r>
        <w:t>CRFs</w:t>
      </w:r>
      <w:r w:rsidRPr="00C97496">
        <w:t xml:space="preserve">, including data </w:t>
      </w:r>
      <w:r>
        <w:t>for</w:t>
      </w:r>
      <w:r w:rsidRPr="00C97496">
        <w:t xml:space="preserve"> randomisation. Screening staff and clinical assessors were masked to intervention arm, risk calculation and interval. </w:t>
      </w:r>
    </w:p>
    <w:p w14:paraId="6F15CD9D" w14:textId="77777777" w:rsidR="003A7339" w:rsidRPr="00C97496" w:rsidRDefault="003A7339" w:rsidP="003A7339">
      <w:pPr>
        <w:pStyle w:val="53BheadHeadingsHeadingstyles"/>
      </w:pPr>
      <w:bookmarkStart w:id="71" w:name="_Toc429583815"/>
      <w:r w:rsidRPr="00C97496">
        <w:t>Procedures</w:t>
      </w:r>
      <w:bookmarkEnd w:id="71"/>
    </w:p>
    <w:p w14:paraId="327DF958" w14:textId="77777777" w:rsidR="003A7339" w:rsidRPr="00C97496" w:rsidRDefault="003A7339" w:rsidP="003A7339">
      <w:pPr>
        <w:pStyle w:val="602TextfoTextstylesTextstyles"/>
      </w:pPr>
      <w:r>
        <w:t>A</w:t>
      </w:r>
      <w:r w:rsidRPr="00C97496">
        <w:t>llocat</w:t>
      </w:r>
      <w:r>
        <w:t>ion of participants by the RCE</w:t>
      </w:r>
      <w:r w:rsidRPr="00C97496">
        <w:t xml:space="preserve"> </w:t>
      </w:r>
      <w:r>
        <w:t xml:space="preserve">(see </w:t>
      </w:r>
      <w:r w:rsidRPr="008B4603">
        <w:rPr>
          <w:i/>
          <w:iCs/>
        </w:rPr>
        <w:t>Section 6</w:t>
      </w:r>
      <w:r>
        <w:t xml:space="preserve">) at baseline and each follow-up was </w:t>
      </w:r>
      <w:r w:rsidRPr="00C97496">
        <w:t xml:space="preserve">against </w:t>
      </w:r>
      <w:r>
        <w:t>the</w:t>
      </w:r>
      <w:r w:rsidRPr="00C97496">
        <w:t xml:space="preserve"> risk</w:t>
      </w:r>
      <w:r>
        <w:t xml:space="preserve"> of becoming screen positive at 6-, 12- and 24-month intervals. </w:t>
      </w:r>
      <w:r w:rsidRPr="00C97496">
        <w:t xml:space="preserve"> </w:t>
      </w:r>
      <w:r>
        <w:t xml:space="preserve">The interval was allocated against the </w:t>
      </w:r>
      <w:r w:rsidRPr="00C97496">
        <w:t>criterion deemed appropriate by the PPI group of less than 2</w:t>
      </w:r>
      <w:r>
        <w:t>.</w:t>
      </w:r>
      <w:r w:rsidRPr="00C97496">
        <w:t xml:space="preserve">5% risk of becoming screen positive before </w:t>
      </w:r>
      <w:r>
        <w:t>the</w:t>
      </w:r>
      <w:r w:rsidRPr="00C97496">
        <w:t xml:space="preserve"> next appointment. </w:t>
      </w:r>
      <w:r>
        <w:t>I</w:t>
      </w:r>
      <w:r w:rsidRPr="00C97496">
        <w:t>ndependent risk factor</w:t>
      </w:r>
      <w:r>
        <w:t xml:space="preserve"> covariates </w:t>
      </w:r>
      <w:r w:rsidRPr="00C97496">
        <w:t>comprised retinopathy levels in both eyes, age, duration of diabetes, HbA</w:t>
      </w:r>
      <w:r w:rsidRPr="00C97496">
        <w:rPr>
          <w:vertAlign w:val="subscript"/>
        </w:rPr>
        <w:t>1c</w:t>
      </w:r>
      <w:r w:rsidRPr="00C97496">
        <w:t xml:space="preserve">, systolic </w:t>
      </w:r>
      <w:r>
        <w:t>BP</w:t>
      </w:r>
      <w:r w:rsidRPr="00C97496">
        <w:t xml:space="preserve"> and total cholesterol. Participants in the fixed interval control arm continued with annual screening. </w:t>
      </w:r>
      <w:r>
        <w:t>For those in the individualised arm the interval could change at each visit.</w:t>
      </w:r>
    </w:p>
    <w:p w14:paraId="25D381CF" w14:textId="77777777" w:rsidR="003A7339" w:rsidRPr="00C97496" w:rsidRDefault="003A7339" w:rsidP="003A7339">
      <w:pPr>
        <w:pStyle w:val="53BheadHeadingsHeadingstyles"/>
      </w:pPr>
      <w:bookmarkStart w:id="72" w:name="_Toc429583816"/>
      <w:r w:rsidRPr="00C97496">
        <w:t>Outcomes</w:t>
      </w:r>
      <w:bookmarkEnd w:id="72"/>
    </w:p>
    <w:p w14:paraId="3E2797B3" w14:textId="77777777" w:rsidR="003A7339" w:rsidRPr="00C97496" w:rsidRDefault="003A7339" w:rsidP="003A7339">
      <w:pPr>
        <w:pStyle w:val="602TextfoTextstylesTextstyles"/>
      </w:pPr>
      <w:r w:rsidRPr="00C97496">
        <w:t xml:space="preserve">The primary outcome of attendance rate at </w:t>
      </w:r>
      <w:r>
        <w:t xml:space="preserve">first </w:t>
      </w:r>
      <w:r w:rsidRPr="00C97496">
        <w:t>follow-up visit assessed the safety of individualised variable-interval risk-based screening. Non-attendance was defined as failure to attend any appointment within 90 days of the follow-up invitation date</w:t>
      </w:r>
      <w:r>
        <w:t xml:space="preserve">. </w:t>
      </w:r>
      <w:r w:rsidRPr="00C97496">
        <w:t>Secondary outcomes measuring efficacy and safety were</w:t>
      </w:r>
      <w:r>
        <w:t>:</w:t>
      </w:r>
      <w:r w:rsidRPr="00C97496">
        <w:t xml:space="preserve"> screen positive disease, number of cases of STDR dete</w:t>
      </w:r>
      <w:r>
        <w:t>cted, median VA (logarithm of the minimum angle of r</w:t>
      </w:r>
      <w:r w:rsidRPr="00A1644A">
        <w:t>esolution</w:t>
      </w:r>
      <w:r w:rsidRPr="00AB2822">
        <w:t xml:space="preserve"> </w:t>
      </w:r>
      <w:r>
        <w:t>(</w:t>
      </w:r>
      <w:r w:rsidRPr="00C97496">
        <w:t>logMAR</w:t>
      </w:r>
      <w:r>
        <w:t>)) and</w:t>
      </w:r>
      <w:r w:rsidRPr="00C97496">
        <w:t xml:space="preserve"> </w:t>
      </w:r>
      <w:r>
        <w:t>rates of visual impairment (VI) (VA</w:t>
      </w:r>
      <w:r w:rsidRPr="00C97496">
        <w:t xml:space="preserve"> ≥ +0.30</w:t>
      </w:r>
      <w:r>
        <w:t xml:space="preserve"> logMAR).</w:t>
      </w:r>
      <w:r w:rsidRPr="00C97496">
        <w:t xml:space="preserve"> All cases of STDR which occurred between baseline and 24 months (+ 90 days) were included in the analysis.</w:t>
      </w:r>
      <w:r>
        <w:t xml:space="preserve"> A medical retina specialist determined if referred STDR was true or false positive using slit-lamp biomicroscopy at a dedicated HES clinic. </w:t>
      </w:r>
    </w:p>
    <w:p w14:paraId="0FF37C08" w14:textId="77777777" w:rsidR="003A7339" w:rsidRPr="00C97496" w:rsidRDefault="003A7339" w:rsidP="003A7339">
      <w:pPr>
        <w:pStyle w:val="53BheadHeadingsHeadingstyles"/>
      </w:pPr>
      <w:bookmarkStart w:id="73" w:name="_Toc429583817"/>
      <w:r w:rsidRPr="00C97496">
        <w:t>Statistical analyses</w:t>
      </w:r>
      <w:bookmarkEnd w:id="73"/>
      <w:r>
        <w:t xml:space="preserve"> and sample size calculations</w:t>
      </w:r>
    </w:p>
    <w:p w14:paraId="0AE9F5C2" w14:textId="77777777" w:rsidR="003A7339" w:rsidRDefault="003A7339" w:rsidP="003A7339">
      <w:pPr>
        <w:pStyle w:val="602TextfoTextstylesTextstyles"/>
      </w:pPr>
      <w:r w:rsidRPr="00C97496">
        <w:t xml:space="preserve">The primary </w:t>
      </w:r>
      <w:r>
        <w:t>analysis</w:t>
      </w:r>
      <w:r w:rsidRPr="00C97496">
        <w:t xml:space="preserve"> was to test for equivalence in attendance rates between </w:t>
      </w:r>
      <w:r>
        <w:t>individualised</w:t>
      </w:r>
      <w:r w:rsidRPr="00C97496">
        <w:t xml:space="preserve"> and annual screening. The estimated minimum number of patients required was </w:t>
      </w:r>
      <w:r>
        <w:t>4460 (</w:t>
      </w:r>
      <w:r w:rsidRPr="00C97496">
        <w:t xml:space="preserve">90% power, </w:t>
      </w:r>
      <w:r>
        <w:t>2.</w:t>
      </w:r>
      <w:r w:rsidRPr="00C97496">
        <w:t xml:space="preserve">5% </w:t>
      </w:r>
      <w:r>
        <w:t xml:space="preserve">1 sided </w:t>
      </w:r>
      <w:r w:rsidRPr="00C97496">
        <w:t>significance level</w:t>
      </w:r>
      <w:r>
        <w:t>,</w:t>
      </w:r>
      <w:r w:rsidRPr="00C97496">
        <w:t xml:space="preserve"> 5%</w:t>
      </w:r>
      <w:r>
        <w:t xml:space="preserve"> </w:t>
      </w:r>
      <w:r w:rsidRPr="00C97496">
        <w:t>equivalence margin</w:t>
      </w:r>
      <w:r>
        <w:t xml:space="preserve">, </w:t>
      </w:r>
      <w:r w:rsidRPr="00C97496">
        <w:t>6</w:t>
      </w:r>
      <w:r>
        <w:t>%</w:t>
      </w:r>
      <w:r w:rsidRPr="001D26A3">
        <w:t xml:space="preserve"> </w:t>
      </w:r>
      <w:r>
        <w:t>loss to follow-up).</w:t>
      </w:r>
      <w:r w:rsidRPr="00C97496">
        <w:t xml:space="preserve"> </w:t>
      </w:r>
      <w:r>
        <w:t xml:space="preserve">Primary analysis was per protocol (PP). Intention to treat (ITT) and multiple imputation analyses were also conducted. </w:t>
      </w:r>
    </w:p>
    <w:p w14:paraId="4C85C574" w14:textId="77777777" w:rsidR="003A7339" w:rsidRPr="00C97496" w:rsidRDefault="003A7339" w:rsidP="003A7339">
      <w:pPr>
        <w:pStyle w:val="602TextfoTextstylesTextstyles"/>
      </w:pPr>
      <w:r w:rsidRPr="00C97496">
        <w:t>A secondary aim was to investigate whether personalised screening could be considered as non-inferior in detection of STDR when compared to annual screening</w:t>
      </w:r>
      <w:r>
        <w:t xml:space="preserve"> and used a </w:t>
      </w:r>
      <w:r w:rsidRPr="00C97496">
        <w:t xml:space="preserve">1.5% non-inferiority margin. </w:t>
      </w:r>
    </w:p>
    <w:p w14:paraId="42F4D2E6" w14:textId="77777777" w:rsidR="003A7339" w:rsidRDefault="003A7339" w:rsidP="003A7339">
      <w:pPr>
        <w:pStyle w:val="602TextfoTextstylesTextstyles"/>
      </w:pPr>
      <w:r w:rsidRPr="008F4A8C">
        <w:t>Within the three risk groups</w:t>
      </w:r>
      <w:r>
        <w:t>,</w:t>
      </w:r>
      <w:r w:rsidRPr="008F4A8C">
        <w:t xml:space="preserve"> equivalence in attendance rates between the </w:t>
      </w:r>
      <w:r>
        <w:t>2</w:t>
      </w:r>
      <w:r w:rsidRPr="008F4A8C">
        <w:t xml:space="preserve"> arms and non-inferiority in detection of STDR of the individualised arm were explored. For this </w:t>
      </w:r>
      <w:r>
        <w:t>analysis</w:t>
      </w:r>
      <w:r w:rsidRPr="008F4A8C">
        <w:t>, participants in the control arm were allocated to risk groups based on the RCE risks at baseline</w:t>
      </w:r>
      <w:r>
        <w:t>. G</w:t>
      </w:r>
      <w:r w:rsidRPr="00C97496">
        <w:t>eneralised line</w:t>
      </w:r>
      <w:r>
        <w:t>a</w:t>
      </w:r>
      <w:r w:rsidRPr="00C97496">
        <w:t>r model</w:t>
      </w:r>
      <w:r w:rsidRPr="008F4A8C">
        <w:t>s were fitted with arm, level of risk and their interaction added as factors</w:t>
      </w:r>
      <w:r>
        <w:t>.</w:t>
      </w:r>
      <w:bookmarkStart w:id="74" w:name="_Toc429583818"/>
    </w:p>
    <w:p w14:paraId="454BA0A4" w14:textId="77777777" w:rsidR="003A7339" w:rsidRPr="00C97496" w:rsidRDefault="003A7339" w:rsidP="003A7339">
      <w:pPr>
        <w:pStyle w:val="52AheadHeadingsHeadingstyles"/>
      </w:pPr>
      <w:bookmarkStart w:id="75" w:name="_Toc104910266"/>
      <w:r w:rsidRPr="00C97496">
        <w:t>Results</w:t>
      </w:r>
      <w:bookmarkEnd w:id="74"/>
      <w:bookmarkEnd w:id="75"/>
    </w:p>
    <w:p w14:paraId="015E7A51" w14:textId="77777777" w:rsidR="003A7339" w:rsidRDefault="003A7339" w:rsidP="003A7339">
      <w:pPr>
        <w:pStyle w:val="602TextfoTextstylesTextstyles"/>
      </w:pPr>
      <w:r w:rsidRPr="00C97496">
        <w:t>The trial dates were as follows: opened 1</w:t>
      </w:r>
      <w:r w:rsidRPr="00C97496">
        <w:rPr>
          <w:vertAlign w:val="superscript"/>
        </w:rPr>
        <w:t>st</w:t>
      </w:r>
      <w:r w:rsidRPr="00C97496">
        <w:t xml:space="preserve"> May 2014, randomisation 12</w:t>
      </w:r>
      <w:r w:rsidRPr="00C97496">
        <w:rPr>
          <w:vertAlign w:val="superscript"/>
        </w:rPr>
        <w:t>th</w:t>
      </w:r>
      <w:r w:rsidRPr="00C97496">
        <w:t xml:space="preserve"> November 2014 to 14</w:t>
      </w:r>
      <w:r w:rsidRPr="00C97496">
        <w:rPr>
          <w:vertAlign w:val="superscript"/>
        </w:rPr>
        <w:t>th</w:t>
      </w:r>
      <w:r w:rsidRPr="00C97496">
        <w:t xml:space="preserve"> June 2016, last follow-up 16</w:t>
      </w:r>
      <w:r w:rsidRPr="00C97496">
        <w:rPr>
          <w:vertAlign w:val="superscript"/>
        </w:rPr>
        <w:t>th</w:t>
      </w:r>
      <w:r w:rsidRPr="00C97496">
        <w:t xml:space="preserve"> August 2018.</w:t>
      </w:r>
      <w:r>
        <w:t xml:space="preserve"> </w:t>
      </w:r>
      <w:r w:rsidRPr="00C97496">
        <w:t>4069 of 8607 eligible</w:t>
      </w:r>
      <w:r>
        <w:t xml:space="preserve"> people</w:t>
      </w:r>
      <w:r w:rsidRPr="00C97496">
        <w:t xml:space="preserve"> were excluded leaving 4538 who were randomised and allocated to each arm (2269 fixed interval, 2265 individualised</w:t>
      </w:r>
      <w:r>
        <w:t xml:space="preserve">). Allocations at baseline </w:t>
      </w:r>
      <w:r w:rsidRPr="00C97496">
        <w:t>(first screen interval</w:t>
      </w:r>
      <w:r>
        <w:t xml:space="preserve">) within the individualised arm were: </w:t>
      </w:r>
      <w:r w:rsidRPr="00C97496">
        <w:t>6 months 198, 12 months 211, 24 months 1856</w:t>
      </w:r>
      <w:r>
        <w:t xml:space="preserve"> reflecting </w:t>
      </w:r>
      <w:r w:rsidRPr="00C97496">
        <w:t>the allocation to high</w:t>
      </w:r>
      <w:r>
        <w:t>-</w:t>
      </w:r>
      <w:r w:rsidRPr="00C97496">
        <w:t>, medium</w:t>
      </w:r>
      <w:r>
        <w:t>-</w:t>
      </w:r>
      <w:r w:rsidRPr="00C97496">
        <w:t xml:space="preserve"> and low</w:t>
      </w:r>
      <w:r>
        <w:t>-</w:t>
      </w:r>
      <w:r w:rsidRPr="00C97496">
        <w:t xml:space="preserve">risk by the RCE. </w:t>
      </w:r>
      <w:r>
        <w:t xml:space="preserve">The trial profile is shown in </w:t>
      </w:r>
      <w:r w:rsidRPr="003C068E">
        <w:rPr>
          <w:i/>
          <w:iCs/>
          <w:color w:val="FF0000"/>
        </w:rPr>
        <w:t>Figure 4</w:t>
      </w:r>
      <w:r>
        <w:t>.</w:t>
      </w:r>
    </w:p>
    <w:p w14:paraId="20871486" w14:textId="77777777" w:rsidR="003A7339" w:rsidRPr="002E75DC" w:rsidRDefault="003A7339" w:rsidP="003A7339">
      <w:pPr>
        <w:pStyle w:val="81FigurelegendTableFigureBoxstyles"/>
      </w:pPr>
      <w:bookmarkStart w:id="76" w:name="_Toc83637260"/>
      <w:r w:rsidRPr="002E75DC">
        <w:rPr>
          <w:b/>
        </w:rPr>
        <w:lastRenderedPageBreak/>
        <w:t>FIGURE 4</w:t>
      </w:r>
      <w:r w:rsidRPr="002E75DC">
        <w:t xml:space="preserve"> </w:t>
      </w:r>
      <w:r w:rsidRPr="002E75DC">
        <w:rPr>
          <w:rFonts w:eastAsia="SimSun"/>
        </w:rPr>
        <w:t>Consort 2010 flow diagram showing the numbers for eligibility, allocation, withdrawals in the PP and ITT datasets for the primary analysis</w:t>
      </w:r>
      <w:bookmarkEnd w:id="76"/>
    </w:p>
    <w:p w14:paraId="792B1AC4" w14:textId="77777777" w:rsidR="003A7339" w:rsidRDefault="003A7339" w:rsidP="003A7339">
      <w:pPr>
        <w:pStyle w:val="602TextfoTextstylesTextstyles"/>
      </w:pPr>
      <w:r>
        <w:t xml:space="preserve">Baseline characteristics in the PP dataset are shown in </w:t>
      </w:r>
      <w:r w:rsidRPr="00A02AAE">
        <w:rPr>
          <w:i/>
          <w:iCs/>
          <w:color w:val="FF0000"/>
        </w:rPr>
        <w:t>Table 4</w:t>
      </w:r>
      <w:r>
        <w:t xml:space="preserve">; the ITT dataset was similar. </w:t>
      </w:r>
      <w:r w:rsidRPr="00C97496">
        <w:t>Participants had a me</w:t>
      </w:r>
      <w:r>
        <w:t>di</w:t>
      </w:r>
      <w:r w:rsidRPr="00C97496">
        <w:t xml:space="preserve">an age of 63 years </w:t>
      </w:r>
      <w:r>
        <w:t>(range 14 -100)</w:t>
      </w:r>
      <w:r w:rsidRPr="00C97496">
        <w:t xml:space="preserve">, </w:t>
      </w:r>
      <w:r w:rsidRPr="008F4A8C">
        <w:t>60</w:t>
      </w:r>
      <w:r>
        <w:t>.</w:t>
      </w:r>
      <w:r w:rsidRPr="008F4A8C">
        <w:t>4% were male, 94</w:t>
      </w:r>
      <w:r>
        <w:t>.</w:t>
      </w:r>
      <w:r w:rsidRPr="008F4A8C">
        <w:t>6% white, and 88</w:t>
      </w:r>
      <w:r>
        <w:t>.</w:t>
      </w:r>
      <w:r w:rsidRPr="008F4A8C">
        <w:t>5% had type 2 diabetes</w:t>
      </w:r>
      <w:r w:rsidRPr="00C97496">
        <w:t xml:space="preserve">. </w:t>
      </w:r>
      <w:r w:rsidRPr="00F355DC">
        <w:t xml:space="preserve"> </w:t>
      </w:r>
      <w:r w:rsidRPr="007A6A2D">
        <w:t>Those in the high-risk group were more likely to have type 1 diabetes, longer diabetes diagnos</w:t>
      </w:r>
      <w:r>
        <w:t>is</w:t>
      </w:r>
      <w:r w:rsidRPr="007A6A2D">
        <w:t>, higher HbA1c and less likely to have ever smoked.</w:t>
      </w:r>
    </w:p>
    <w:p w14:paraId="05AEBE7D" w14:textId="77777777" w:rsidR="003A7339" w:rsidRPr="002E75DC" w:rsidRDefault="003A7339" w:rsidP="003A7339">
      <w:pPr>
        <w:pStyle w:val="70TablelegendTablesTableFigureBoxstyles"/>
        <w:rPr>
          <w:rFonts w:eastAsia="SimSun"/>
        </w:rPr>
      </w:pPr>
      <w:bookmarkStart w:id="77" w:name="_Toc87626903"/>
      <w:r w:rsidRPr="002E75DC">
        <w:rPr>
          <w:b/>
        </w:rPr>
        <w:t>TABLE 4</w:t>
      </w:r>
      <w:r w:rsidRPr="002E75DC">
        <w:rPr>
          <w:b/>
        </w:rPr>
        <w:t> </w:t>
      </w:r>
      <w:r w:rsidRPr="002E75DC">
        <w:rPr>
          <w:rFonts w:eastAsia="SimSun"/>
        </w:rPr>
        <w:t>Participant baseline characteristics by arm and screening interval allocation in 4503 participants in the per protocol dataset</w:t>
      </w:r>
      <w:bookmarkEnd w:id="77"/>
    </w:p>
    <w:tbl>
      <w:tblPr>
        <w:tblW w:w="12226" w:type="dxa"/>
        <w:tblLayout w:type="fixed"/>
        <w:tblLook w:val="04A0" w:firstRow="1" w:lastRow="0" w:firstColumn="1" w:lastColumn="0" w:noHBand="0" w:noVBand="1"/>
      </w:tblPr>
      <w:tblGrid>
        <w:gridCol w:w="2265"/>
        <w:gridCol w:w="1347"/>
        <w:gridCol w:w="1609"/>
        <w:gridCol w:w="1579"/>
        <w:gridCol w:w="1070"/>
        <w:gridCol w:w="1076"/>
        <w:gridCol w:w="1593"/>
        <w:gridCol w:w="1687"/>
      </w:tblGrid>
      <w:tr w:rsidR="003A7339" w:rsidRPr="002C630F" w14:paraId="75B3D8D5" w14:textId="77777777" w:rsidTr="00BB6A36">
        <w:trPr>
          <w:trHeight w:val="300"/>
        </w:trPr>
        <w:tc>
          <w:tcPr>
            <w:tcW w:w="2265" w:type="dxa"/>
            <w:shd w:val="clear" w:color="auto" w:fill="92D050"/>
            <w:vAlign w:val="center"/>
          </w:tcPr>
          <w:p w14:paraId="1BCE8539" w14:textId="77777777" w:rsidR="003A7339" w:rsidRPr="00583E64" w:rsidRDefault="003A7339" w:rsidP="00BB6A36">
            <w:pPr>
              <w:pStyle w:val="710TableheadTablesTableFigureBoxstyles"/>
            </w:pPr>
            <w:r w:rsidRPr="00583E64">
              <w:t>Baseline characteristic</w:t>
            </w:r>
          </w:p>
        </w:tc>
        <w:tc>
          <w:tcPr>
            <w:tcW w:w="1347" w:type="dxa"/>
            <w:shd w:val="clear" w:color="auto" w:fill="92D050"/>
          </w:tcPr>
          <w:p w14:paraId="5CD99DF1" w14:textId="77777777" w:rsidR="003A7339" w:rsidRPr="00583E64" w:rsidRDefault="003A7339" w:rsidP="00BB6A36">
            <w:pPr>
              <w:pStyle w:val="710TableheadTablesTableFigureBoxstyles"/>
            </w:pPr>
          </w:p>
        </w:tc>
        <w:tc>
          <w:tcPr>
            <w:tcW w:w="3188" w:type="dxa"/>
            <w:gridSpan w:val="2"/>
            <w:shd w:val="clear" w:color="auto" w:fill="92D050"/>
            <w:vAlign w:val="center"/>
          </w:tcPr>
          <w:p w14:paraId="238D1645" w14:textId="77777777" w:rsidR="003A7339" w:rsidRPr="00583E64" w:rsidRDefault="003A7339" w:rsidP="00BB6A36">
            <w:pPr>
              <w:pStyle w:val="705TableheadgroupTablesTableFigureBoxstyles"/>
            </w:pPr>
            <w:r w:rsidRPr="00583E64">
              <w:t>Arm</w:t>
            </w:r>
          </w:p>
        </w:tc>
        <w:tc>
          <w:tcPr>
            <w:tcW w:w="3739" w:type="dxa"/>
            <w:gridSpan w:val="3"/>
            <w:shd w:val="clear" w:color="auto" w:fill="92D050"/>
            <w:vAlign w:val="center"/>
          </w:tcPr>
          <w:p w14:paraId="769C283C" w14:textId="77777777" w:rsidR="003A7339" w:rsidRPr="00583E64" w:rsidRDefault="003A7339" w:rsidP="00BB6A36">
            <w:pPr>
              <w:pStyle w:val="705TableheadgroupTablesTableFigureBoxstyles"/>
            </w:pPr>
            <w:r w:rsidRPr="00583E64">
              <w:t>Baseline risk group**</w:t>
            </w:r>
          </w:p>
        </w:tc>
        <w:tc>
          <w:tcPr>
            <w:tcW w:w="1687" w:type="dxa"/>
            <w:shd w:val="clear" w:color="auto" w:fill="92D050"/>
            <w:vAlign w:val="center"/>
          </w:tcPr>
          <w:p w14:paraId="5FC07776" w14:textId="77777777" w:rsidR="003A7339" w:rsidRPr="00583E64" w:rsidRDefault="003A7339" w:rsidP="00BB6A36">
            <w:pPr>
              <w:pStyle w:val="710TableheadTablesTableFigureBoxstyles"/>
            </w:pPr>
            <w:r w:rsidRPr="00583E64">
              <w:t>Overall Total</w:t>
            </w:r>
          </w:p>
        </w:tc>
      </w:tr>
      <w:tr w:rsidR="003A7339" w:rsidRPr="002C630F" w14:paraId="782BF74D" w14:textId="77777777" w:rsidTr="00BB6A36">
        <w:trPr>
          <w:trHeight w:val="300"/>
        </w:trPr>
        <w:tc>
          <w:tcPr>
            <w:tcW w:w="2265" w:type="dxa"/>
            <w:shd w:val="clear" w:color="auto" w:fill="92D050"/>
          </w:tcPr>
          <w:p w14:paraId="0F9263F6" w14:textId="77777777" w:rsidR="003A7339" w:rsidRPr="00583E64" w:rsidRDefault="003A7339" w:rsidP="00BB6A36">
            <w:pPr>
              <w:pStyle w:val="710TableheadTablesTableFigureBoxstyles"/>
            </w:pPr>
          </w:p>
        </w:tc>
        <w:tc>
          <w:tcPr>
            <w:tcW w:w="1347" w:type="dxa"/>
            <w:shd w:val="clear" w:color="auto" w:fill="92D050"/>
          </w:tcPr>
          <w:p w14:paraId="7E117C27" w14:textId="77777777" w:rsidR="003A7339" w:rsidRPr="00583E64" w:rsidRDefault="003A7339" w:rsidP="00BB6A36">
            <w:pPr>
              <w:pStyle w:val="710TableheadTablesTableFigureBoxstyles"/>
            </w:pPr>
          </w:p>
        </w:tc>
        <w:tc>
          <w:tcPr>
            <w:tcW w:w="1609" w:type="dxa"/>
            <w:shd w:val="clear" w:color="auto" w:fill="92D050"/>
            <w:vAlign w:val="center"/>
          </w:tcPr>
          <w:p w14:paraId="7FD4CF50" w14:textId="77777777" w:rsidR="003A7339" w:rsidRPr="00583E64" w:rsidRDefault="003A7339" w:rsidP="00BB6A36">
            <w:pPr>
              <w:pStyle w:val="710TableheadTablesTableFigureBoxstyles"/>
            </w:pPr>
            <w:r w:rsidRPr="00583E64">
              <w:t>Fixed (12m)</w:t>
            </w:r>
          </w:p>
        </w:tc>
        <w:tc>
          <w:tcPr>
            <w:tcW w:w="1579" w:type="dxa"/>
            <w:shd w:val="clear" w:color="auto" w:fill="92D050"/>
            <w:vAlign w:val="center"/>
          </w:tcPr>
          <w:p w14:paraId="222226AD" w14:textId="77777777" w:rsidR="003A7339" w:rsidRPr="00583E64" w:rsidRDefault="003A7339" w:rsidP="00BB6A36">
            <w:pPr>
              <w:pStyle w:val="710TableheadTablesTableFigureBoxstyles"/>
            </w:pPr>
            <w:r w:rsidRPr="00583E64">
              <w:t>Individualised</w:t>
            </w:r>
          </w:p>
        </w:tc>
        <w:tc>
          <w:tcPr>
            <w:tcW w:w="1070" w:type="dxa"/>
            <w:shd w:val="clear" w:color="auto" w:fill="92D050"/>
            <w:vAlign w:val="center"/>
          </w:tcPr>
          <w:p w14:paraId="13328302" w14:textId="77777777" w:rsidR="003A7339" w:rsidRPr="00583E64" w:rsidRDefault="003A7339" w:rsidP="00BB6A36">
            <w:pPr>
              <w:pStyle w:val="710TableheadTablesTableFigureBoxstyles"/>
            </w:pPr>
            <w:r w:rsidRPr="00583E64">
              <w:t>High</w:t>
            </w:r>
          </w:p>
        </w:tc>
        <w:tc>
          <w:tcPr>
            <w:tcW w:w="1076" w:type="dxa"/>
            <w:shd w:val="clear" w:color="auto" w:fill="92D050"/>
            <w:vAlign w:val="center"/>
          </w:tcPr>
          <w:p w14:paraId="13D89422" w14:textId="77777777" w:rsidR="003A7339" w:rsidRPr="00583E64" w:rsidRDefault="003A7339" w:rsidP="00BB6A36">
            <w:pPr>
              <w:pStyle w:val="710TableheadTablesTableFigureBoxstyles"/>
            </w:pPr>
            <w:r w:rsidRPr="00583E64">
              <w:t>Medium</w:t>
            </w:r>
          </w:p>
        </w:tc>
        <w:tc>
          <w:tcPr>
            <w:tcW w:w="1593" w:type="dxa"/>
            <w:shd w:val="clear" w:color="auto" w:fill="92D050"/>
            <w:vAlign w:val="center"/>
          </w:tcPr>
          <w:p w14:paraId="76B79CDD" w14:textId="77777777" w:rsidR="003A7339" w:rsidRPr="00583E64" w:rsidRDefault="003A7339" w:rsidP="00BB6A36">
            <w:pPr>
              <w:pStyle w:val="710TableheadTablesTableFigureBoxstyles"/>
            </w:pPr>
            <w:r w:rsidRPr="00583E64">
              <w:t>Low</w:t>
            </w:r>
          </w:p>
        </w:tc>
        <w:tc>
          <w:tcPr>
            <w:tcW w:w="1687" w:type="dxa"/>
            <w:shd w:val="clear" w:color="auto" w:fill="92D050"/>
          </w:tcPr>
          <w:p w14:paraId="7D09B32E" w14:textId="77777777" w:rsidR="003A7339" w:rsidRPr="00583E64" w:rsidRDefault="003A7339" w:rsidP="00BB6A36">
            <w:pPr>
              <w:pStyle w:val="710TableheadTablesTableFigureBoxstyles"/>
            </w:pPr>
          </w:p>
        </w:tc>
      </w:tr>
      <w:tr w:rsidR="003A7339" w:rsidRPr="007A6A2D" w14:paraId="4A1F70EB" w14:textId="77777777" w:rsidTr="00BB6A36">
        <w:trPr>
          <w:trHeight w:val="300"/>
        </w:trPr>
        <w:tc>
          <w:tcPr>
            <w:tcW w:w="2265" w:type="dxa"/>
            <w:shd w:val="clear" w:color="auto" w:fill="auto"/>
            <w:vAlign w:val="center"/>
          </w:tcPr>
          <w:p w14:paraId="49BB2E19" w14:textId="77777777" w:rsidR="003A7339" w:rsidRPr="00491C3F" w:rsidRDefault="003A7339" w:rsidP="00BB6A36">
            <w:pPr>
              <w:pStyle w:val="72TabletextTablesTableFigureBoxstyles"/>
              <w:rPr>
                <w:b/>
              </w:rPr>
            </w:pPr>
            <w:r w:rsidRPr="00491C3F">
              <w:rPr>
                <w:b/>
                <w:i/>
                <w:iCs/>
              </w:rPr>
              <w:t>n</w:t>
            </w:r>
            <w:r w:rsidRPr="00491C3F">
              <w:rPr>
                <w:b/>
              </w:rPr>
              <w:t>*</w:t>
            </w:r>
          </w:p>
        </w:tc>
        <w:tc>
          <w:tcPr>
            <w:tcW w:w="1347" w:type="dxa"/>
            <w:shd w:val="clear" w:color="auto" w:fill="auto"/>
          </w:tcPr>
          <w:p w14:paraId="2CE448EE" w14:textId="77777777" w:rsidR="003A7339" w:rsidRPr="007A6A2D" w:rsidRDefault="003A7339" w:rsidP="00BB6A36">
            <w:pPr>
              <w:pStyle w:val="72TabletextTablesTableFigureBoxstyles"/>
            </w:pPr>
          </w:p>
        </w:tc>
        <w:tc>
          <w:tcPr>
            <w:tcW w:w="1609" w:type="dxa"/>
            <w:shd w:val="clear" w:color="auto" w:fill="auto"/>
            <w:vAlign w:val="center"/>
          </w:tcPr>
          <w:p w14:paraId="4CCE8FC0" w14:textId="77777777" w:rsidR="003A7339" w:rsidRPr="007A6A2D" w:rsidRDefault="003A7339" w:rsidP="00BB6A36">
            <w:pPr>
              <w:pStyle w:val="72TabletextTablesTableFigureBoxstyles"/>
            </w:pPr>
            <w:r w:rsidRPr="007A6A2D">
              <w:t>2269</w:t>
            </w:r>
          </w:p>
        </w:tc>
        <w:tc>
          <w:tcPr>
            <w:tcW w:w="1579" w:type="dxa"/>
            <w:shd w:val="clear" w:color="auto" w:fill="auto"/>
            <w:vAlign w:val="center"/>
          </w:tcPr>
          <w:p w14:paraId="2B6DA8EB" w14:textId="77777777" w:rsidR="003A7339" w:rsidRPr="007A6A2D" w:rsidRDefault="003A7339" w:rsidP="00BB6A36">
            <w:pPr>
              <w:pStyle w:val="72TabletextTablesTableFigureBoxstyles"/>
            </w:pPr>
            <w:r w:rsidRPr="007A6A2D">
              <w:t>2234</w:t>
            </w:r>
          </w:p>
        </w:tc>
        <w:tc>
          <w:tcPr>
            <w:tcW w:w="1070" w:type="dxa"/>
            <w:shd w:val="clear" w:color="auto" w:fill="auto"/>
            <w:vAlign w:val="center"/>
          </w:tcPr>
          <w:p w14:paraId="28F615FD" w14:textId="77777777" w:rsidR="003A7339" w:rsidRPr="007A6A2D" w:rsidRDefault="003A7339" w:rsidP="00BB6A36">
            <w:pPr>
              <w:pStyle w:val="72TabletextTablesTableFigureBoxstyles"/>
            </w:pPr>
            <w:r w:rsidRPr="007A6A2D">
              <w:t>197</w:t>
            </w:r>
          </w:p>
        </w:tc>
        <w:tc>
          <w:tcPr>
            <w:tcW w:w="1076" w:type="dxa"/>
            <w:shd w:val="clear" w:color="auto" w:fill="auto"/>
            <w:vAlign w:val="center"/>
          </w:tcPr>
          <w:p w14:paraId="03B663DB" w14:textId="77777777" w:rsidR="003A7339" w:rsidRPr="007A6A2D" w:rsidRDefault="003A7339" w:rsidP="00BB6A36">
            <w:pPr>
              <w:pStyle w:val="72TabletextTablesTableFigureBoxstyles"/>
            </w:pPr>
            <w:r w:rsidRPr="007A6A2D">
              <w:t>211</w:t>
            </w:r>
          </w:p>
        </w:tc>
        <w:tc>
          <w:tcPr>
            <w:tcW w:w="1593" w:type="dxa"/>
            <w:shd w:val="clear" w:color="auto" w:fill="auto"/>
            <w:vAlign w:val="center"/>
          </w:tcPr>
          <w:p w14:paraId="07216CFA" w14:textId="77777777" w:rsidR="003A7339" w:rsidRPr="007A6A2D" w:rsidRDefault="003A7339" w:rsidP="00BB6A36">
            <w:pPr>
              <w:pStyle w:val="72TabletextTablesTableFigureBoxstyles"/>
            </w:pPr>
            <w:r w:rsidRPr="007A6A2D">
              <w:t>1826</w:t>
            </w:r>
          </w:p>
        </w:tc>
        <w:tc>
          <w:tcPr>
            <w:tcW w:w="1687" w:type="dxa"/>
            <w:shd w:val="clear" w:color="auto" w:fill="auto"/>
            <w:vAlign w:val="center"/>
          </w:tcPr>
          <w:p w14:paraId="285E70F0" w14:textId="77777777" w:rsidR="003A7339" w:rsidRPr="007A6A2D" w:rsidRDefault="003A7339" w:rsidP="00BB6A36">
            <w:pPr>
              <w:pStyle w:val="72TabletextTablesTableFigureBoxstyles"/>
            </w:pPr>
            <w:r w:rsidRPr="007A6A2D">
              <w:t>4503</w:t>
            </w:r>
          </w:p>
        </w:tc>
      </w:tr>
      <w:tr w:rsidR="003A7339" w:rsidRPr="007A6A2D" w14:paraId="5610C2E1" w14:textId="77777777" w:rsidTr="00BB6A36">
        <w:trPr>
          <w:trHeight w:val="300"/>
        </w:trPr>
        <w:tc>
          <w:tcPr>
            <w:tcW w:w="2265" w:type="dxa"/>
            <w:shd w:val="clear" w:color="auto" w:fill="auto"/>
            <w:vAlign w:val="center"/>
          </w:tcPr>
          <w:p w14:paraId="333BB705" w14:textId="77777777" w:rsidR="003A7339" w:rsidRPr="00491C3F" w:rsidRDefault="003A7339" w:rsidP="00BB6A36">
            <w:pPr>
              <w:pStyle w:val="72TabletextTablesTableFigureBoxstyles"/>
              <w:rPr>
                <w:b/>
                <w:sz w:val="18"/>
                <w:szCs w:val="18"/>
              </w:rPr>
            </w:pPr>
            <w:r w:rsidRPr="00491C3F">
              <w:rPr>
                <w:b/>
                <w:sz w:val="18"/>
                <w:szCs w:val="18"/>
              </w:rPr>
              <w:t xml:space="preserve">Gender, </w:t>
            </w:r>
            <w:r w:rsidRPr="00491C3F">
              <w:rPr>
                <w:b/>
                <w:i/>
                <w:iCs/>
                <w:sz w:val="18"/>
                <w:szCs w:val="18"/>
              </w:rPr>
              <w:t>n</w:t>
            </w:r>
            <w:r w:rsidRPr="00491C3F">
              <w:rPr>
                <w:b/>
                <w:sz w:val="18"/>
                <w:szCs w:val="18"/>
              </w:rPr>
              <w:t xml:space="preserve"> (%)               </w:t>
            </w:r>
          </w:p>
        </w:tc>
        <w:tc>
          <w:tcPr>
            <w:tcW w:w="1347" w:type="dxa"/>
            <w:shd w:val="clear" w:color="auto" w:fill="auto"/>
            <w:vAlign w:val="center"/>
          </w:tcPr>
          <w:p w14:paraId="14E917E1" w14:textId="77777777" w:rsidR="003A7339" w:rsidRPr="00583E64" w:rsidRDefault="003A7339" w:rsidP="00BB6A36">
            <w:pPr>
              <w:pStyle w:val="72TabletextTablesTableFigureBoxstyles"/>
              <w:rPr>
                <w:sz w:val="18"/>
                <w:szCs w:val="18"/>
              </w:rPr>
            </w:pPr>
            <w:r w:rsidRPr="00583E64">
              <w:rPr>
                <w:sz w:val="18"/>
                <w:szCs w:val="18"/>
              </w:rPr>
              <w:t>Male</w:t>
            </w:r>
          </w:p>
        </w:tc>
        <w:tc>
          <w:tcPr>
            <w:tcW w:w="1609" w:type="dxa"/>
            <w:shd w:val="clear" w:color="auto" w:fill="auto"/>
            <w:vAlign w:val="center"/>
          </w:tcPr>
          <w:p w14:paraId="4D45DD24" w14:textId="77777777" w:rsidR="003A7339" w:rsidRPr="00583E64" w:rsidRDefault="003A7339" w:rsidP="00BB6A36">
            <w:pPr>
              <w:pStyle w:val="72TabletextTablesTableFigureBoxstyles"/>
              <w:rPr>
                <w:sz w:val="18"/>
                <w:szCs w:val="18"/>
              </w:rPr>
            </w:pPr>
            <w:r w:rsidRPr="00583E64">
              <w:rPr>
                <w:sz w:val="18"/>
                <w:szCs w:val="18"/>
              </w:rPr>
              <w:t>1358 (59.9)</w:t>
            </w:r>
          </w:p>
        </w:tc>
        <w:tc>
          <w:tcPr>
            <w:tcW w:w="1579" w:type="dxa"/>
            <w:shd w:val="clear" w:color="auto" w:fill="auto"/>
            <w:vAlign w:val="center"/>
          </w:tcPr>
          <w:p w14:paraId="0C419615" w14:textId="77777777" w:rsidR="003A7339" w:rsidRPr="00583E64" w:rsidRDefault="003A7339" w:rsidP="00BB6A36">
            <w:pPr>
              <w:pStyle w:val="72TabletextTablesTableFigureBoxstyles"/>
              <w:rPr>
                <w:sz w:val="18"/>
                <w:szCs w:val="18"/>
              </w:rPr>
            </w:pPr>
            <w:r w:rsidRPr="00583E64">
              <w:rPr>
                <w:sz w:val="18"/>
                <w:szCs w:val="18"/>
              </w:rPr>
              <w:t>1360 (60.9)</w:t>
            </w:r>
          </w:p>
        </w:tc>
        <w:tc>
          <w:tcPr>
            <w:tcW w:w="1070" w:type="dxa"/>
            <w:shd w:val="clear" w:color="auto" w:fill="auto"/>
            <w:vAlign w:val="center"/>
          </w:tcPr>
          <w:p w14:paraId="4B275B9A" w14:textId="77777777" w:rsidR="003A7339" w:rsidRPr="00583E64" w:rsidRDefault="003A7339" w:rsidP="00BB6A36">
            <w:pPr>
              <w:pStyle w:val="72TabletextTablesTableFigureBoxstyles"/>
              <w:rPr>
                <w:sz w:val="18"/>
                <w:szCs w:val="18"/>
              </w:rPr>
            </w:pPr>
            <w:r w:rsidRPr="00583E64">
              <w:rPr>
                <w:sz w:val="18"/>
                <w:szCs w:val="18"/>
              </w:rPr>
              <w:t>124 (62.9)</w:t>
            </w:r>
          </w:p>
        </w:tc>
        <w:tc>
          <w:tcPr>
            <w:tcW w:w="1076" w:type="dxa"/>
            <w:shd w:val="clear" w:color="auto" w:fill="auto"/>
            <w:vAlign w:val="center"/>
          </w:tcPr>
          <w:p w14:paraId="3FF1F0B9" w14:textId="77777777" w:rsidR="003A7339" w:rsidRPr="00583E64" w:rsidRDefault="003A7339" w:rsidP="00BB6A36">
            <w:pPr>
              <w:pStyle w:val="72TabletextTablesTableFigureBoxstyles"/>
              <w:rPr>
                <w:sz w:val="18"/>
                <w:szCs w:val="18"/>
              </w:rPr>
            </w:pPr>
            <w:r w:rsidRPr="00583E64">
              <w:rPr>
                <w:sz w:val="18"/>
                <w:szCs w:val="18"/>
              </w:rPr>
              <w:t>135 (64.0)</w:t>
            </w:r>
          </w:p>
        </w:tc>
        <w:tc>
          <w:tcPr>
            <w:tcW w:w="1593" w:type="dxa"/>
            <w:shd w:val="clear" w:color="auto" w:fill="auto"/>
            <w:vAlign w:val="center"/>
          </w:tcPr>
          <w:p w14:paraId="3FACB183" w14:textId="77777777" w:rsidR="003A7339" w:rsidRPr="00583E64" w:rsidRDefault="003A7339" w:rsidP="00BB6A36">
            <w:pPr>
              <w:pStyle w:val="72TabletextTablesTableFigureBoxstyles"/>
              <w:rPr>
                <w:sz w:val="18"/>
                <w:szCs w:val="18"/>
              </w:rPr>
            </w:pPr>
            <w:r w:rsidRPr="00583E64">
              <w:rPr>
                <w:sz w:val="18"/>
                <w:szCs w:val="18"/>
              </w:rPr>
              <w:t>1101 (60.3)</w:t>
            </w:r>
          </w:p>
        </w:tc>
        <w:tc>
          <w:tcPr>
            <w:tcW w:w="1687" w:type="dxa"/>
            <w:shd w:val="clear" w:color="auto" w:fill="auto"/>
            <w:vAlign w:val="center"/>
          </w:tcPr>
          <w:p w14:paraId="5F22D34B" w14:textId="77777777" w:rsidR="003A7339" w:rsidRPr="00583E64" w:rsidRDefault="003A7339" w:rsidP="00BB6A36">
            <w:pPr>
              <w:pStyle w:val="72TabletextTablesTableFigureBoxstyles"/>
              <w:rPr>
                <w:sz w:val="18"/>
                <w:szCs w:val="18"/>
              </w:rPr>
            </w:pPr>
            <w:r w:rsidRPr="00583E64">
              <w:rPr>
                <w:sz w:val="18"/>
                <w:szCs w:val="18"/>
              </w:rPr>
              <w:t>2718 (60.4)</w:t>
            </w:r>
          </w:p>
        </w:tc>
      </w:tr>
      <w:tr w:rsidR="003A7339" w:rsidRPr="007A6A2D" w14:paraId="3D8D53D8" w14:textId="77777777" w:rsidTr="00BB6A36">
        <w:trPr>
          <w:trHeight w:val="300"/>
        </w:trPr>
        <w:tc>
          <w:tcPr>
            <w:tcW w:w="2265" w:type="dxa"/>
            <w:shd w:val="clear" w:color="auto" w:fill="auto"/>
            <w:vAlign w:val="center"/>
          </w:tcPr>
          <w:p w14:paraId="5C111B63" w14:textId="77777777" w:rsidR="003A7339" w:rsidRPr="00491C3F" w:rsidRDefault="003A7339" w:rsidP="00BB6A36">
            <w:pPr>
              <w:pStyle w:val="72TabletextTablesTableFigureBoxstyles"/>
              <w:rPr>
                <w:b/>
                <w:sz w:val="18"/>
                <w:szCs w:val="18"/>
              </w:rPr>
            </w:pPr>
          </w:p>
        </w:tc>
        <w:tc>
          <w:tcPr>
            <w:tcW w:w="1347" w:type="dxa"/>
            <w:shd w:val="clear" w:color="auto" w:fill="auto"/>
            <w:vAlign w:val="center"/>
          </w:tcPr>
          <w:p w14:paraId="17548327" w14:textId="77777777" w:rsidR="003A7339" w:rsidRPr="00583E64" w:rsidRDefault="003A7339" w:rsidP="00BB6A36">
            <w:pPr>
              <w:pStyle w:val="72TabletextTablesTableFigureBoxstyles"/>
              <w:rPr>
                <w:sz w:val="18"/>
                <w:szCs w:val="18"/>
              </w:rPr>
            </w:pPr>
            <w:r w:rsidRPr="00583E64">
              <w:rPr>
                <w:sz w:val="18"/>
                <w:szCs w:val="18"/>
              </w:rPr>
              <w:t>Female</w:t>
            </w:r>
          </w:p>
        </w:tc>
        <w:tc>
          <w:tcPr>
            <w:tcW w:w="1609" w:type="dxa"/>
            <w:shd w:val="clear" w:color="auto" w:fill="auto"/>
            <w:vAlign w:val="center"/>
          </w:tcPr>
          <w:p w14:paraId="20382F02" w14:textId="77777777" w:rsidR="003A7339" w:rsidRPr="00583E64" w:rsidRDefault="003A7339" w:rsidP="00BB6A36">
            <w:pPr>
              <w:pStyle w:val="72TabletextTablesTableFigureBoxstyles"/>
              <w:rPr>
                <w:sz w:val="18"/>
                <w:szCs w:val="18"/>
              </w:rPr>
            </w:pPr>
            <w:r w:rsidRPr="00583E64">
              <w:rPr>
                <w:sz w:val="18"/>
                <w:szCs w:val="18"/>
              </w:rPr>
              <w:t>911 (40.1)</w:t>
            </w:r>
          </w:p>
        </w:tc>
        <w:tc>
          <w:tcPr>
            <w:tcW w:w="1579" w:type="dxa"/>
            <w:shd w:val="clear" w:color="auto" w:fill="auto"/>
            <w:vAlign w:val="center"/>
          </w:tcPr>
          <w:p w14:paraId="26703047" w14:textId="77777777" w:rsidR="003A7339" w:rsidRPr="00583E64" w:rsidRDefault="003A7339" w:rsidP="00BB6A36">
            <w:pPr>
              <w:pStyle w:val="72TabletextTablesTableFigureBoxstyles"/>
              <w:rPr>
                <w:sz w:val="18"/>
                <w:szCs w:val="18"/>
              </w:rPr>
            </w:pPr>
            <w:r w:rsidRPr="00583E64">
              <w:rPr>
                <w:sz w:val="18"/>
                <w:szCs w:val="18"/>
              </w:rPr>
              <w:t>874 (39.1)</w:t>
            </w:r>
          </w:p>
        </w:tc>
        <w:tc>
          <w:tcPr>
            <w:tcW w:w="1070" w:type="dxa"/>
            <w:shd w:val="clear" w:color="auto" w:fill="auto"/>
            <w:vAlign w:val="center"/>
          </w:tcPr>
          <w:p w14:paraId="38F8D163" w14:textId="77777777" w:rsidR="003A7339" w:rsidRPr="00583E64" w:rsidRDefault="003A7339" w:rsidP="00BB6A36">
            <w:pPr>
              <w:pStyle w:val="72TabletextTablesTableFigureBoxstyles"/>
              <w:rPr>
                <w:sz w:val="18"/>
                <w:szCs w:val="18"/>
              </w:rPr>
            </w:pPr>
            <w:r w:rsidRPr="00583E64">
              <w:rPr>
                <w:sz w:val="18"/>
                <w:szCs w:val="18"/>
              </w:rPr>
              <w:t>73 (37.1)</w:t>
            </w:r>
          </w:p>
        </w:tc>
        <w:tc>
          <w:tcPr>
            <w:tcW w:w="1076" w:type="dxa"/>
            <w:shd w:val="clear" w:color="auto" w:fill="auto"/>
            <w:vAlign w:val="center"/>
          </w:tcPr>
          <w:p w14:paraId="3C858248" w14:textId="77777777" w:rsidR="003A7339" w:rsidRPr="00583E64" w:rsidRDefault="003A7339" w:rsidP="00BB6A36">
            <w:pPr>
              <w:pStyle w:val="72TabletextTablesTableFigureBoxstyles"/>
              <w:rPr>
                <w:sz w:val="18"/>
                <w:szCs w:val="18"/>
              </w:rPr>
            </w:pPr>
            <w:r w:rsidRPr="00583E64">
              <w:rPr>
                <w:sz w:val="18"/>
                <w:szCs w:val="18"/>
              </w:rPr>
              <w:t>76 (36.0)</w:t>
            </w:r>
          </w:p>
        </w:tc>
        <w:tc>
          <w:tcPr>
            <w:tcW w:w="1593" w:type="dxa"/>
            <w:shd w:val="clear" w:color="auto" w:fill="auto"/>
            <w:vAlign w:val="center"/>
          </w:tcPr>
          <w:p w14:paraId="68E3CA49" w14:textId="77777777" w:rsidR="003A7339" w:rsidRPr="00583E64" w:rsidRDefault="003A7339" w:rsidP="00BB6A36">
            <w:pPr>
              <w:pStyle w:val="72TabletextTablesTableFigureBoxstyles"/>
              <w:rPr>
                <w:sz w:val="18"/>
                <w:szCs w:val="18"/>
              </w:rPr>
            </w:pPr>
            <w:r w:rsidRPr="00583E64">
              <w:rPr>
                <w:sz w:val="18"/>
                <w:szCs w:val="18"/>
              </w:rPr>
              <w:t>725 (39.7)</w:t>
            </w:r>
          </w:p>
        </w:tc>
        <w:tc>
          <w:tcPr>
            <w:tcW w:w="1687" w:type="dxa"/>
            <w:shd w:val="clear" w:color="auto" w:fill="auto"/>
            <w:vAlign w:val="center"/>
          </w:tcPr>
          <w:p w14:paraId="05D45353" w14:textId="77777777" w:rsidR="003A7339" w:rsidRPr="00583E64" w:rsidRDefault="003A7339" w:rsidP="00BB6A36">
            <w:pPr>
              <w:pStyle w:val="72TabletextTablesTableFigureBoxstyles"/>
              <w:rPr>
                <w:sz w:val="18"/>
                <w:szCs w:val="18"/>
              </w:rPr>
            </w:pPr>
            <w:r w:rsidRPr="00583E64">
              <w:rPr>
                <w:sz w:val="18"/>
                <w:szCs w:val="18"/>
              </w:rPr>
              <w:t>1785 (39.6)</w:t>
            </w:r>
          </w:p>
        </w:tc>
      </w:tr>
      <w:tr w:rsidR="003A7339" w:rsidRPr="007A6A2D" w14:paraId="61B19BC3" w14:textId="77777777" w:rsidTr="00BB6A36">
        <w:trPr>
          <w:trHeight w:val="300"/>
        </w:trPr>
        <w:tc>
          <w:tcPr>
            <w:tcW w:w="2265" w:type="dxa"/>
            <w:shd w:val="clear" w:color="auto" w:fill="auto"/>
            <w:vAlign w:val="center"/>
          </w:tcPr>
          <w:p w14:paraId="71D66440" w14:textId="77777777" w:rsidR="003A7339" w:rsidRPr="00491C3F" w:rsidRDefault="003A7339" w:rsidP="00BB6A36">
            <w:pPr>
              <w:pStyle w:val="72TabletextTablesTableFigureBoxstyles"/>
              <w:rPr>
                <w:b/>
                <w:sz w:val="18"/>
                <w:szCs w:val="18"/>
              </w:rPr>
            </w:pPr>
            <w:r w:rsidRPr="00491C3F">
              <w:rPr>
                <w:b/>
                <w:sz w:val="18"/>
                <w:szCs w:val="18"/>
              </w:rPr>
              <w:t xml:space="preserve">Ethnicity, </w:t>
            </w:r>
            <w:r w:rsidRPr="00491C3F">
              <w:rPr>
                <w:b/>
                <w:i/>
                <w:iCs/>
                <w:sz w:val="18"/>
                <w:szCs w:val="18"/>
              </w:rPr>
              <w:t>n</w:t>
            </w:r>
            <w:r w:rsidRPr="00491C3F">
              <w:rPr>
                <w:b/>
                <w:sz w:val="18"/>
                <w:szCs w:val="18"/>
              </w:rPr>
              <w:t xml:space="preserve"> (%)            </w:t>
            </w:r>
          </w:p>
        </w:tc>
        <w:tc>
          <w:tcPr>
            <w:tcW w:w="1347" w:type="dxa"/>
            <w:shd w:val="clear" w:color="auto" w:fill="auto"/>
            <w:vAlign w:val="center"/>
          </w:tcPr>
          <w:p w14:paraId="48D0E2D6" w14:textId="77777777" w:rsidR="003A7339" w:rsidRPr="00583E64" w:rsidRDefault="003A7339" w:rsidP="00BB6A36">
            <w:pPr>
              <w:pStyle w:val="72TabletextTablesTableFigureBoxstyles"/>
              <w:rPr>
                <w:sz w:val="18"/>
                <w:szCs w:val="18"/>
              </w:rPr>
            </w:pPr>
            <w:r w:rsidRPr="00583E64">
              <w:rPr>
                <w:sz w:val="18"/>
                <w:szCs w:val="18"/>
              </w:rPr>
              <w:t>White</w:t>
            </w:r>
          </w:p>
        </w:tc>
        <w:tc>
          <w:tcPr>
            <w:tcW w:w="1609" w:type="dxa"/>
            <w:shd w:val="clear" w:color="auto" w:fill="auto"/>
            <w:vAlign w:val="center"/>
          </w:tcPr>
          <w:p w14:paraId="109B01B0" w14:textId="77777777" w:rsidR="003A7339" w:rsidRPr="00583E64" w:rsidRDefault="003A7339" w:rsidP="00BB6A36">
            <w:pPr>
              <w:pStyle w:val="72TabletextTablesTableFigureBoxstyles"/>
              <w:rPr>
                <w:sz w:val="18"/>
                <w:szCs w:val="18"/>
              </w:rPr>
            </w:pPr>
            <w:r w:rsidRPr="00583E64">
              <w:rPr>
                <w:sz w:val="18"/>
                <w:szCs w:val="18"/>
              </w:rPr>
              <w:t>2140 (94.3)</w:t>
            </w:r>
          </w:p>
        </w:tc>
        <w:tc>
          <w:tcPr>
            <w:tcW w:w="1579" w:type="dxa"/>
            <w:shd w:val="clear" w:color="auto" w:fill="auto"/>
            <w:vAlign w:val="center"/>
          </w:tcPr>
          <w:p w14:paraId="259C7D87" w14:textId="77777777" w:rsidR="003A7339" w:rsidRPr="00583E64" w:rsidRDefault="003A7339" w:rsidP="00BB6A36">
            <w:pPr>
              <w:pStyle w:val="72TabletextTablesTableFigureBoxstyles"/>
              <w:rPr>
                <w:sz w:val="18"/>
                <w:szCs w:val="18"/>
              </w:rPr>
            </w:pPr>
            <w:r w:rsidRPr="00583E64">
              <w:rPr>
                <w:sz w:val="18"/>
                <w:szCs w:val="18"/>
              </w:rPr>
              <w:t>2120 (94.9)</w:t>
            </w:r>
          </w:p>
        </w:tc>
        <w:tc>
          <w:tcPr>
            <w:tcW w:w="1070" w:type="dxa"/>
            <w:shd w:val="clear" w:color="auto" w:fill="auto"/>
            <w:vAlign w:val="center"/>
          </w:tcPr>
          <w:p w14:paraId="7F886D8B" w14:textId="77777777" w:rsidR="003A7339" w:rsidRPr="00583E64" w:rsidRDefault="003A7339" w:rsidP="00BB6A36">
            <w:pPr>
              <w:pStyle w:val="72TabletextTablesTableFigureBoxstyles"/>
              <w:rPr>
                <w:sz w:val="18"/>
                <w:szCs w:val="18"/>
              </w:rPr>
            </w:pPr>
            <w:r w:rsidRPr="00583E64">
              <w:rPr>
                <w:sz w:val="18"/>
                <w:szCs w:val="18"/>
              </w:rPr>
              <w:t>180 (91.4)</w:t>
            </w:r>
          </w:p>
        </w:tc>
        <w:tc>
          <w:tcPr>
            <w:tcW w:w="1076" w:type="dxa"/>
            <w:shd w:val="clear" w:color="auto" w:fill="auto"/>
            <w:vAlign w:val="center"/>
          </w:tcPr>
          <w:p w14:paraId="2FDF74F8" w14:textId="77777777" w:rsidR="003A7339" w:rsidRPr="00583E64" w:rsidRDefault="003A7339" w:rsidP="00BB6A36">
            <w:pPr>
              <w:pStyle w:val="72TabletextTablesTableFigureBoxstyles"/>
              <w:rPr>
                <w:sz w:val="18"/>
                <w:szCs w:val="18"/>
              </w:rPr>
            </w:pPr>
            <w:r w:rsidRPr="00583E64">
              <w:rPr>
                <w:sz w:val="18"/>
                <w:szCs w:val="18"/>
              </w:rPr>
              <w:t>204 (96.7)</w:t>
            </w:r>
          </w:p>
        </w:tc>
        <w:tc>
          <w:tcPr>
            <w:tcW w:w="1593" w:type="dxa"/>
            <w:shd w:val="clear" w:color="auto" w:fill="auto"/>
            <w:vAlign w:val="center"/>
          </w:tcPr>
          <w:p w14:paraId="2A971128" w14:textId="77777777" w:rsidR="003A7339" w:rsidRPr="00583E64" w:rsidRDefault="003A7339" w:rsidP="00BB6A36">
            <w:pPr>
              <w:pStyle w:val="72TabletextTablesTableFigureBoxstyles"/>
              <w:rPr>
                <w:sz w:val="18"/>
                <w:szCs w:val="18"/>
              </w:rPr>
            </w:pPr>
            <w:r w:rsidRPr="00583E64">
              <w:rPr>
                <w:sz w:val="18"/>
                <w:szCs w:val="18"/>
              </w:rPr>
              <w:t>1736 (95.1)</w:t>
            </w:r>
          </w:p>
        </w:tc>
        <w:tc>
          <w:tcPr>
            <w:tcW w:w="1687" w:type="dxa"/>
            <w:shd w:val="clear" w:color="auto" w:fill="auto"/>
            <w:vAlign w:val="center"/>
          </w:tcPr>
          <w:p w14:paraId="0079F4D1" w14:textId="77777777" w:rsidR="003A7339" w:rsidRPr="00583E64" w:rsidRDefault="003A7339" w:rsidP="00BB6A36">
            <w:pPr>
              <w:pStyle w:val="72TabletextTablesTableFigureBoxstyles"/>
              <w:rPr>
                <w:sz w:val="18"/>
                <w:szCs w:val="18"/>
              </w:rPr>
            </w:pPr>
            <w:r w:rsidRPr="00583E64">
              <w:rPr>
                <w:sz w:val="18"/>
                <w:szCs w:val="18"/>
              </w:rPr>
              <w:t>4260 (94.6)</w:t>
            </w:r>
          </w:p>
        </w:tc>
      </w:tr>
      <w:tr w:rsidR="003A7339" w:rsidRPr="007A6A2D" w14:paraId="003B2EAF" w14:textId="77777777" w:rsidTr="00BB6A36">
        <w:trPr>
          <w:trHeight w:val="300"/>
        </w:trPr>
        <w:tc>
          <w:tcPr>
            <w:tcW w:w="2265" w:type="dxa"/>
            <w:shd w:val="clear" w:color="auto" w:fill="auto"/>
            <w:vAlign w:val="center"/>
          </w:tcPr>
          <w:p w14:paraId="75B17DA0" w14:textId="77777777" w:rsidR="003A7339" w:rsidRPr="00491C3F" w:rsidRDefault="003A7339" w:rsidP="00BB6A36">
            <w:pPr>
              <w:pStyle w:val="72TabletextTablesTableFigureBoxstyles"/>
              <w:rPr>
                <w:b/>
                <w:sz w:val="18"/>
                <w:szCs w:val="18"/>
              </w:rPr>
            </w:pPr>
          </w:p>
        </w:tc>
        <w:tc>
          <w:tcPr>
            <w:tcW w:w="1347" w:type="dxa"/>
            <w:shd w:val="clear" w:color="auto" w:fill="auto"/>
            <w:vAlign w:val="center"/>
          </w:tcPr>
          <w:p w14:paraId="352D5D1C" w14:textId="77777777" w:rsidR="003A7339" w:rsidRPr="00583E64" w:rsidRDefault="003A7339" w:rsidP="00BB6A36">
            <w:pPr>
              <w:pStyle w:val="72TabletextTablesTableFigureBoxstyles"/>
              <w:rPr>
                <w:sz w:val="18"/>
                <w:szCs w:val="18"/>
              </w:rPr>
            </w:pPr>
            <w:r w:rsidRPr="00583E64">
              <w:rPr>
                <w:sz w:val="18"/>
                <w:szCs w:val="18"/>
              </w:rPr>
              <w:t>Asian</w:t>
            </w:r>
          </w:p>
        </w:tc>
        <w:tc>
          <w:tcPr>
            <w:tcW w:w="1609" w:type="dxa"/>
            <w:shd w:val="clear" w:color="auto" w:fill="auto"/>
            <w:vAlign w:val="center"/>
          </w:tcPr>
          <w:p w14:paraId="2859C9EC" w14:textId="77777777" w:rsidR="003A7339" w:rsidRPr="00583E64" w:rsidRDefault="003A7339" w:rsidP="00BB6A36">
            <w:pPr>
              <w:pStyle w:val="72TabletextTablesTableFigureBoxstyles"/>
              <w:rPr>
                <w:sz w:val="18"/>
                <w:szCs w:val="18"/>
              </w:rPr>
            </w:pPr>
            <w:r w:rsidRPr="00583E64">
              <w:rPr>
                <w:sz w:val="18"/>
                <w:szCs w:val="18"/>
              </w:rPr>
              <w:t>48 (2.1)</w:t>
            </w:r>
          </w:p>
        </w:tc>
        <w:tc>
          <w:tcPr>
            <w:tcW w:w="1579" w:type="dxa"/>
            <w:shd w:val="clear" w:color="auto" w:fill="auto"/>
            <w:vAlign w:val="center"/>
          </w:tcPr>
          <w:p w14:paraId="17A438E8" w14:textId="77777777" w:rsidR="003A7339" w:rsidRPr="00583E64" w:rsidRDefault="003A7339" w:rsidP="00BB6A36">
            <w:pPr>
              <w:pStyle w:val="72TabletextTablesTableFigureBoxstyles"/>
              <w:rPr>
                <w:sz w:val="18"/>
                <w:szCs w:val="18"/>
              </w:rPr>
            </w:pPr>
            <w:r w:rsidRPr="00583E64">
              <w:rPr>
                <w:sz w:val="18"/>
                <w:szCs w:val="18"/>
              </w:rPr>
              <w:t>30 (1.3)</w:t>
            </w:r>
          </w:p>
        </w:tc>
        <w:tc>
          <w:tcPr>
            <w:tcW w:w="1070" w:type="dxa"/>
            <w:shd w:val="clear" w:color="auto" w:fill="auto"/>
            <w:vAlign w:val="center"/>
          </w:tcPr>
          <w:p w14:paraId="1227CB6A" w14:textId="77777777" w:rsidR="003A7339" w:rsidRPr="00583E64" w:rsidRDefault="003A7339" w:rsidP="00BB6A36">
            <w:pPr>
              <w:pStyle w:val="72TabletextTablesTableFigureBoxstyles"/>
              <w:rPr>
                <w:sz w:val="18"/>
                <w:szCs w:val="18"/>
              </w:rPr>
            </w:pPr>
            <w:r w:rsidRPr="00583E64">
              <w:rPr>
                <w:sz w:val="18"/>
                <w:szCs w:val="18"/>
              </w:rPr>
              <w:t>2 (1.0)</w:t>
            </w:r>
          </w:p>
        </w:tc>
        <w:tc>
          <w:tcPr>
            <w:tcW w:w="1076" w:type="dxa"/>
            <w:shd w:val="clear" w:color="auto" w:fill="auto"/>
            <w:vAlign w:val="center"/>
          </w:tcPr>
          <w:p w14:paraId="1BB35EA7" w14:textId="77777777" w:rsidR="003A7339" w:rsidRPr="00583E64" w:rsidRDefault="003A7339" w:rsidP="00BB6A36">
            <w:pPr>
              <w:pStyle w:val="72TabletextTablesTableFigureBoxstyles"/>
              <w:rPr>
                <w:sz w:val="18"/>
                <w:szCs w:val="18"/>
              </w:rPr>
            </w:pPr>
            <w:r w:rsidRPr="00583E64">
              <w:rPr>
                <w:sz w:val="18"/>
                <w:szCs w:val="18"/>
              </w:rPr>
              <w:t>3 (1.4)</w:t>
            </w:r>
          </w:p>
        </w:tc>
        <w:tc>
          <w:tcPr>
            <w:tcW w:w="1593" w:type="dxa"/>
            <w:shd w:val="clear" w:color="auto" w:fill="auto"/>
            <w:vAlign w:val="center"/>
          </w:tcPr>
          <w:p w14:paraId="4B42E889" w14:textId="77777777" w:rsidR="003A7339" w:rsidRPr="00583E64" w:rsidRDefault="003A7339" w:rsidP="00BB6A36">
            <w:pPr>
              <w:pStyle w:val="72TabletextTablesTableFigureBoxstyles"/>
              <w:rPr>
                <w:sz w:val="18"/>
                <w:szCs w:val="18"/>
              </w:rPr>
            </w:pPr>
            <w:r w:rsidRPr="00583E64">
              <w:rPr>
                <w:sz w:val="18"/>
                <w:szCs w:val="18"/>
              </w:rPr>
              <w:t>25 (1.4)</w:t>
            </w:r>
          </w:p>
        </w:tc>
        <w:tc>
          <w:tcPr>
            <w:tcW w:w="1687" w:type="dxa"/>
            <w:shd w:val="clear" w:color="auto" w:fill="auto"/>
            <w:vAlign w:val="center"/>
          </w:tcPr>
          <w:p w14:paraId="60DFAEA1" w14:textId="77777777" w:rsidR="003A7339" w:rsidRPr="00583E64" w:rsidRDefault="003A7339" w:rsidP="00BB6A36">
            <w:pPr>
              <w:pStyle w:val="72TabletextTablesTableFigureBoxstyles"/>
              <w:rPr>
                <w:sz w:val="18"/>
                <w:szCs w:val="18"/>
              </w:rPr>
            </w:pPr>
            <w:r w:rsidRPr="00583E64">
              <w:rPr>
                <w:sz w:val="18"/>
                <w:szCs w:val="18"/>
              </w:rPr>
              <w:t>78 (1.7)</w:t>
            </w:r>
          </w:p>
        </w:tc>
      </w:tr>
      <w:tr w:rsidR="003A7339" w:rsidRPr="007A6A2D" w14:paraId="747A5BF2" w14:textId="77777777" w:rsidTr="00BB6A36">
        <w:trPr>
          <w:trHeight w:val="300"/>
        </w:trPr>
        <w:tc>
          <w:tcPr>
            <w:tcW w:w="2265" w:type="dxa"/>
            <w:shd w:val="clear" w:color="auto" w:fill="auto"/>
            <w:vAlign w:val="center"/>
          </w:tcPr>
          <w:p w14:paraId="797A9B08" w14:textId="77777777" w:rsidR="003A7339" w:rsidRPr="00491C3F" w:rsidRDefault="003A7339" w:rsidP="00BB6A36">
            <w:pPr>
              <w:pStyle w:val="72TabletextTablesTableFigureBoxstyles"/>
              <w:rPr>
                <w:b/>
                <w:sz w:val="18"/>
                <w:szCs w:val="18"/>
              </w:rPr>
            </w:pPr>
          </w:p>
        </w:tc>
        <w:tc>
          <w:tcPr>
            <w:tcW w:w="1347" w:type="dxa"/>
            <w:shd w:val="clear" w:color="auto" w:fill="auto"/>
            <w:vAlign w:val="center"/>
          </w:tcPr>
          <w:p w14:paraId="6F9A693B" w14:textId="77777777" w:rsidR="003A7339" w:rsidRPr="00583E64" w:rsidRDefault="003A7339" w:rsidP="00BB6A36">
            <w:pPr>
              <w:pStyle w:val="72TabletextTablesTableFigureBoxstyles"/>
              <w:rPr>
                <w:sz w:val="18"/>
                <w:szCs w:val="18"/>
              </w:rPr>
            </w:pPr>
            <w:r w:rsidRPr="00583E64">
              <w:rPr>
                <w:sz w:val="18"/>
                <w:szCs w:val="18"/>
              </w:rPr>
              <w:t>Black</w:t>
            </w:r>
          </w:p>
        </w:tc>
        <w:tc>
          <w:tcPr>
            <w:tcW w:w="1609" w:type="dxa"/>
            <w:shd w:val="clear" w:color="auto" w:fill="auto"/>
            <w:vAlign w:val="center"/>
          </w:tcPr>
          <w:p w14:paraId="11C3F73F" w14:textId="77777777" w:rsidR="003A7339" w:rsidRPr="00583E64" w:rsidRDefault="003A7339" w:rsidP="00BB6A36">
            <w:pPr>
              <w:pStyle w:val="72TabletextTablesTableFigureBoxstyles"/>
              <w:rPr>
                <w:sz w:val="18"/>
                <w:szCs w:val="18"/>
              </w:rPr>
            </w:pPr>
            <w:r w:rsidRPr="00583E64">
              <w:rPr>
                <w:sz w:val="18"/>
                <w:szCs w:val="18"/>
              </w:rPr>
              <w:t>40 (1.8)</w:t>
            </w:r>
          </w:p>
        </w:tc>
        <w:tc>
          <w:tcPr>
            <w:tcW w:w="1579" w:type="dxa"/>
            <w:shd w:val="clear" w:color="auto" w:fill="auto"/>
            <w:vAlign w:val="center"/>
          </w:tcPr>
          <w:p w14:paraId="25F0D446" w14:textId="77777777" w:rsidR="003A7339" w:rsidRPr="00583E64" w:rsidRDefault="003A7339" w:rsidP="00BB6A36">
            <w:pPr>
              <w:pStyle w:val="72TabletextTablesTableFigureBoxstyles"/>
              <w:rPr>
                <w:sz w:val="18"/>
                <w:szCs w:val="18"/>
              </w:rPr>
            </w:pPr>
            <w:r w:rsidRPr="00583E64">
              <w:rPr>
                <w:sz w:val="18"/>
                <w:szCs w:val="18"/>
              </w:rPr>
              <w:t>43 (1.9)</w:t>
            </w:r>
          </w:p>
        </w:tc>
        <w:tc>
          <w:tcPr>
            <w:tcW w:w="1070" w:type="dxa"/>
            <w:shd w:val="clear" w:color="auto" w:fill="auto"/>
            <w:vAlign w:val="center"/>
          </w:tcPr>
          <w:p w14:paraId="230C5799" w14:textId="77777777" w:rsidR="003A7339" w:rsidRPr="00583E64" w:rsidRDefault="003A7339" w:rsidP="00BB6A36">
            <w:pPr>
              <w:pStyle w:val="72TabletextTablesTableFigureBoxstyles"/>
              <w:rPr>
                <w:sz w:val="18"/>
                <w:szCs w:val="18"/>
              </w:rPr>
            </w:pPr>
            <w:r w:rsidRPr="00583E64">
              <w:rPr>
                <w:sz w:val="18"/>
                <w:szCs w:val="18"/>
              </w:rPr>
              <w:t>6 (3.0)</w:t>
            </w:r>
          </w:p>
        </w:tc>
        <w:tc>
          <w:tcPr>
            <w:tcW w:w="1076" w:type="dxa"/>
            <w:shd w:val="clear" w:color="auto" w:fill="auto"/>
            <w:vAlign w:val="center"/>
          </w:tcPr>
          <w:p w14:paraId="2B895E14" w14:textId="77777777" w:rsidR="003A7339" w:rsidRPr="00583E64" w:rsidRDefault="003A7339" w:rsidP="00BB6A36">
            <w:pPr>
              <w:pStyle w:val="72TabletextTablesTableFigureBoxstyles"/>
              <w:rPr>
                <w:sz w:val="18"/>
                <w:szCs w:val="18"/>
              </w:rPr>
            </w:pPr>
            <w:r w:rsidRPr="00583E64">
              <w:rPr>
                <w:sz w:val="18"/>
                <w:szCs w:val="18"/>
              </w:rPr>
              <w:t>3 (1.4)</w:t>
            </w:r>
          </w:p>
        </w:tc>
        <w:tc>
          <w:tcPr>
            <w:tcW w:w="1593" w:type="dxa"/>
            <w:shd w:val="clear" w:color="auto" w:fill="auto"/>
            <w:vAlign w:val="center"/>
          </w:tcPr>
          <w:p w14:paraId="4FEAE268" w14:textId="77777777" w:rsidR="003A7339" w:rsidRPr="00583E64" w:rsidRDefault="003A7339" w:rsidP="00BB6A36">
            <w:pPr>
              <w:pStyle w:val="72TabletextTablesTableFigureBoxstyles"/>
              <w:rPr>
                <w:sz w:val="18"/>
                <w:szCs w:val="18"/>
              </w:rPr>
            </w:pPr>
            <w:r w:rsidRPr="00583E64">
              <w:rPr>
                <w:sz w:val="18"/>
                <w:szCs w:val="18"/>
              </w:rPr>
              <w:t>34 (1.9)</w:t>
            </w:r>
          </w:p>
        </w:tc>
        <w:tc>
          <w:tcPr>
            <w:tcW w:w="1687" w:type="dxa"/>
            <w:shd w:val="clear" w:color="auto" w:fill="auto"/>
            <w:vAlign w:val="center"/>
          </w:tcPr>
          <w:p w14:paraId="00FC9204" w14:textId="77777777" w:rsidR="003A7339" w:rsidRPr="00583E64" w:rsidRDefault="003A7339" w:rsidP="00BB6A36">
            <w:pPr>
              <w:pStyle w:val="72TabletextTablesTableFigureBoxstyles"/>
              <w:rPr>
                <w:sz w:val="18"/>
                <w:szCs w:val="18"/>
              </w:rPr>
            </w:pPr>
            <w:r w:rsidRPr="00583E64">
              <w:rPr>
                <w:sz w:val="18"/>
                <w:szCs w:val="18"/>
              </w:rPr>
              <w:t>83 (1.8)</w:t>
            </w:r>
          </w:p>
        </w:tc>
      </w:tr>
      <w:tr w:rsidR="003A7339" w:rsidRPr="007A6A2D" w14:paraId="062ABACE" w14:textId="77777777" w:rsidTr="00BB6A36">
        <w:trPr>
          <w:trHeight w:val="300"/>
        </w:trPr>
        <w:tc>
          <w:tcPr>
            <w:tcW w:w="2265" w:type="dxa"/>
            <w:shd w:val="clear" w:color="auto" w:fill="auto"/>
            <w:vAlign w:val="center"/>
          </w:tcPr>
          <w:p w14:paraId="15265179" w14:textId="77777777" w:rsidR="003A7339" w:rsidRPr="00491C3F" w:rsidRDefault="003A7339" w:rsidP="00BB6A36">
            <w:pPr>
              <w:pStyle w:val="72TabletextTablesTableFigureBoxstyles"/>
              <w:rPr>
                <w:b/>
                <w:sz w:val="18"/>
                <w:szCs w:val="18"/>
              </w:rPr>
            </w:pPr>
          </w:p>
        </w:tc>
        <w:tc>
          <w:tcPr>
            <w:tcW w:w="1347" w:type="dxa"/>
            <w:shd w:val="clear" w:color="auto" w:fill="auto"/>
            <w:vAlign w:val="center"/>
          </w:tcPr>
          <w:p w14:paraId="7A104607" w14:textId="77777777" w:rsidR="003A7339" w:rsidRPr="00583E64" w:rsidRDefault="003A7339" w:rsidP="00BB6A36">
            <w:pPr>
              <w:pStyle w:val="72TabletextTablesTableFigureBoxstyles"/>
              <w:rPr>
                <w:sz w:val="18"/>
                <w:szCs w:val="18"/>
              </w:rPr>
            </w:pPr>
            <w:r w:rsidRPr="00583E64">
              <w:rPr>
                <w:sz w:val="18"/>
                <w:szCs w:val="18"/>
              </w:rPr>
              <w:t>Chinese</w:t>
            </w:r>
          </w:p>
        </w:tc>
        <w:tc>
          <w:tcPr>
            <w:tcW w:w="1609" w:type="dxa"/>
            <w:shd w:val="clear" w:color="auto" w:fill="auto"/>
            <w:vAlign w:val="center"/>
          </w:tcPr>
          <w:p w14:paraId="5D5B67C9" w14:textId="77777777" w:rsidR="003A7339" w:rsidRPr="00583E64" w:rsidRDefault="003A7339" w:rsidP="00BB6A36">
            <w:pPr>
              <w:pStyle w:val="72TabletextTablesTableFigureBoxstyles"/>
              <w:rPr>
                <w:sz w:val="18"/>
                <w:szCs w:val="18"/>
              </w:rPr>
            </w:pPr>
            <w:r w:rsidRPr="00583E64">
              <w:rPr>
                <w:sz w:val="18"/>
                <w:szCs w:val="18"/>
              </w:rPr>
              <w:t>7 (0.3)</w:t>
            </w:r>
          </w:p>
        </w:tc>
        <w:tc>
          <w:tcPr>
            <w:tcW w:w="1579" w:type="dxa"/>
            <w:shd w:val="clear" w:color="auto" w:fill="auto"/>
            <w:vAlign w:val="center"/>
          </w:tcPr>
          <w:p w14:paraId="16A983EE" w14:textId="77777777" w:rsidR="003A7339" w:rsidRPr="00583E64" w:rsidRDefault="003A7339" w:rsidP="00BB6A36">
            <w:pPr>
              <w:pStyle w:val="72TabletextTablesTableFigureBoxstyles"/>
              <w:rPr>
                <w:sz w:val="18"/>
                <w:szCs w:val="18"/>
              </w:rPr>
            </w:pPr>
            <w:r w:rsidRPr="00583E64">
              <w:rPr>
                <w:sz w:val="18"/>
                <w:szCs w:val="18"/>
              </w:rPr>
              <w:t>6 (0.3)</w:t>
            </w:r>
          </w:p>
        </w:tc>
        <w:tc>
          <w:tcPr>
            <w:tcW w:w="1070" w:type="dxa"/>
            <w:shd w:val="clear" w:color="auto" w:fill="auto"/>
            <w:vAlign w:val="center"/>
          </w:tcPr>
          <w:p w14:paraId="0037093F" w14:textId="77777777" w:rsidR="003A7339" w:rsidRPr="00583E64" w:rsidRDefault="003A7339" w:rsidP="00BB6A36">
            <w:pPr>
              <w:pStyle w:val="72TabletextTablesTableFigureBoxstyles"/>
              <w:rPr>
                <w:sz w:val="18"/>
                <w:szCs w:val="18"/>
              </w:rPr>
            </w:pPr>
            <w:r w:rsidRPr="00583E64">
              <w:rPr>
                <w:sz w:val="18"/>
                <w:szCs w:val="18"/>
              </w:rPr>
              <w:t>1 (0.5)</w:t>
            </w:r>
          </w:p>
        </w:tc>
        <w:tc>
          <w:tcPr>
            <w:tcW w:w="1076" w:type="dxa"/>
            <w:shd w:val="clear" w:color="auto" w:fill="auto"/>
            <w:vAlign w:val="center"/>
          </w:tcPr>
          <w:p w14:paraId="5A6A69D0" w14:textId="77777777" w:rsidR="003A7339" w:rsidRPr="00583E64" w:rsidRDefault="003A7339" w:rsidP="00BB6A36">
            <w:pPr>
              <w:pStyle w:val="72TabletextTablesTableFigureBoxstyles"/>
              <w:rPr>
                <w:sz w:val="18"/>
                <w:szCs w:val="18"/>
              </w:rPr>
            </w:pPr>
            <w:r w:rsidRPr="00583E64">
              <w:rPr>
                <w:sz w:val="18"/>
                <w:szCs w:val="18"/>
              </w:rPr>
              <w:t>1 (0.5)</w:t>
            </w:r>
          </w:p>
        </w:tc>
        <w:tc>
          <w:tcPr>
            <w:tcW w:w="1593" w:type="dxa"/>
            <w:shd w:val="clear" w:color="auto" w:fill="auto"/>
            <w:vAlign w:val="center"/>
          </w:tcPr>
          <w:p w14:paraId="3F6A25AF" w14:textId="77777777" w:rsidR="003A7339" w:rsidRPr="00583E64" w:rsidRDefault="003A7339" w:rsidP="00BB6A36">
            <w:pPr>
              <w:pStyle w:val="72TabletextTablesTableFigureBoxstyles"/>
              <w:rPr>
                <w:sz w:val="18"/>
                <w:szCs w:val="18"/>
              </w:rPr>
            </w:pPr>
            <w:r w:rsidRPr="00583E64">
              <w:rPr>
                <w:sz w:val="18"/>
                <w:szCs w:val="18"/>
              </w:rPr>
              <w:t>4 (0.2)</w:t>
            </w:r>
          </w:p>
        </w:tc>
        <w:tc>
          <w:tcPr>
            <w:tcW w:w="1687" w:type="dxa"/>
            <w:shd w:val="clear" w:color="auto" w:fill="auto"/>
            <w:vAlign w:val="center"/>
          </w:tcPr>
          <w:p w14:paraId="6634799F" w14:textId="77777777" w:rsidR="003A7339" w:rsidRPr="00583E64" w:rsidRDefault="003A7339" w:rsidP="00BB6A36">
            <w:pPr>
              <w:pStyle w:val="72TabletextTablesTableFigureBoxstyles"/>
              <w:rPr>
                <w:sz w:val="18"/>
                <w:szCs w:val="18"/>
              </w:rPr>
            </w:pPr>
            <w:r w:rsidRPr="00583E64">
              <w:rPr>
                <w:sz w:val="18"/>
                <w:szCs w:val="18"/>
              </w:rPr>
              <w:t>13 (0.3)</w:t>
            </w:r>
          </w:p>
        </w:tc>
      </w:tr>
      <w:tr w:rsidR="003A7339" w:rsidRPr="007A6A2D" w14:paraId="79EC276D" w14:textId="77777777" w:rsidTr="00BB6A36">
        <w:trPr>
          <w:trHeight w:val="300"/>
        </w:trPr>
        <w:tc>
          <w:tcPr>
            <w:tcW w:w="2265" w:type="dxa"/>
            <w:shd w:val="clear" w:color="auto" w:fill="auto"/>
            <w:vAlign w:val="center"/>
          </w:tcPr>
          <w:p w14:paraId="304D35D9" w14:textId="77777777" w:rsidR="003A7339" w:rsidRPr="00491C3F" w:rsidRDefault="003A7339" w:rsidP="00BB6A36">
            <w:pPr>
              <w:pStyle w:val="72TabletextTablesTableFigureBoxstyles"/>
              <w:rPr>
                <w:b/>
                <w:sz w:val="18"/>
                <w:szCs w:val="18"/>
              </w:rPr>
            </w:pPr>
          </w:p>
        </w:tc>
        <w:tc>
          <w:tcPr>
            <w:tcW w:w="1347" w:type="dxa"/>
            <w:shd w:val="clear" w:color="auto" w:fill="auto"/>
            <w:vAlign w:val="center"/>
          </w:tcPr>
          <w:p w14:paraId="1D178479" w14:textId="77777777" w:rsidR="003A7339" w:rsidRPr="00583E64" w:rsidRDefault="003A7339" w:rsidP="00BB6A36">
            <w:pPr>
              <w:pStyle w:val="72TabletextTablesTableFigureBoxstyles"/>
              <w:rPr>
                <w:sz w:val="18"/>
                <w:szCs w:val="18"/>
              </w:rPr>
            </w:pPr>
            <w:r w:rsidRPr="00583E64">
              <w:rPr>
                <w:sz w:val="18"/>
                <w:szCs w:val="18"/>
              </w:rPr>
              <w:t>Other</w:t>
            </w:r>
          </w:p>
        </w:tc>
        <w:tc>
          <w:tcPr>
            <w:tcW w:w="1609" w:type="dxa"/>
            <w:shd w:val="clear" w:color="auto" w:fill="auto"/>
            <w:vAlign w:val="center"/>
          </w:tcPr>
          <w:p w14:paraId="2A41EA1A" w14:textId="77777777" w:rsidR="003A7339" w:rsidRPr="00583E64" w:rsidRDefault="003A7339" w:rsidP="00BB6A36">
            <w:pPr>
              <w:pStyle w:val="72TabletextTablesTableFigureBoxstyles"/>
              <w:rPr>
                <w:sz w:val="18"/>
                <w:szCs w:val="18"/>
              </w:rPr>
            </w:pPr>
            <w:r w:rsidRPr="00583E64">
              <w:rPr>
                <w:sz w:val="18"/>
                <w:szCs w:val="18"/>
              </w:rPr>
              <w:t>25 (1.1)</w:t>
            </w:r>
          </w:p>
        </w:tc>
        <w:tc>
          <w:tcPr>
            <w:tcW w:w="1579" w:type="dxa"/>
            <w:shd w:val="clear" w:color="auto" w:fill="auto"/>
            <w:vAlign w:val="center"/>
          </w:tcPr>
          <w:p w14:paraId="3DBEC09C" w14:textId="77777777" w:rsidR="003A7339" w:rsidRPr="00583E64" w:rsidRDefault="003A7339" w:rsidP="00BB6A36">
            <w:pPr>
              <w:pStyle w:val="72TabletextTablesTableFigureBoxstyles"/>
              <w:rPr>
                <w:sz w:val="18"/>
                <w:szCs w:val="18"/>
              </w:rPr>
            </w:pPr>
            <w:r w:rsidRPr="00583E64">
              <w:rPr>
                <w:sz w:val="18"/>
                <w:szCs w:val="18"/>
              </w:rPr>
              <w:t>29 (1.3)</w:t>
            </w:r>
          </w:p>
        </w:tc>
        <w:tc>
          <w:tcPr>
            <w:tcW w:w="1070" w:type="dxa"/>
            <w:shd w:val="clear" w:color="auto" w:fill="auto"/>
            <w:vAlign w:val="center"/>
          </w:tcPr>
          <w:p w14:paraId="59F0005B" w14:textId="77777777" w:rsidR="003A7339" w:rsidRPr="00583E64" w:rsidRDefault="003A7339" w:rsidP="00BB6A36">
            <w:pPr>
              <w:pStyle w:val="72TabletextTablesTableFigureBoxstyles"/>
              <w:rPr>
                <w:sz w:val="18"/>
                <w:szCs w:val="18"/>
              </w:rPr>
            </w:pPr>
            <w:r w:rsidRPr="00583E64">
              <w:rPr>
                <w:sz w:val="18"/>
                <w:szCs w:val="18"/>
              </w:rPr>
              <w:t>8 (4.1)</w:t>
            </w:r>
          </w:p>
        </w:tc>
        <w:tc>
          <w:tcPr>
            <w:tcW w:w="1076" w:type="dxa"/>
            <w:shd w:val="clear" w:color="auto" w:fill="auto"/>
            <w:vAlign w:val="center"/>
          </w:tcPr>
          <w:p w14:paraId="674A7B2C" w14:textId="77777777" w:rsidR="003A7339" w:rsidRPr="00583E64" w:rsidRDefault="003A7339" w:rsidP="00BB6A36">
            <w:pPr>
              <w:pStyle w:val="72TabletextTablesTableFigureBoxstyles"/>
              <w:rPr>
                <w:sz w:val="18"/>
                <w:szCs w:val="18"/>
              </w:rPr>
            </w:pPr>
            <w:r w:rsidRPr="00583E64">
              <w:rPr>
                <w:sz w:val="18"/>
                <w:szCs w:val="18"/>
              </w:rPr>
              <w:t>0 (0.0)</w:t>
            </w:r>
          </w:p>
        </w:tc>
        <w:tc>
          <w:tcPr>
            <w:tcW w:w="1593" w:type="dxa"/>
            <w:shd w:val="clear" w:color="auto" w:fill="auto"/>
            <w:vAlign w:val="center"/>
          </w:tcPr>
          <w:p w14:paraId="2F643834" w14:textId="77777777" w:rsidR="003A7339" w:rsidRPr="00583E64" w:rsidRDefault="003A7339" w:rsidP="00BB6A36">
            <w:pPr>
              <w:pStyle w:val="72TabletextTablesTableFigureBoxstyles"/>
              <w:rPr>
                <w:sz w:val="18"/>
                <w:szCs w:val="18"/>
              </w:rPr>
            </w:pPr>
            <w:r w:rsidRPr="00583E64">
              <w:rPr>
                <w:sz w:val="18"/>
                <w:szCs w:val="18"/>
              </w:rPr>
              <w:t>21 (1.2)</w:t>
            </w:r>
          </w:p>
        </w:tc>
        <w:tc>
          <w:tcPr>
            <w:tcW w:w="1687" w:type="dxa"/>
            <w:shd w:val="clear" w:color="auto" w:fill="auto"/>
            <w:vAlign w:val="center"/>
          </w:tcPr>
          <w:p w14:paraId="32CCE7FA" w14:textId="77777777" w:rsidR="003A7339" w:rsidRPr="00583E64" w:rsidRDefault="003A7339" w:rsidP="00BB6A36">
            <w:pPr>
              <w:pStyle w:val="72TabletextTablesTableFigureBoxstyles"/>
              <w:rPr>
                <w:sz w:val="18"/>
                <w:szCs w:val="18"/>
              </w:rPr>
            </w:pPr>
            <w:r w:rsidRPr="00583E64">
              <w:rPr>
                <w:sz w:val="18"/>
                <w:szCs w:val="18"/>
              </w:rPr>
              <w:t>54 (1.2)</w:t>
            </w:r>
          </w:p>
        </w:tc>
      </w:tr>
      <w:tr w:rsidR="003A7339" w:rsidRPr="007A6A2D" w14:paraId="5B9028E5" w14:textId="77777777" w:rsidTr="00BB6A36">
        <w:trPr>
          <w:trHeight w:val="300"/>
        </w:trPr>
        <w:tc>
          <w:tcPr>
            <w:tcW w:w="2265" w:type="dxa"/>
            <w:shd w:val="clear" w:color="auto" w:fill="auto"/>
            <w:vAlign w:val="center"/>
          </w:tcPr>
          <w:p w14:paraId="73B176FB" w14:textId="77777777" w:rsidR="003A7339" w:rsidRPr="00491C3F" w:rsidRDefault="003A7339" w:rsidP="00BB6A36">
            <w:pPr>
              <w:pStyle w:val="72TabletextTablesTableFigureBoxstyles"/>
              <w:rPr>
                <w:b/>
                <w:sz w:val="18"/>
                <w:szCs w:val="18"/>
              </w:rPr>
            </w:pPr>
          </w:p>
        </w:tc>
        <w:tc>
          <w:tcPr>
            <w:tcW w:w="1347" w:type="dxa"/>
            <w:shd w:val="clear" w:color="auto" w:fill="auto"/>
            <w:vAlign w:val="center"/>
          </w:tcPr>
          <w:p w14:paraId="7A2E7B15" w14:textId="77777777" w:rsidR="003A7339" w:rsidRPr="00583E64" w:rsidRDefault="003A7339" w:rsidP="00BB6A36">
            <w:pPr>
              <w:pStyle w:val="72TabletextTablesTableFigureBoxstyles"/>
              <w:rPr>
                <w:sz w:val="18"/>
                <w:szCs w:val="18"/>
              </w:rPr>
            </w:pPr>
            <w:r w:rsidRPr="00583E64">
              <w:rPr>
                <w:sz w:val="18"/>
                <w:szCs w:val="18"/>
              </w:rPr>
              <w:t>Unknown</w:t>
            </w:r>
          </w:p>
        </w:tc>
        <w:tc>
          <w:tcPr>
            <w:tcW w:w="1609" w:type="dxa"/>
            <w:shd w:val="clear" w:color="auto" w:fill="auto"/>
            <w:vAlign w:val="center"/>
          </w:tcPr>
          <w:p w14:paraId="6434D73A" w14:textId="77777777" w:rsidR="003A7339" w:rsidRPr="00583E64" w:rsidRDefault="003A7339" w:rsidP="00BB6A36">
            <w:pPr>
              <w:pStyle w:val="72TabletextTablesTableFigureBoxstyles"/>
              <w:rPr>
                <w:sz w:val="18"/>
                <w:szCs w:val="18"/>
              </w:rPr>
            </w:pPr>
            <w:r w:rsidRPr="00583E64">
              <w:rPr>
                <w:sz w:val="18"/>
                <w:szCs w:val="18"/>
              </w:rPr>
              <w:t>9 (0.4)</w:t>
            </w:r>
          </w:p>
        </w:tc>
        <w:tc>
          <w:tcPr>
            <w:tcW w:w="1579" w:type="dxa"/>
            <w:shd w:val="clear" w:color="auto" w:fill="auto"/>
            <w:vAlign w:val="center"/>
          </w:tcPr>
          <w:p w14:paraId="5A31BCFC" w14:textId="77777777" w:rsidR="003A7339" w:rsidRPr="00583E64" w:rsidRDefault="003A7339" w:rsidP="00BB6A36">
            <w:pPr>
              <w:pStyle w:val="72TabletextTablesTableFigureBoxstyles"/>
              <w:rPr>
                <w:sz w:val="18"/>
                <w:szCs w:val="18"/>
              </w:rPr>
            </w:pPr>
            <w:r w:rsidRPr="00583E64">
              <w:rPr>
                <w:sz w:val="18"/>
                <w:szCs w:val="18"/>
              </w:rPr>
              <w:t>6 (0.3)</w:t>
            </w:r>
          </w:p>
        </w:tc>
        <w:tc>
          <w:tcPr>
            <w:tcW w:w="1070" w:type="dxa"/>
            <w:shd w:val="clear" w:color="auto" w:fill="auto"/>
            <w:vAlign w:val="center"/>
          </w:tcPr>
          <w:p w14:paraId="412C057C" w14:textId="77777777" w:rsidR="003A7339" w:rsidRPr="00583E64" w:rsidRDefault="003A7339" w:rsidP="00BB6A36">
            <w:pPr>
              <w:pStyle w:val="72TabletextTablesTableFigureBoxstyles"/>
              <w:rPr>
                <w:sz w:val="18"/>
                <w:szCs w:val="18"/>
              </w:rPr>
            </w:pPr>
            <w:r w:rsidRPr="00583E64">
              <w:rPr>
                <w:sz w:val="18"/>
                <w:szCs w:val="18"/>
              </w:rPr>
              <w:t>0 (0.0)</w:t>
            </w:r>
          </w:p>
        </w:tc>
        <w:tc>
          <w:tcPr>
            <w:tcW w:w="1076" w:type="dxa"/>
            <w:shd w:val="clear" w:color="auto" w:fill="auto"/>
            <w:vAlign w:val="center"/>
          </w:tcPr>
          <w:p w14:paraId="50DB3C24" w14:textId="77777777" w:rsidR="003A7339" w:rsidRPr="00583E64" w:rsidRDefault="003A7339" w:rsidP="00BB6A36">
            <w:pPr>
              <w:pStyle w:val="72TabletextTablesTableFigureBoxstyles"/>
              <w:rPr>
                <w:sz w:val="18"/>
                <w:szCs w:val="18"/>
              </w:rPr>
            </w:pPr>
            <w:r w:rsidRPr="00583E64">
              <w:rPr>
                <w:sz w:val="18"/>
                <w:szCs w:val="18"/>
              </w:rPr>
              <w:t>0 (0.0)</w:t>
            </w:r>
          </w:p>
        </w:tc>
        <w:tc>
          <w:tcPr>
            <w:tcW w:w="1593" w:type="dxa"/>
            <w:shd w:val="clear" w:color="auto" w:fill="auto"/>
            <w:vAlign w:val="center"/>
          </w:tcPr>
          <w:p w14:paraId="059EFF9B" w14:textId="77777777" w:rsidR="003A7339" w:rsidRPr="00583E64" w:rsidRDefault="003A7339" w:rsidP="00BB6A36">
            <w:pPr>
              <w:pStyle w:val="72TabletextTablesTableFigureBoxstyles"/>
              <w:rPr>
                <w:sz w:val="18"/>
                <w:szCs w:val="18"/>
              </w:rPr>
            </w:pPr>
            <w:r w:rsidRPr="00583E64">
              <w:rPr>
                <w:sz w:val="18"/>
                <w:szCs w:val="18"/>
              </w:rPr>
              <w:t>6 (0.3)</w:t>
            </w:r>
          </w:p>
        </w:tc>
        <w:tc>
          <w:tcPr>
            <w:tcW w:w="1687" w:type="dxa"/>
            <w:shd w:val="clear" w:color="auto" w:fill="auto"/>
            <w:vAlign w:val="center"/>
          </w:tcPr>
          <w:p w14:paraId="3FC09E92" w14:textId="77777777" w:rsidR="003A7339" w:rsidRPr="00583E64" w:rsidRDefault="003A7339" w:rsidP="00BB6A36">
            <w:pPr>
              <w:pStyle w:val="72TabletextTablesTableFigureBoxstyles"/>
              <w:rPr>
                <w:sz w:val="18"/>
                <w:szCs w:val="18"/>
              </w:rPr>
            </w:pPr>
            <w:r w:rsidRPr="00583E64">
              <w:rPr>
                <w:sz w:val="18"/>
                <w:szCs w:val="18"/>
              </w:rPr>
              <w:t>15 (0.3)</w:t>
            </w:r>
          </w:p>
        </w:tc>
      </w:tr>
      <w:tr w:rsidR="003A7339" w:rsidRPr="007A6A2D" w14:paraId="1F4D7169" w14:textId="77777777" w:rsidTr="00BB6A36">
        <w:trPr>
          <w:trHeight w:val="300"/>
        </w:trPr>
        <w:tc>
          <w:tcPr>
            <w:tcW w:w="2265" w:type="dxa"/>
            <w:shd w:val="clear" w:color="auto" w:fill="auto"/>
            <w:vAlign w:val="center"/>
          </w:tcPr>
          <w:p w14:paraId="447DBB93" w14:textId="77777777" w:rsidR="003A7339" w:rsidRPr="00491C3F" w:rsidRDefault="003A7339" w:rsidP="00BB6A36">
            <w:pPr>
              <w:pStyle w:val="72TabletextTablesTableFigureBoxstyles"/>
              <w:rPr>
                <w:b/>
                <w:sz w:val="18"/>
                <w:szCs w:val="18"/>
              </w:rPr>
            </w:pPr>
            <w:r w:rsidRPr="00491C3F">
              <w:rPr>
                <w:b/>
                <w:sz w:val="18"/>
                <w:szCs w:val="18"/>
              </w:rPr>
              <w:t xml:space="preserve">Smoking status, </w:t>
            </w:r>
            <w:r w:rsidRPr="00491C3F">
              <w:rPr>
                <w:b/>
                <w:i/>
                <w:iCs/>
                <w:sz w:val="18"/>
                <w:szCs w:val="18"/>
              </w:rPr>
              <w:t>n</w:t>
            </w:r>
            <w:r w:rsidRPr="00491C3F">
              <w:rPr>
                <w:b/>
                <w:sz w:val="18"/>
                <w:szCs w:val="18"/>
              </w:rPr>
              <w:t xml:space="preserve"> (%)                 </w:t>
            </w:r>
          </w:p>
        </w:tc>
        <w:tc>
          <w:tcPr>
            <w:tcW w:w="1347" w:type="dxa"/>
            <w:shd w:val="clear" w:color="auto" w:fill="auto"/>
            <w:vAlign w:val="center"/>
          </w:tcPr>
          <w:p w14:paraId="2691BCD6" w14:textId="77777777" w:rsidR="003A7339" w:rsidRPr="00583E64" w:rsidRDefault="003A7339" w:rsidP="00BB6A36">
            <w:pPr>
              <w:pStyle w:val="72TabletextTablesTableFigureBoxstyles"/>
              <w:rPr>
                <w:sz w:val="18"/>
                <w:szCs w:val="18"/>
              </w:rPr>
            </w:pPr>
            <w:r w:rsidRPr="00583E64">
              <w:rPr>
                <w:sz w:val="18"/>
                <w:szCs w:val="18"/>
              </w:rPr>
              <w:t>Smoker</w:t>
            </w:r>
          </w:p>
        </w:tc>
        <w:tc>
          <w:tcPr>
            <w:tcW w:w="1609" w:type="dxa"/>
            <w:shd w:val="clear" w:color="auto" w:fill="auto"/>
            <w:vAlign w:val="center"/>
          </w:tcPr>
          <w:p w14:paraId="40062DB1" w14:textId="77777777" w:rsidR="003A7339" w:rsidRPr="00583E64" w:rsidRDefault="003A7339" w:rsidP="00BB6A36">
            <w:pPr>
              <w:pStyle w:val="72TabletextTablesTableFigureBoxstyles"/>
              <w:rPr>
                <w:sz w:val="18"/>
                <w:szCs w:val="18"/>
              </w:rPr>
            </w:pPr>
            <w:r w:rsidRPr="00583E64">
              <w:rPr>
                <w:sz w:val="18"/>
                <w:szCs w:val="18"/>
              </w:rPr>
              <w:t>419 (18.5)</w:t>
            </w:r>
          </w:p>
        </w:tc>
        <w:tc>
          <w:tcPr>
            <w:tcW w:w="1579" w:type="dxa"/>
            <w:shd w:val="clear" w:color="auto" w:fill="auto"/>
            <w:vAlign w:val="center"/>
          </w:tcPr>
          <w:p w14:paraId="4813B1DF" w14:textId="77777777" w:rsidR="003A7339" w:rsidRPr="00583E64" w:rsidRDefault="003A7339" w:rsidP="00BB6A36">
            <w:pPr>
              <w:pStyle w:val="72TabletextTablesTableFigureBoxstyles"/>
              <w:rPr>
                <w:sz w:val="18"/>
                <w:szCs w:val="18"/>
              </w:rPr>
            </w:pPr>
            <w:r w:rsidRPr="00583E64">
              <w:rPr>
                <w:sz w:val="18"/>
                <w:szCs w:val="18"/>
              </w:rPr>
              <w:t>364 (16.3)</w:t>
            </w:r>
          </w:p>
        </w:tc>
        <w:tc>
          <w:tcPr>
            <w:tcW w:w="1070" w:type="dxa"/>
            <w:shd w:val="clear" w:color="auto" w:fill="auto"/>
            <w:vAlign w:val="center"/>
          </w:tcPr>
          <w:p w14:paraId="369B984C" w14:textId="77777777" w:rsidR="003A7339" w:rsidRPr="00583E64" w:rsidRDefault="003A7339" w:rsidP="00BB6A36">
            <w:pPr>
              <w:pStyle w:val="72TabletextTablesTableFigureBoxstyles"/>
              <w:rPr>
                <w:sz w:val="18"/>
                <w:szCs w:val="18"/>
              </w:rPr>
            </w:pPr>
            <w:r w:rsidRPr="00583E64">
              <w:rPr>
                <w:sz w:val="18"/>
                <w:szCs w:val="18"/>
              </w:rPr>
              <w:t>26 (13.2)</w:t>
            </w:r>
          </w:p>
        </w:tc>
        <w:tc>
          <w:tcPr>
            <w:tcW w:w="1076" w:type="dxa"/>
            <w:shd w:val="clear" w:color="auto" w:fill="auto"/>
            <w:vAlign w:val="center"/>
          </w:tcPr>
          <w:p w14:paraId="0A2E5EC0" w14:textId="77777777" w:rsidR="003A7339" w:rsidRPr="00583E64" w:rsidRDefault="003A7339" w:rsidP="00BB6A36">
            <w:pPr>
              <w:pStyle w:val="72TabletextTablesTableFigureBoxstyles"/>
              <w:rPr>
                <w:sz w:val="18"/>
                <w:szCs w:val="18"/>
              </w:rPr>
            </w:pPr>
            <w:r w:rsidRPr="00583E64">
              <w:rPr>
                <w:sz w:val="18"/>
                <w:szCs w:val="18"/>
              </w:rPr>
              <w:t>39 (18.5)</w:t>
            </w:r>
          </w:p>
        </w:tc>
        <w:tc>
          <w:tcPr>
            <w:tcW w:w="1593" w:type="dxa"/>
            <w:shd w:val="clear" w:color="auto" w:fill="auto"/>
            <w:vAlign w:val="center"/>
          </w:tcPr>
          <w:p w14:paraId="2FF595A3" w14:textId="77777777" w:rsidR="003A7339" w:rsidRPr="00583E64" w:rsidRDefault="003A7339" w:rsidP="00BB6A36">
            <w:pPr>
              <w:pStyle w:val="72TabletextTablesTableFigureBoxstyles"/>
              <w:rPr>
                <w:sz w:val="18"/>
                <w:szCs w:val="18"/>
              </w:rPr>
            </w:pPr>
            <w:r w:rsidRPr="00583E64">
              <w:rPr>
                <w:sz w:val="18"/>
                <w:szCs w:val="18"/>
              </w:rPr>
              <w:t>299 (16.4)</w:t>
            </w:r>
          </w:p>
        </w:tc>
        <w:tc>
          <w:tcPr>
            <w:tcW w:w="1687" w:type="dxa"/>
            <w:shd w:val="clear" w:color="auto" w:fill="auto"/>
            <w:vAlign w:val="center"/>
          </w:tcPr>
          <w:p w14:paraId="7B7A564B" w14:textId="77777777" w:rsidR="003A7339" w:rsidRPr="00583E64" w:rsidRDefault="003A7339" w:rsidP="00BB6A36">
            <w:pPr>
              <w:pStyle w:val="72TabletextTablesTableFigureBoxstyles"/>
              <w:rPr>
                <w:sz w:val="18"/>
                <w:szCs w:val="18"/>
              </w:rPr>
            </w:pPr>
            <w:r w:rsidRPr="00583E64">
              <w:rPr>
                <w:sz w:val="18"/>
                <w:szCs w:val="18"/>
              </w:rPr>
              <w:t>783 (17.4)</w:t>
            </w:r>
          </w:p>
        </w:tc>
      </w:tr>
      <w:tr w:rsidR="003A7339" w:rsidRPr="007A6A2D" w14:paraId="4AC0C1EC" w14:textId="77777777" w:rsidTr="00BB6A36">
        <w:trPr>
          <w:trHeight w:val="300"/>
        </w:trPr>
        <w:tc>
          <w:tcPr>
            <w:tcW w:w="2265" w:type="dxa"/>
            <w:shd w:val="clear" w:color="auto" w:fill="auto"/>
            <w:vAlign w:val="center"/>
          </w:tcPr>
          <w:p w14:paraId="79048DDA" w14:textId="77777777" w:rsidR="003A7339" w:rsidRPr="00491C3F" w:rsidRDefault="003A7339" w:rsidP="00BB6A36">
            <w:pPr>
              <w:pStyle w:val="72TabletextTablesTableFigureBoxstyles"/>
              <w:rPr>
                <w:b/>
                <w:sz w:val="18"/>
                <w:szCs w:val="18"/>
              </w:rPr>
            </w:pPr>
            <w:r w:rsidRPr="00491C3F">
              <w:rPr>
                <w:b/>
                <w:sz w:val="18"/>
                <w:szCs w:val="18"/>
              </w:rPr>
              <w:t xml:space="preserve">        </w:t>
            </w:r>
          </w:p>
        </w:tc>
        <w:tc>
          <w:tcPr>
            <w:tcW w:w="1347" w:type="dxa"/>
            <w:shd w:val="clear" w:color="auto" w:fill="auto"/>
            <w:vAlign w:val="center"/>
          </w:tcPr>
          <w:p w14:paraId="3EC2D3B0" w14:textId="77777777" w:rsidR="003A7339" w:rsidRPr="00583E64" w:rsidRDefault="003A7339" w:rsidP="00BB6A36">
            <w:pPr>
              <w:pStyle w:val="72TabletextTablesTableFigureBoxstyles"/>
              <w:rPr>
                <w:sz w:val="18"/>
                <w:szCs w:val="18"/>
              </w:rPr>
            </w:pPr>
            <w:r w:rsidRPr="00583E64">
              <w:rPr>
                <w:sz w:val="18"/>
                <w:szCs w:val="18"/>
              </w:rPr>
              <w:t>Ex-smoker</w:t>
            </w:r>
          </w:p>
        </w:tc>
        <w:tc>
          <w:tcPr>
            <w:tcW w:w="1609" w:type="dxa"/>
            <w:shd w:val="clear" w:color="auto" w:fill="auto"/>
            <w:vAlign w:val="center"/>
          </w:tcPr>
          <w:p w14:paraId="533FEB91" w14:textId="77777777" w:rsidR="003A7339" w:rsidRPr="00583E64" w:rsidRDefault="003A7339" w:rsidP="00BB6A36">
            <w:pPr>
              <w:pStyle w:val="72TabletextTablesTableFigureBoxstyles"/>
              <w:rPr>
                <w:sz w:val="18"/>
                <w:szCs w:val="18"/>
              </w:rPr>
            </w:pPr>
            <w:r w:rsidRPr="00583E64">
              <w:rPr>
                <w:sz w:val="18"/>
                <w:szCs w:val="18"/>
              </w:rPr>
              <w:t>877 (38.7)</w:t>
            </w:r>
          </w:p>
        </w:tc>
        <w:tc>
          <w:tcPr>
            <w:tcW w:w="1579" w:type="dxa"/>
            <w:shd w:val="clear" w:color="auto" w:fill="auto"/>
            <w:vAlign w:val="center"/>
          </w:tcPr>
          <w:p w14:paraId="563CF157" w14:textId="77777777" w:rsidR="003A7339" w:rsidRPr="00583E64" w:rsidRDefault="003A7339" w:rsidP="00BB6A36">
            <w:pPr>
              <w:pStyle w:val="72TabletextTablesTableFigureBoxstyles"/>
              <w:rPr>
                <w:sz w:val="18"/>
                <w:szCs w:val="18"/>
              </w:rPr>
            </w:pPr>
            <w:r w:rsidRPr="00583E64">
              <w:rPr>
                <w:sz w:val="18"/>
                <w:szCs w:val="18"/>
              </w:rPr>
              <w:t>899 (40.2)</w:t>
            </w:r>
          </w:p>
        </w:tc>
        <w:tc>
          <w:tcPr>
            <w:tcW w:w="1070" w:type="dxa"/>
            <w:shd w:val="clear" w:color="auto" w:fill="auto"/>
            <w:vAlign w:val="center"/>
          </w:tcPr>
          <w:p w14:paraId="7B03845F" w14:textId="77777777" w:rsidR="003A7339" w:rsidRPr="00583E64" w:rsidRDefault="003A7339" w:rsidP="00BB6A36">
            <w:pPr>
              <w:pStyle w:val="72TabletextTablesTableFigureBoxstyles"/>
              <w:rPr>
                <w:sz w:val="18"/>
                <w:szCs w:val="18"/>
              </w:rPr>
            </w:pPr>
            <w:r w:rsidRPr="00583E64">
              <w:rPr>
                <w:sz w:val="18"/>
                <w:szCs w:val="18"/>
              </w:rPr>
              <w:t>69 (35.0)</w:t>
            </w:r>
          </w:p>
        </w:tc>
        <w:tc>
          <w:tcPr>
            <w:tcW w:w="1076" w:type="dxa"/>
            <w:shd w:val="clear" w:color="auto" w:fill="auto"/>
            <w:vAlign w:val="center"/>
          </w:tcPr>
          <w:p w14:paraId="50FA34AF" w14:textId="77777777" w:rsidR="003A7339" w:rsidRPr="00583E64" w:rsidRDefault="003A7339" w:rsidP="00BB6A36">
            <w:pPr>
              <w:pStyle w:val="72TabletextTablesTableFigureBoxstyles"/>
              <w:rPr>
                <w:sz w:val="18"/>
                <w:szCs w:val="18"/>
              </w:rPr>
            </w:pPr>
            <w:r w:rsidRPr="00583E64">
              <w:rPr>
                <w:sz w:val="18"/>
                <w:szCs w:val="18"/>
              </w:rPr>
              <w:t>76 (36.0)</w:t>
            </w:r>
          </w:p>
        </w:tc>
        <w:tc>
          <w:tcPr>
            <w:tcW w:w="1593" w:type="dxa"/>
            <w:shd w:val="clear" w:color="auto" w:fill="auto"/>
            <w:vAlign w:val="center"/>
          </w:tcPr>
          <w:p w14:paraId="29C4074D" w14:textId="77777777" w:rsidR="003A7339" w:rsidRPr="00583E64" w:rsidRDefault="003A7339" w:rsidP="00BB6A36">
            <w:pPr>
              <w:pStyle w:val="72TabletextTablesTableFigureBoxstyles"/>
              <w:rPr>
                <w:sz w:val="18"/>
                <w:szCs w:val="18"/>
              </w:rPr>
            </w:pPr>
            <w:r w:rsidRPr="00583E64">
              <w:rPr>
                <w:sz w:val="18"/>
                <w:szCs w:val="18"/>
              </w:rPr>
              <w:t>754 (41.3)</w:t>
            </w:r>
          </w:p>
        </w:tc>
        <w:tc>
          <w:tcPr>
            <w:tcW w:w="1687" w:type="dxa"/>
            <w:shd w:val="clear" w:color="auto" w:fill="auto"/>
            <w:vAlign w:val="center"/>
          </w:tcPr>
          <w:p w14:paraId="6058D3C3" w14:textId="77777777" w:rsidR="003A7339" w:rsidRPr="00583E64" w:rsidRDefault="003A7339" w:rsidP="00BB6A36">
            <w:pPr>
              <w:pStyle w:val="72TabletextTablesTableFigureBoxstyles"/>
              <w:rPr>
                <w:sz w:val="18"/>
                <w:szCs w:val="18"/>
              </w:rPr>
            </w:pPr>
            <w:r w:rsidRPr="00583E64">
              <w:rPr>
                <w:sz w:val="18"/>
                <w:szCs w:val="18"/>
              </w:rPr>
              <w:t>1776 (39.4)</w:t>
            </w:r>
          </w:p>
        </w:tc>
      </w:tr>
      <w:tr w:rsidR="003A7339" w:rsidRPr="007A6A2D" w14:paraId="0685024E" w14:textId="77777777" w:rsidTr="00BB6A36">
        <w:trPr>
          <w:trHeight w:val="300"/>
        </w:trPr>
        <w:tc>
          <w:tcPr>
            <w:tcW w:w="2265" w:type="dxa"/>
            <w:shd w:val="clear" w:color="auto" w:fill="auto"/>
            <w:vAlign w:val="center"/>
          </w:tcPr>
          <w:p w14:paraId="5FDC4BA8" w14:textId="77777777" w:rsidR="003A7339" w:rsidRPr="00491C3F" w:rsidRDefault="003A7339" w:rsidP="00BB6A36">
            <w:pPr>
              <w:pStyle w:val="72TabletextTablesTableFigureBoxstyles"/>
              <w:rPr>
                <w:b/>
                <w:sz w:val="18"/>
                <w:szCs w:val="18"/>
              </w:rPr>
            </w:pPr>
          </w:p>
        </w:tc>
        <w:tc>
          <w:tcPr>
            <w:tcW w:w="1347" w:type="dxa"/>
            <w:shd w:val="clear" w:color="auto" w:fill="auto"/>
            <w:vAlign w:val="center"/>
          </w:tcPr>
          <w:p w14:paraId="214F4C77" w14:textId="77777777" w:rsidR="003A7339" w:rsidRPr="00583E64" w:rsidRDefault="003A7339" w:rsidP="00BB6A36">
            <w:pPr>
              <w:pStyle w:val="72TabletextTablesTableFigureBoxstyles"/>
              <w:rPr>
                <w:sz w:val="18"/>
                <w:szCs w:val="18"/>
              </w:rPr>
            </w:pPr>
            <w:r w:rsidRPr="00583E64">
              <w:rPr>
                <w:sz w:val="18"/>
                <w:szCs w:val="18"/>
              </w:rPr>
              <w:t>Non-smoker</w:t>
            </w:r>
          </w:p>
        </w:tc>
        <w:tc>
          <w:tcPr>
            <w:tcW w:w="1609" w:type="dxa"/>
            <w:shd w:val="clear" w:color="auto" w:fill="auto"/>
            <w:vAlign w:val="center"/>
          </w:tcPr>
          <w:p w14:paraId="7A35424D" w14:textId="77777777" w:rsidR="003A7339" w:rsidRPr="00583E64" w:rsidRDefault="003A7339" w:rsidP="00BB6A36">
            <w:pPr>
              <w:pStyle w:val="72TabletextTablesTableFigureBoxstyles"/>
              <w:rPr>
                <w:sz w:val="18"/>
                <w:szCs w:val="18"/>
              </w:rPr>
            </w:pPr>
            <w:r w:rsidRPr="00583E64">
              <w:rPr>
                <w:sz w:val="18"/>
                <w:szCs w:val="18"/>
              </w:rPr>
              <w:t>965 (42.5)</w:t>
            </w:r>
          </w:p>
        </w:tc>
        <w:tc>
          <w:tcPr>
            <w:tcW w:w="1579" w:type="dxa"/>
            <w:shd w:val="clear" w:color="auto" w:fill="auto"/>
            <w:vAlign w:val="center"/>
          </w:tcPr>
          <w:p w14:paraId="683D7257" w14:textId="77777777" w:rsidR="003A7339" w:rsidRPr="00583E64" w:rsidRDefault="003A7339" w:rsidP="00BB6A36">
            <w:pPr>
              <w:pStyle w:val="72TabletextTablesTableFigureBoxstyles"/>
              <w:rPr>
                <w:sz w:val="18"/>
                <w:szCs w:val="18"/>
              </w:rPr>
            </w:pPr>
            <w:r w:rsidRPr="00583E64">
              <w:rPr>
                <w:sz w:val="18"/>
                <w:szCs w:val="18"/>
              </w:rPr>
              <w:t>967 (43.3)</w:t>
            </w:r>
          </w:p>
        </w:tc>
        <w:tc>
          <w:tcPr>
            <w:tcW w:w="1070" w:type="dxa"/>
            <w:shd w:val="clear" w:color="auto" w:fill="auto"/>
            <w:vAlign w:val="center"/>
          </w:tcPr>
          <w:p w14:paraId="185862E0" w14:textId="77777777" w:rsidR="003A7339" w:rsidRPr="00583E64" w:rsidRDefault="003A7339" w:rsidP="00BB6A36">
            <w:pPr>
              <w:pStyle w:val="72TabletextTablesTableFigureBoxstyles"/>
              <w:rPr>
                <w:sz w:val="18"/>
                <w:szCs w:val="18"/>
              </w:rPr>
            </w:pPr>
            <w:r w:rsidRPr="00583E64">
              <w:rPr>
                <w:sz w:val="18"/>
                <w:szCs w:val="18"/>
              </w:rPr>
              <w:t>102 (51.8)</w:t>
            </w:r>
          </w:p>
        </w:tc>
        <w:tc>
          <w:tcPr>
            <w:tcW w:w="1076" w:type="dxa"/>
            <w:shd w:val="clear" w:color="auto" w:fill="auto"/>
            <w:vAlign w:val="center"/>
          </w:tcPr>
          <w:p w14:paraId="11D5FB1A" w14:textId="77777777" w:rsidR="003A7339" w:rsidRPr="00583E64" w:rsidRDefault="003A7339" w:rsidP="00BB6A36">
            <w:pPr>
              <w:pStyle w:val="72TabletextTablesTableFigureBoxstyles"/>
              <w:rPr>
                <w:sz w:val="18"/>
                <w:szCs w:val="18"/>
              </w:rPr>
            </w:pPr>
            <w:r w:rsidRPr="00583E64">
              <w:rPr>
                <w:sz w:val="18"/>
                <w:szCs w:val="18"/>
              </w:rPr>
              <w:t>96 (45.5)</w:t>
            </w:r>
          </w:p>
        </w:tc>
        <w:tc>
          <w:tcPr>
            <w:tcW w:w="1593" w:type="dxa"/>
            <w:shd w:val="clear" w:color="auto" w:fill="auto"/>
            <w:vAlign w:val="center"/>
          </w:tcPr>
          <w:p w14:paraId="590ED21C" w14:textId="77777777" w:rsidR="003A7339" w:rsidRPr="00583E64" w:rsidRDefault="003A7339" w:rsidP="00BB6A36">
            <w:pPr>
              <w:pStyle w:val="72TabletextTablesTableFigureBoxstyles"/>
              <w:rPr>
                <w:sz w:val="18"/>
                <w:szCs w:val="18"/>
              </w:rPr>
            </w:pPr>
            <w:r w:rsidRPr="00583E64">
              <w:rPr>
                <w:sz w:val="18"/>
                <w:szCs w:val="18"/>
              </w:rPr>
              <w:t>769 (42.1)</w:t>
            </w:r>
          </w:p>
        </w:tc>
        <w:tc>
          <w:tcPr>
            <w:tcW w:w="1687" w:type="dxa"/>
            <w:shd w:val="clear" w:color="auto" w:fill="auto"/>
            <w:vAlign w:val="center"/>
          </w:tcPr>
          <w:p w14:paraId="289F68D2" w14:textId="77777777" w:rsidR="003A7339" w:rsidRPr="00583E64" w:rsidRDefault="003A7339" w:rsidP="00BB6A36">
            <w:pPr>
              <w:pStyle w:val="72TabletextTablesTableFigureBoxstyles"/>
              <w:rPr>
                <w:sz w:val="18"/>
                <w:szCs w:val="18"/>
              </w:rPr>
            </w:pPr>
            <w:r w:rsidRPr="00583E64">
              <w:rPr>
                <w:sz w:val="18"/>
                <w:szCs w:val="18"/>
              </w:rPr>
              <w:t>1932 (42.9)</w:t>
            </w:r>
          </w:p>
        </w:tc>
      </w:tr>
      <w:tr w:rsidR="003A7339" w:rsidRPr="007A6A2D" w14:paraId="716666D9" w14:textId="77777777" w:rsidTr="00BB6A36">
        <w:trPr>
          <w:trHeight w:val="300"/>
        </w:trPr>
        <w:tc>
          <w:tcPr>
            <w:tcW w:w="2265" w:type="dxa"/>
            <w:shd w:val="clear" w:color="auto" w:fill="auto"/>
            <w:vAlign w:val="center"/>
          </w:tcPr>
          <w:p w14:paraId="37B61EC9" w14:textId="77777777" w:rsidR="003A7339" w:rsidRPr="00491C3F" w:rsidRDefault="003A7339" w:rsidP="00BB6A36">
            <w:pPr>
              <w:pStyle w:val="72TabletextTablesTableFigureBoxstyles"/>
              <w:rPr>
                <w:b/>
                <w:sz w:val="18"/>
                <w:szCs w:val="18"/>
              </w:rPr>
            </w:pPr>
          </w:p>
        </w:tc>
        <w:tc>
          <w:tcPr>
            <w:tcW w:w="1347" w:type="dxa"/>
            <w:shd w:val="clear" w:color="auto" w:fill="auto"/>
            <w:vAlign w:val="center"/>
          </w:tcPr>
          <w:p w14:paraId="60C7E48D" w14:textId="77777777" w:rsidR="003A7339" w:rsidRPr="00583E64" w:rsidRDefault="003A7339" w:rsidP="00BB6A36">
            <w:pPr>
              <w:pStyle w:val="72TabletextTablesTableFigureBoxstyles"/>
              <w:rPr>
                <w:sz w:val="18"/>
                <w:szCs w:val="18"/>
              </w:rPr>
            </w:pPr>
            <w:r w:rsidRPr="00583E64">
              <w:rPr>
                <w:sz w:val="18"/>
                <w:szCs w:val="18"/>
              </w:rPr>
              <w:t>Unknown</w:t>
            </w:r>
          </w:p>
        </w:tc>
        <w:tc>
          <w:tcPr>
            <w:tcW w:w="1609" w:type="dxa"/>
            <w:shd w:val="clear" w:color="auto" w:fill="auto"/>
            <w:vAlign w:val="center"/>
          </w:tcPr>
          <w:p w14:paraId="6F97E5C3" w14:textId="77777777" w:rsidR="003A7339" w:rsidRPr="00583E64" w:rsidRDefault="003A7339" w:rsidP="00BB6A36">
            <w:pPr>
              <w:pStyle w:val="72TabletextTablesTableFigureBoxstyles"/>
              <w:rPr>
                <w:sz w:val="18"/>
                <w:szCs w:val="18"/>
              </w:rPr>
            </w:pPr>
            <w:r w:rsidRPr="00583E64">
              <w:rPr>
                <w:sz w:val="18"/>
                <w:szCs w:val="18"/>
              </w:rPr>
              <w:t>8 (0.4)</w:t>
            </w:r>
          </w:p>
        </w:tc>
        <w:tc>
          <w:tcPr>
            <w:tcW w:w="1579" w:type="dxa"/>
            <w:shd w:val="clear" w:color="auto" w:fill="auto"/>
            <w:vAlign w:val="center"/>
          </w:tcPr>
          <w:p w14:paraId="3156634D" w14:textId="77777777" w:rsidR="003A7339" w:rsidRPr="00583E64" w:rsidRDefault="003A7339" w:rsidP="00BB6A36">
            <w:pPr>
              <w:pStyle w:val="72TabletextTablesTableFigureBoxstyles"/>
              <w:rPr>
                <w:sz w:val="18"/>
                <w:szCs w:val="18"/>
              </w:rPr>
            </w:pPr>
            <w:r w:rsidRPr="00583E64">
              <w:rPr>
                <w:sz w:val="18"/>
                <w:szCs w:val="18"/>
              </w:rPr>
              <w:t>4 (0.2)</w:t>
            </w:r>
          </w:p>
        </w:tc>
        <w:tc>
          <w:tcPr>
            <w:tcW w:w="1070" w:type="dxa"/>
            <w:shd w:val="clear" w:color="auto" w:fill="auto"/>
            <w:vAlign w:val="center"/>
          </w:tcPr>
          <w:p w14:paraId="5A2C4562" w14:textId="77777777" w:rsidR="003A7339" w:rsidRPr="00583E64" w:rsidRDefault="003A7339" w:rsidP="00BB6A36">
            <w:pPr>
              <w:pStyle w:val="72TabletextTablesTableFigureBoxstyles"/>
              <w:rPr>
                <w:sz w:val="18"/>
                <w:szCs w:val="18"/>
              </w:rPr>
            </w:pPr>
            <w:r w:rsidRPr="00583E64">
              <w:rPr>
                <w:sz w:val="18"/>
                <w:szCs w:val="18"/>
              </w:rPr>
              <w:t>0 (0.0)</w:t>
            </w:r>
          </w:p>
        </w:tc>
        <w:tc>
          <w:tcPr>
            <w:tcW w:w="1076" w:type="dxa"/>
            <w:shd w:val="clear" w:color="auto" w:fill="auto"/>
            <w:vAlign w:val="center"/>
          </w:tcPr>
          <w:p w14:paraId="6F6E9438" w14:textId="77777777" w:rsidR="003A7339" w:rsidRPr="00583E64" w:rsidRDefault="003A7339" w:rsidP="00BB6A36">
            <w:pPr>
              <w:pStyle w:val="72TabletextTablesTableFigureBoxstyles"/>
              <w:rPr>
                <w:sz w:val="18"/>
                <w:szCs w:val="18"/>
              </w:rPr>
            </w:pPr>
            <w:r w:rsidRPr="00583E64">
              <w:rPr>
                <w:sz w:val="18"/>
                <w:szCs w:val="18"/>
              </w:rPr>
              <w:t>0 (0.0)</w:t>
            </w:r>
          </w:p>
        </w:tc>
        <w:tc>
          <w:tcPr>
            <w:tcW w:w="1593" w:type="dxa"/>
            <w:shd w:val="clear" w:color="auto" w:fill="auto"/>
            <w:vAlign w:val="center"/>
          </w:tcPr>
          <w:p w14:paraId="00391D76" w14:textId="77777777" w:rsidR="003A7339" w:rsidRPr="00583E64" w:rsidRDefault="003A7339" w:rsidP="00BB6A36">
            <w:pPr>
              <w:pStyle w:val="72TabletextTablesTableFigureBoxstyles"/>
              <w:rPr>
                <w:sz w:val="18"/>
                <w:szCs w:val="18"/>
              </w:rPr>
            </w:pPr>
            <w:r w:rsidRPr="00583E64">
              <w:rPr>
                <w:sz w:val="18"/>
                <w:szCs w:val="18"/>
              </w:rPr>
              <w:t>4 (0.2)</w:t>
            </w:r>
          </w:p>
        </w:tc>
        <w:tc>
          <w:tcPr>
            <w:tcW w:w="1687" w:type="dxa"/>
            <w:shd w:val="clear" w:color="auto" w:fill="auto"/>
            <w:vAlign w:val="center"/>
          </w:tcPr>
          <w:p w14:paraId="2A2BE7BF" w14:textId="77777777" w:rsidR="003A7339" w:rsidRPr="00583E64" w:rsidRDefault="003A7339" w:rsidP="00BB6A36">
            <w:pPr>
              <w:pStyle w:val="72TabletextTablesTableFigureBoxstyles"/>
              <w:rPr>
                <w:sz w:val="18"/>
                <w:szCs w:val="18"/>
              </w:rPr>
            </w:pPr>
            <w:r w:rsidRPr="00583E64">
              <w:rPr>
                <w:sz w:val="18"/>
                <w:szCs w:val="18"/>
              </w:rPr>
              <w:t>12 (0.3)</w:t>
            </w:r>
          </w:p>
        </w:tc>
      </w:tr>
      <w:tr w:rsidR="003A7339" w:rsidRPr="007A6A2D" w14:paraId="41EAEF69" w14:textId="77777777" w:rsidTr="00BB6A36">
        <w:trPr>
          <w:trHeight w:val="300"/>
        </w:trPr>
        <w:tc>
          <w:tcPr>
            <w:tcW w:w="2265" w:type="dxa"/>
            <w:shd w:val="clear" w:color="auto" w:fill="auto"/>
            <w:vAlign w:val="center"/>
          </w:tcPr>
          <w:p w14:paraId="0084809B" w14:textId="77777777" w:rsidR="003A7339" w:rsidRPr="00491C3F" w:rsidRDefault="003A7339" w:rsidP="00BB6A36">
            <w:pPr>
              <w:pStyle w:val="72TabletextTablesTableFigureBoxstyles"/>
              <w:rPr>
                <w:b/>
                <w:sz w:val="18"/>
                <w:szCs w:val="18"/>
              </w:rPr>
            </w:pPr>
            <w:r w:rsidRPr="00491C3F">
              <w:rPr>
                <w:b/>
                <w:sz w:val="18"/>
                <w:szCs w:val="18"/>
              </w:rPr>
              <w:t xml:space="preserve">Diabetes type, </w:t>
            </w:r>
            <w:r w:rsidRPr="00491C3F">
              <w:rPr>
                <w:b/>
                <w:i/>
                <w:iCs/>
                <w:sz w:val="18"/>
                <w:szCs w:val="18"/>
              </w:rPr>
              <w:t>n</w:t>
            </w:r>
            <w:r w:rsidRPr="00491C3F">
              <w:rPr>
                <w:b/>
                <w:sz w:val="18"/>
                <w:szCs w:val="18"/>
              </w:rPr>
              <w:t xml:space="preserve"> (%)  </w:t>
            </w:r>
          </w:p>
        </w:tc>
        <w:tc>
          <w:tcPr>
            <w:tcW w:w="1347" w:type="dxa"/>
            <w:shd w:val="clear" w:color="auto" w:fill="auto"/>
            <w:vAlign w:val="center"/>
          </w:tcPr>
          <w:p w14:paraId="764671D4" w14:textId="77777777" w:rsidR="003A7339" w:rsidRPr="00583E64" w:rsidRDefault="003A7339" w:rsidP="00BB6A36">
            <w:pPr>
              <w:pStyle w:val="72TabletextTablesTableFigureBoxstyles"/>
              <w:rPr>
                <w:sz w:val="18"/>
                <w:szCs w:val="18"/>
              </w:rPr>
            </w:pPr>
            <w:r w:rsidRPr="00583E64">
              <w:rPr>
                <w:sz w:val="18"/>
                <w:szCs w:val="18"/>
              </w:rPr>
              <w:t>Type 1</w:t>
            </w:r>
          </w:p>
        </w:tc>
        <w:tc>
          <w:tcPr>
            <w:tcW w:w="1609" w:type="dxa"/>
            <w:shd w:val="clear" w:color="auto" w:fill="auto"/>
            <w:vAlign w:val="center"/>
          </w:tcPr>
          <w:p w14:paraId="0789C2B6" w14:textId="77777777" w:rsidR="003A7339" w:rsidRPr="00583E64" w:rsidRDefault="003A7339" w:rsidP="00BB6A36">
            <w:pPr>
              <w:pStyle w:val="72TabletextTablesTableFigureBoxstyles"/>
              <w:rPr>
                <w:sz w:val="18"/>
                <w:szCs w:val="18"/>
              </w:rPr>
            </w:pPr>
            <w:r w:rsidRPr="00583E64">
              <w:rPr>
                <w:sz w:val="18"/>
                <w:szCs w:val="18"/>
              </w:rPr>
              <w:t>80 (3.5)</w:t>
            </w:r>
          </w:p>
        </w:tc>
        <w:tc>
          <w:tcPr>
            <w:tcW w:w="1579" w:type="dxa"/>
            <w:shd w:val="clear" w:color="auto" w:fill="auto"/>
            <w:vAlign w:val="center"/>
          </w:tcPr>
          <w:p w14:paraId="4AFF8653" w14:textId="77777777" w:rsidR="003A7339" w:rsidRPr="00583E64" w:rsidRDefault="003A7339" w:rsidP="00BB6A36">
            <w:pPr>
              <w:pStyle w:val="72TabletextTablesTableFigureBoxstyles"/>
              <w:rPr>
                <w:sz w:val="18"/>
                <w:szCs w:val="18"/>
              </w:rPr>
            </w:pPr>
            <w:r w:rsidRPr="00583E64">
              <w:rPr>
                <w:sz w:val="18"/>
                <w:szCs w:val="18"/>
              </w:rPr>
              <w:t>99 (4.4)</w:t>
            </w:r>
          </w:p>
        </w:tc>
        <w:tc>
          <w:tcPr>
            <w:tcW w:w="1070" w:type="dxa"/>
            <w:shd w:val="clear" w:color="auto" w:fill="auto"/>
            <w:vAlign w:val="center"/>
          </w:tcPr>
          <w:p w14:paraId="47D0FF8F" w14:textId="77777777" w:rsidR="003A7339" w:rsidRPr="00583E64" w:rsidRDefault="003A7339" w:rsidP="00BB6A36">
            <w:pPr>
              <w:pStyle w:val="72TabletextTablesTableFigureBoxstyles"/>
              <w:rPr>
                <w:sz w:val="18"/>
                <w:szCs w:val="18"/>
              </w:rPr>
            </w:pPr>
            <w:r w:rsidRPr="00583E64">
              <w:rPr>
                <w:sz w:val="18"/>
                <w:szCs w:val="18"/>
              </w:rPr>
              <w:t>38 (19.3)</w:t>
            </w:r>
          </w:p>
        </w:tc>
        <w:tc>
          <w:tcPr>
            <w:tcW w:w="1076" w:type="dxa"/>
            <w:shd w:val="clear" w:color="auto" w:fill="auto"/>
            <w:vAlign w:val="center"/>
          </w:tcPr>
          <w:p w14:paraId="37E8EFE2" w14:textId="77777777" w:rsidR="003A7339" w:rsidRPr="00583E64" w:rsidRDefault="003A7339" w:rsidP="00BB6A36">
            <w:pPr>
              <w:pStyle w:val="72TabletextTablesTableFigureBoxstyles"/>
              <w:rPr>
                <w:sz w:val="18"/>
                <w:szCs w:val="18"/>
              </w:rPr>
            </w:pPr>
            <w:r w:rsidRPr="00583E64">
              <w:rPr>
                <w:sz w:val="18"/>
                <w:szCs w:val="18"/>
              </w:rPr>
              <w:t>14 (6.6)</w:t>
            </w:r>
          </w:p>
        </w:tc>
        <w:tc>
          <w:tcPr>
            <w:tcW w:w="1593" w:type="dxa"/>
            <w:shd w:val="clear" w:color="auto" w:fill="auto"/>
            <w:vAlign w:val="center"/>
          </w:tcPr>
          <w:p w14:paraId="7E479042" w14:textId="77777777" w:rsidR="003A7339" w:rsidRPr="00583E64" w:rsidRDefault="003A7339" w:rsidP="00BB6A36">
            <w:pPr>
              <w:pStyle w:val="72TabletextTablesTableFigureBoxstyles"/>
              <w:rPr>
                <w:sz w:val="18"/>
                <w:szCs w:val="18"/>
              </w:rPr>
            </w:pPr>
            <w:r w:rsidRPr="00583E64">
              <w:rPr>
                <w:sz w:val="18"/>
                <w:szCs w:val="18"/>
              </w:rPr>
              <w:t>47 (2.6)</w:t>
            </w:r>
          </w:p>
        </w:tc>
        <w:tc>
          <w:tcPr>
            <w:tcW w:w="1687" w:type="dxa"/>
            <w:shd w:val="clear" w:color="auto" w:fill="auto"/>
            <w:vAlign w:val="center"/>
          </w:tcPr>
          <w:p w14:paraId="1A76280B" w14:textId="77777777" w:rsidR="003A7339" w:rsidRPr="00583E64" w:rsidRDefault="003A7339" w:rsidP="00BB6A36">
            <w:pPr>
              <w:pStyle w:val="72TabletextTablesTableFigureBoxstyles"/>
              <w:rPr>
                <w:sz w:val="18"/>
                <w:szCs w:val="18"/>
              </w:rPr>
            </w:pPr>
            <w:r w:rsidRPr="00583E64">
              <w:rPr>
                <w:sz w:val="18"/>
                <w:szCs w:val="18"/>
              </w:rPr>
              <w:t>179 (4.0)</w:t>
            </w:r>
          </w:p>
        </w:tc>
      </w:tr>
      <w:tr w:rsidR="003A7339" w:rsidRPr="007A6A2D" w14:paraId="186B7549" w14:textId="77777777" w:rsidTr="00BB6A36">
        <w:trPr>
          <w:trHeight w:val="300"/>
        </w:trPr>
        <w:tc>
          <w:tcPr>
            <w:tcW w:w="2265" w:type="dxa"/>
            <w:shd w:val="clear" w:color="auto" w:fill="auto"/>
            <w:vAlign w:val="center"/>
          </w:tcPr>
          <w:p w14:paraId="6CEF5892" w14:textId="77777777" w:rsidR="003A7339" w:rsidRPr="00491C3F" w:rsidRDefault="003A7339" w:rsidP="00BB6A36">
            <w:pPr>
              <w:pStyle w:val="72TabletextTablesTableFigureBoxstyles"/>
              <w:rPr>
                <w:b/>
                <w:sz w:val="18"/>
                <w:szCs w:val="18"/>
              </w:rPr>
            </w:pPr>
          </w:p>
        </w:tc>
        <w:tc>
          <w:tcPr>
            <w:tcW w:w="1347" w:type="dxa"/>
            <w:shd w:val="clear" w:color="auto" w:fill="auto"/>
            <w:vAlign w:val="center"/>
          </w:tcPr>
          <w:p w14:paraId="3525D98B" w14:textId="77777777" w:rsidR="003A7339" w:rsidRPr="00583E64" w:rsidRDefault="003A7339" w:rsidP="00BB6A36">
            <w:pPr>
              <w:pStyle w:val="72TabletextTablesTableFigureBoxstyles"/>
              <w:rPr>
                <w:sz w:val="18"/>
                <w:szCs w:val="18"/>
              </w:rPr>
            </w:pPr>
            <w:r w:rsidRPr="00583E64">
              <w:rPr>
                <w:sz w:val="18"/>
                <w:szCs w:val="18"/>
              </w:rPr>
              <w:t>Type 2</w:t>
            </w:r>
          </w:p>
        </w:tc>
        <w:tc>
          <w:tcPr>
            <w:tcW w:w="1609" w:type="dxa"/>
            <w:shd w:val="clear" w:color="auto" w:fill="auto"/>
            <w:vAlign w:val="center"/>
          </w:tcPr>
          <w:p w14:paraId="081770C2" w14:textId="77777777" w:rsidR="003A7339" w:rsidRPr="00583E64" w:rsidRDefault="003A7339" w:rsidP="00BB6A36">
            <w:pPr>
              <w:pStyle w:val="72TabletextTablesTableFigureBoxstyles"/>
              <w:rPr>
                <w:sz w:val="18"/>
                <w:szCs w:val="18"/>
              </w:rPr>
            </w:pPr>
            <w:r w:rsidRPr="00583E64">
              <w:rPr>
                <w:sz w:val="18"/>
                <w:szCs w:val="18"/>
              </w:rPr>
              <w:t>2024 (89.2)</w:t>
            </w:r>
          </w:p>
        </w:tc>
        <w:tc>
          <w:tcPr>
            <w:tcW w:w="1579" w:type="dxa"/>
            <w:shd w:val="clear" w:color="auto" w:fill="auto"/>
            <w:vAlign w:val="center"/>
          </w:tcPr>
          <w:p w14:paraId="064D6BFE" w14:textId="77777777" w:rsidR="003A7339" w:rsidRPr="00583E64" w:rsidRDefault="003A7339" w:rsidP="00BB6A36">
            <w:pPr>
              <w:pStyle w:val="72TabletextTablesTableFigureBoxstyles"/>
              <w:rPr>
                <w:sz w:val="18"/>
                <w:szCs w:val="18"/>
              </w:rPr>
            </w:pPr>
            <w:r w:rsidRPr="00583E64">
              <w:rPr>
                <w:sz w:val="18"/>
                <w:szCs w:val="18"/>
              </w:rPr>
              <w:t>1962 (87.8)</w:t>
            </w:r>
          </w:p>
        </w:tc>
        <w:tc>
          <w:tcPr>
            <w:tcW w:w="1070" w:type="dxa"/>
            <w:shd w:val="clear" w:color="auto" w:fill="auto"/>
            <w:vAlign w:val="center"/>
          </w:tcPr>
          <w:p w14:paraId="63349483" w14:textId="77777777" w:rsidR="003A7339" w:rsidRPr="00583E64" w:rsidRDefault="003A7339" w:rsidP="00BB6A36">
            <w:pPr>
              <w:pStyle w:val="72TabletextTablesTableFigureBoxstyles"/>
              <w:rPr>
                <w:sz w:val="18"/>
                <w:szCs w:val="18"/>
              </w:rPr>
            </w:pPr>
            <w:r w:rsidRPr="00583E64">
              <w:rPr>
                <w:sz w:val="18"/>
                <w:szCs w:val="18"/>
              </w:rPr>
              <w:t>140 (71.1)</w:t>
            </w:r>
          </w:p>
        </w:tc>
        <w:tc>
          <w:tcPr>
            <w:tcW w:w="1076" w:type="dxa"/>
            <w:shd w:val="clear" w:color="auto" w:fill="auto"/>
            <w:vAlign w:val="center"/>
          </w:tcPr>
          <w:p w14:paraId="733249FE" w14:textId="77777777" w:rsidR="003A7339" w:rsidRPr="00583E64" w:rsidRDefault="003A7339" w:rsidP="00BB6A36">
            <w:pPr>
              <w:pStyle w:val="72TabletextTablesTableFigureBoxstyles"/>
              <w:rPr>
                <w:sz w:val="18"/>
                <w:szCs w:val="18"/>
              </w:rPr>
            </w:pPr>
            <w:r w:rsidRPr="00583E64">
              <w:rPr>
                <w:sz w:val="18"/>
                <w:szCs w:val="18"/>
              </w:rPr>
              <w:t>180 (85.3)</w:t>
            </w:r>
          </w:p>
        </w:tc>
        <w:tc>
          <w:tcPr>
            <w:tcW w:w="1593" w:type="dxa"/>
            <w:shd w:val="clear" w:color="auto" w:fill="auto"/>
            <w:vAlign w:val="center"/>
          </w:tcPr>
          <w:p w14:paraId="6B4D7E65" w14:textId="77777777" w:rsidR="003A7339" w:rsidRPr="00583E64" w:rsidRDefault="003A7339" w:rsidP="00BB6A36">
            <w:pPr>
              <w:pStyle w:val="72TabletextTablesTableFigureBoxstyles"/>
              <w:rPr>
                <w:sz w:val="18"/>
                <w:szCs w:val="18"/>
              </w:rPr>
            </w:pPr>
            <w:r w:rsidRPr="00583E64">
              <w:rPr>
                <w:sz w:val="18"/>
                <w:szCs w:val="18"/>
              </w:rPr>
              <w:t>1642 (89.9)</w:t>
            </w:r>
          </w:p>
        </w:tc>
        <w:tc>
          <w:tcPr>
            <w:tcW w:w="1687" w:type="dxa"/>
            <w:shd w:val="clear" w:color="auto" w:fill="auto"/>
            <w:vAlign w:val="center"/>
          </w:tcPr>
          <w:p w14:paraId="16F6E2E7" w14:textId="77777777" w:rsidR="003A7339" w:rsidRPr="00583E64" w:rsidRDefault="003A7339" w:rsidP="00BB6A36">
            <w:pPr>
              <w:pStyle w:val="72TabletextTablesTableFigureBoxstyles"/>
              <w:rPr>
                <w:sz w:val="18"/>
                <w:szCs w:val="18"/>
              </w:rPr>
            </w:pPr>
            <w:r w:rsidRPr="00583E64">
              <w:rPr>
                <w:sz w:val="18"/>
                <w:szCs w:val="18"/>
              </w:rPr>
              <w:t>3986 (88.5)</w:t>
            </w:r>
          </w:p>
        </w:tc>
      </w:tr>
      <w:tr w:rsidR="003A7339" w:rsidRPr="007A6A2D" w14:paraId="00D6EBE8" w14:textId="77777777" w:rsidTr="00BB6A36">
        <w:trPr>
          <w:trHeight w:val="300"/>
        </w:trPr>
        <w:tc>
          <w:tcPr>
            <w:tcW w:w="2265" w:type="dxa"/>
            <w:shd w:val="clear" w:color="auto" w:fill="auto"/>
            <w:vAlign w:val="center"/>
          </w:tcPr>
          <w:p w14:paraId="6D7F424A" w14:textId="77777777" w:rsidR="003A7339" w:rsidRPr="00491C3F" w:rsidRDefault="003A7339" w:rsidP="00BB6A36">
            <w:pPr>
              <w:pStyle w:val="72TabletextTablesTableFigureBoxstyles"/>
              <w:rPr>
                <w:b/>
                <w:sz w:val="18"/>
                <w:szCs w:val="18"/>
              </w:rPr>
            </w:pPr>
          </w:p>
        </w:tc>
        <w:tc>
          <w:tcPr>
            <w:tcW w:w="1347" w:type="dxa"/>
            <w:shd w:val="clear" w:color="auto" w:fill="auto"/>
            <w:vAlign w:val="center"/>
          </w:tcPr>
          <w:p w14:paraId="461F09BE" w14:textId="77777777" w:rsidR="003A7339" w:rsidRPr="00583E64" w:rsidRDefault="003A7339" w:rsidP="00BB6A36">
            <w:pPr>
              <w:pStyle w:val="72TabletextTablesTableFigureBoxstyles"/>
              <w:rPr>
                <w:sz w:val="18"/>
                <w:szCs w:val="18"/>
              </w:rPr>
            </w:pPr>
            <w:r w:rsidRPr="00583E64">
              <w:rPr>
                <w:sz w:val="18"/>
                <w:szCs w:val="18"/>
              </w:rPr>
              <w:t>Unknown</w:t>
            </w:r>
          </w:p>
        </w:tc>
        <w:tc>
          <w:tcPr>
            <w:tcW w:w="1609" w:type="dxa"/>
            <w:shd w:val="clear" w:color="auto" w:fill="auto"/>
            <w:vAlign w:val="center"/>
          </w:tcPr>
          <w:p w14:paraId="2FC5976A" w14:textId="77777777" w:rsidR="003A7339" w:rsidRPr="00583E64" w:rsidRDefault="003A7339" w:rsidP="00BB6A36">
            <w:pPr>
              <w:pStyle w:val="72TabletextTablesTableFigureBoxstyles"/>
              <w:rPr>
                <w:sz w:val="18"/>
                <w:szCs w:val="18"/>
              </w:rPr>
            </w:pPr>
            <w:r w:rsidRPr="00583E64">
              <w:rPr>
                <w:sz w:val="18"/>
                <w:szCs w:val="18"/>
              </w:rPr>
              <w:t>165 (7.3)</w:t>
            </w:r>
          </w:p>
        </w:tc>
        <w:tc>
          <w:tcPr>
            <w:tcW w:w="1579" w:type="dxa"/>
            <w:shd w:val="clear" w:color="auto" w:fill="auto"/>
            <w:vAlign w:val="center"/>
          </w:tcPr>
          <w:p w14:paraId="4A4E8BBC" w14:textId="77777777" w:rsidR="003A7339" w:rsidRPr="00583E64" w:rsidRDefault="003A7339" w:rsidP="00BB6A36">
            <w:pPr>
              <w:pStyle w:val="72TabletextTablesTableFigureBoxstyles"/>
              <w:rPr>
                <w:sz w:val="18"/>
                <w:szCs w:val="18"/>
              </w:rPr>
            </w:pPr>
            <w:r w:rsidRPr="00583E64">
              <w:rPr>
                <w:sz w:val="18"/>
                <w:szCs w:val="18"/>
              </w:rPr>
              <w:t>173 (7.7)</w:t>
            </w:r>
          </w:p>
        </w:tc>
        <w:tc>
          <w:tcPr>
            <w:tcW w:w="1070" w:type="dxa"/>
            <w:shd w:val="clear" w:color="auto" w:fill="auto"/>
            <w:vAlign w:val="center"/>
          </w:tcPr>
          <w:p w14:paraId="4253770D" w14:textId="77777777" w:rsidR="003A7339" w:rsidRPr="00583E64" w:rsidRDefault="003A7339" w:rsidP="00BB6A36">
            <w:pPr>
              <w:pStyle w:val="72TabletextTablesTableFigureBoxstyles"/>
              <w:rPr>
                <w:sz w:val="18"/>
                <w:szCs w:val="18"/>
              </w:rPr>
            </w:pPr>
            <w:r w:rsidRPr="00583E64">
              <w:rPr>
                <w:sz w:val="18"/>
                <w:szCs w:val="18"/>
              </w:rPr>
              <w:t>19 (9.6)</w:t>
            </w:r>
          </w:p>
        </w:tc>
        <w:tc>
          <w:tcPr>
            <w:tcW w:w="1076" w:type="dxa"/>
            <w:shd w:val="clear" w:color="auto" w:fill="auto"/>
            <w:vAlign w:val="center"/>
          </w:tcPr>
          <w:p w14:paraId="170AF9B4" w14:textId="77777777" w:rsidR="003A7339" w:rsidRPr="00583E64" w:rsidRDefault="003A7339" w:rsidP="00BB6A36">
            <w:pPr>
              <w:pStyle w:val="72TabletextTablesTableFigureBoxstyles"/>
              <w:rPr>
                <w:sz w:val="18"/>
                <w:szCs w:val="18"/>
              </w:rPr>
            </w:pPr>
            <w:r w:rsidRPr="00583E64">
              <w:rPr>
                <w:sz w:val="18"/>
                <w:szCs w:val="18"/>
              </w:rPr>
              <w:t>17 (8.1)</w:t>
            </w:r>
          </w:p>
        </w:tc>
        <w:tc>
          <w:tcPr>
            <w:tcW w:w="1593" w:type="dxa"/>
            <w:shd w:val="clear" w:color="auto" w:fill="auto"/>
            <w:vAlign w:val="center"/>
          </w:tcPr>
          <w:p w14:paraId="1B1A28EA" w14:textId="77777777" w:rsidR="003A7339" w:rsidRPr="00583E64" w:rsidRDefault="003A7339" w:rsidP="00BB6A36">
            <w:pPr>
              <w:pStyle w:val="72TabletextTablesTableFigureBoxstyles"/>
              <w:rPr>
                <w:sz w:val="18"/>
                <w:szCs w:val="18"/>
              </w:rPr>
            </w:pPr>
            <w:r w:rsidRPr="00583E64">
              <w:rPr>
                <w:sz w:val="18"/>
                <w:szCs w:val="18"/>
              </w:rPr>
              <w:t>137 (7.5)</w:t>
            </w:r>
          </w:p>
        </w:tc>
        <w:tc>
          <w:tcPr>
            <w:tcW w:w="1687" w:type="dxa"/>
            <w:shd w:val="clear" w:color="auto" w:fill="auto"/>
            <w:vAlign w:val="center"/>
          </w:tcPr>
          <w:p w14:paraId="55A0472A" w14:textId="77777777" w:rsidR="003A7339" w:rsidRPr="00583E64" w:rsidRDefault="003A7339" w:rsidP="00BB6A36">
            <w:pPr>
              <w:pStyle w:val="72TabletextTablesTableFigureBoxstyles"/>
              <w:rPr>
                <w:sz w:val="18"/>
                <w:szCs w:val="18"/>
              </w:rPr>
            </w:pPr>
            <w:r w:rsidRPr="00583E64">
              <w:rPr>
                <w:sz w:val="18"/>
                <w:szCs w:val="18"/>
              </w:rPr>
              <w:t>338 (7.5)</w:t>
            </w:r>
          </w:p>
        </w:tc>
      </w:tr>
      <w:tr w:rsidR="003A7339" w:rsidRPr="007A6A2D" w14:paraId="61C585E4" w14:textId="77777777" w:rsidTr="00BB6A36">
        <w:trPr>
          <w:trHeight w:val="300"/>
        </w:trPr>
        <w:tc>
          <w:tcPr>
            <w:tcW w:w="2265" w:type="dxa"/>
            <w:shd w:val="clear" w:color="auto" w:fill="auto"/>
            <w:vAlign w:val="center"/>
          </w:tcPr>
          <w:p w14:paraId="5024C7FF" w14:textId="77777777" w:rsidR="003A7339" w:rsidRPr="00491C3F" w:rsidRDefault="003A7339" w:rsidP="00BB6A36">
            <w:pPr>
              <w:pStyle w:val="72TabletextTablesTableFigureBoxstyles"/>
              <w:rPr>
                <w:b/>
                <w:sz w:val="18"/>
                <w:szCs w:val="18"/>
              </w:rPr>
            </w:pPr>
            <w:r w:rsidRPr="00491C3F">
              <w:rPr>
                <w:b/>
                <w:sz w:val="18"/>
                <w:szCs w:val="18"/>
              </w:rPr>
              <w:t xml:space="preserve">Age (years)       </w:t>
            </w:r>
          </w:p>
        </w:tc>
        <w:tc>
          <w:tcPr>
            <w:tcW w:w="1347" w:type="dxa"/>
            <w:shd w:val="clear" w:color="auto" w:fill="auto"/>
            <w:vAlign w:val="center"/>
          </w:tcPr>
          <w:p w14:paraId="2E195BA1" w14:textId="77777777" w:rsidR="003A7339" w:rsidRPr="00583E64" w:rsidRDefault="003A7339" w:rsidP="00BB6A36">
            <w:pPr>
              <w:pStyle w:val="72TabletextTablesTableFigureBoxstyles"/>
              <w:rPr>
                <w:sz w:val="18"/>
                <w:szCs w:val="18"/>
              </w:rPr>
            </w:pPr>
            <w:r w:rsidRPr="00583E64">
              <w:rPr>
                <w:sz w:val="18"/>
                <w:szCs w:val="18"/>
              </w:rPr>
              <w:t xml:space="preserve">Observed, </w:t>
            </w:r>
            <w:r w:rsidRPr="00583E64">
              <w:rPr>
                <w:i/>
                <w:iCs/>
                <w:sz w:val="18"/>
                <w:szCs w:val="18"/>
              </w:rPr>
              <w:t>n</w:t>
            </w:r>
          </w:p>
        </w:tc>
        <w:tc>
          <w:tcPr>
            <w:tcW w:w="1609" w:type="dxa"/>
            <w:shd w:val="clear" w:color="auto" w:fill="auto"/>
            <w:vAlign w:val="center"/>
          </w:tcPr>
          <w:p w14:paraId="1DDCF433" w14:textId="77777777" w:rsidR="003A7339" w:rsidRPr="00583E64" w:rsidRDefault="003A7339" w:rsidP="00BB6A36">
            <w:pPr>
              <w:pStyle w:val="72TabletextTablesTableFigureBoxstyles"/>
              <w:rPr>
                <w:sz w:val="18"/>
                <w:szCs w:val="18"/>
              </w:rPr>
            </w:pPr>
            <w:r w:rsidRPr="00583E64">
              <w:rPr>
                <w:sz w:val="18"/>
                <w:szCs w:val="18"/>
              </w:rPr>
              <w:t>2269</w:t>
            </w:r>
          </w:p>
        </w:tc>
        <w:tc>
          <w:tcPr>
            <w:tcW w:w="1579" w:type="dxa"/>
            <w:shd w:val="clear" w:color="auto" w:fill="auto"/>
            <w:vAlign w:val="center"/>
          </w:tcPr>
          <w:p w14:paraId="409111A8" w14:textId="77777777" w:rsidR="003A7339" w:rsidRPr="00583E64" w:rsidRDefault="003A7339" w:rsidP="00BB6A36">
            <w:pPr>
              <w:pStyle w:val="72TabletextTablesTableFigureBoxstyles"/>
              <w:rPr>
                <w:sz w:val="18"/>
                <w:szCs w:val="18"/>
              </w:rPr>
            </w:pPr>
            <w:r w:rsidRPr="00583E64">
              <w:rPr>
                <w:sz w:val="18"/>
                <w:szCs w:val="18"/>
              </w:rPr>
              <w:t>2234</w:t>
            </w:r>
          </w:p>
        </w:tc>
        <w:tc>
          <w:tcPr>
            <w:tcW w:w="1070" w:type="dxa"/>
            <w:shd w:val="clear" w:color="auto" w:fill="auto"/>
            <w:vAlign w:val="center"/>
          </w:tcPr>
          <w:p w14:paraId="185F3EAA" w14:textId="77777777" w:rsidR="003A7339" w:rsidRPr="00583E64" w:rsidRDefault="003A7339" w:rsidP="00BB6A36">
            <w:pPr>
              <w:pStyle w:val="72TabletextTablesTableFigureBoxstyles"/>
              <w:rPr>
                <w:sz w:val="18"/>
                <w:szCs w:val="18"/>
              </w:rPr>
            </w:pPr>
            <w:r w:rsidRPr="00583E64">
              <w:rPr>
                <w:sz w:val="18"/>
                <w:szCs w:val="18"/>
              </w:rPr>
              <w:t>197</w:t>
            </w:r>
          </w:p>
        </w:tc>
        <w:tc>
          <w:tcPr>
            <w:tcW w:w="1076" w:type="dxa"/>
            <w:shd w:val="clear" w:color="auto" w:fill="auto"/>
            <w:vAlign w:val="center"/>
          </w:tcPr>
          <w:p w14:paraId="18F3B110" w14:textId="77777777" w:rsidR="003A7339" w:rsidRPr="00583E64" w:rsidRDefault="003A7339" w:rsidP="00BB6A36">
            <w:pPr>
              <w:pStyle w:val="72TabletextTablesTableFigureBoxstyles"/>
              <w:rPr>
                <w:sz w:val="18"/>
                <w:szCs w:val="18"/>
              </w:rPr>
            </w:pPr>
            <w:r w:rsidRPr="00583E64">
              <w:rPr>
                <w:sz w:val="18"/>
                <w:szCs w:val="18"/>
              </w:rPr>
              <w:t>211</w:t>
            </w:r>
          </w:p>
        </w:tc>
        <w:tc>
          <w:tcPr>
            <w:tcW w:w="1593" w:type="dxa"/>
            <w:shd w:val="clear" w:color="auto" w:fill="auto"/>
            <w:vAlign w:val="center"/>
          </w:tcPr>
          <w:p w14:paraId="57DC7A38" w14:textId="77777777" w:rsidR="003A7339" w:rsidRPr="00583E64" w:rsidRDefault="003A7339" w:rsidP="00BB6A36">
            <w:pPr>
              <w:pStyle w:val="72TabletextTablesTableFigureBoxstyles"/>
              <w:rPr>
                <w:sz w:val="18"/>
                <w:szCs w:val="18"/>
              </w:rPr>
            </w:pPr>
            <w:r w:rsidRPr="00583E64">
              <w:rPr>
                <w:sz w:val="18"/>
                <w:szCs w:val="18"/>
              </w:rPr>
              <w:t>1826</w:t>
            </w:r>
          </w:p>
        </w:tc>
        <w:tc>
          <w:tcPr>
            <w:tcW w:w="1687" w:type="dxa"/>
            <w:shd w:val="clear" w:color="auto" w:fill="auto"/>
            <w:vAlign w:val="center"/>
          </w:tcPr>
          <w:p w14:paraId="40499427" w14:textId="77777777" w:rsidR="003A7339" w:rsidRPr="00583E64" w:rsidRDefault="003A7339" w:rsidP="00BB6A36">
            <w:pPr>
              <w:pStyle w:val="72TabletextTablesTableFigureBoxstyles"/>
              <w:rPr>
                <w:sz w:val="18"/>
                <w:szCs w:val="18"/>
              </w:rPr>
            </w:pPr>
            <w:r w:rsidRPr="00583E64">
              <w:rPr>
                <w:sz w:val="18"/>
                <w:szCs w:val="18"/>
              </w:rPr>
              <w:t>4503</w:t>
            </w:r>
          </w:p>
        </w:tc>
      </w:tr>
      <w:tr w:rsidR="003A7339" w:rsidRPr="007A6A2D" w14:paraId="38D9EC3F" w14:textId="77777777" w:rsidTr="00BB6A36">
        <w:trPr>
          <w:trHeight w:val="300"/>
        </w:trPr>
        <w:tc>
          <w:tcPr>
            <w:tcW w:w="2265" w:type="dxa"/>
            <w:shd w:val="clear" w:color="auto" w:fill="auto"/>
            <w:vAlign w:val="center"/>
          </w:tcPr>
          <w:p w14:paraId="71AE60FB" w14:textId="77777777" w:rsidR="003A7339" w:rsidRPr="00491C3F" w:rsidRDefault="003A7339" w:rsidP="00BB6A36">
            <w:pPr>
              <w:pStyle w:val="72TabletextTablesTableFigureBoxstyles"/>
              <w:rPr>
                <w:b/>
                <w:sz w:val="18"/>
                <w:szCs w:val="18"/>
              </w:rPr>
            </w:pPr>
          </w:p>
        </w:tc>
        <w:tc>
          <w:tcPr>
            <w:tcW w:w="1347" w:type="dxa"/>
            <w:shd w:val="clear" w:color="auto" w:fill="auto"/>
            <w:vAlign w:val="center"/>
          </w:tcPr>
          <w:p w14:paraId="49CB5F44" w14:textId="77777777" w:rsidR="003A7339" w:rsidRPr="00583E64" w:rsidRDefault="003A7339" w:rsidP="00BB6A36">
            <w:pPr>
              <w:pStyle w:val="72TabletextTablesTableFigureBoxstyles"/>
              <w:rPr>
                <w:sz w:val="18"/>
                <w:szCs w:val="18"/>
              </w:rPr>
            </w:pPr>
            <w:r w:rsidRPr="00583E64">
              <w:rPr>
                <w:sz w:val="18"/>
                <w:szCs w:val="18"/>
              </w:rPr>
              <w:t>Median (IQR)</w:t>
            </w:r>
          </w:p>
        </w:tc>
        <w:tc>
          <w:tcPr>
            <w:tcW w:w="1609" w:type="dxa"/>
            <w:shd w:val="clear" w:color="auto" w:fill="auto"/>
            <w:vAlign w:val="center"/>
          </w:tcPr>
          <w:p w14:paraId="1A1284B4" w14:textId="77777777" w:rsidR="003A7339" w:rsidRPr="00583E64" w:rsidRDefault="003A7339" w:rsidP="00BB6A36">
            <w:pPr>
              <w:pStyle w:val="72TabletextTablesTableFigureBoxstyles"/>
              <w:rPr>
                <w:sz w:val="18"/>
                <w:szCs w:val="18"/>
              </w:rPr>
            </w:pPr>
            <w:r w:rsidRPr="00583E64">
              <w:rPr>
                <w:sz w:val="18"/>
                <w:szCs w:val="18"/>
              </w:rPr>
              <w:t>63.3 (55.0-71.0)</w:t>
            </w:r>
          </w:p>
        </w:tc>
        <w:tc>
          <w:tcPr>
            <w:tcW w:w="1579" w:type="dxa"/>
            <w:shd w:val="clear" w:color="auto" w:fill="auto"/>
            <w:vAlign w:val="center"/>
          </w:tcPr>
          <w:p w14:paraId="5379AE6D" w14:textId="77777777" w:rsidR="003A7339" w:rsidRPr="00583E64" w:rsidRDefault="003A7339" w:rsidP="00BB6A36">
            <w:pPr>
              <w:pStyle w:val="72TabletextTablesTableFigureBoxstyles"/>
              <w:rPr>
                <w:sz w:val="18"/>
                <w:szCs w:val="18"/>
              </w:rPr>
            </w:pPr>
            <w:r w:rsidRPr="00583E64">
              <w:rPr>
                <w:sz w:val="18"/>
                <w:szCs w:val="18"/>
              </w:rPr>
              <w:t>62.8 (54.8-70.3)</w:t>
            </w:r>
          </w:p>
        </w:tc>
        <w:tc>
          <w:tcPr>
            <w:tcW w:w="1070" w:type="dxa"/>
            <w:shd w:val="clear" w:color="auto" w:fill="auto"/>
            <w:vAlign w:val="center"/>
          </w:tcPr>
          <w:p w14:paraId="7E257EE9" w14:textId="77777777" w:rsidR="003A7339" w:rsidRPr="00583E64" w:rsidRDefault="003A7339" w:rsidP="00BB6A36">
            <w:pPr>
              <w:pStyle w:val="72TabletextTablesTableFigureBoxstyles"/>
              <w:rPr>
                <w:sz w:val="18"/>
                <w:szCs w:val="18"/>
              </w:rPr>
            </w:pPr>
            <w:r w:rsidRPr="00583E64">
              <w:rPr>
                <w:sz w:val="18"/>
                <w:szCs w:val="18"/>
              </w:rPr>
              <w:t>58.3 (49.9-66.2)</w:t>
            </w:r>
          </w:p>
        </w:tc>
        <w:tc>
          <w:tcPr>
            <w:tcW w:w="1076" w:type="dxa"/>
            <w:shd w:val="clear" w:color="auto" w:fill="auto"/>
            <w:vAlign w:val="center"/>
          </w:tcPr>
          <w:p w14:paraId="7F829F63" w14:textId="77777777" w:rsidR="003A7339" w:rsidRPr="00583E64" w:rsidRDefault="003A7339" w:rsidP="00BB6A36">
            <w:pPr>
              <w:pStyle w:val="72TabletextTablesTableFigureBoxstyles"/>
              <w:rPr>
                <w:sz w:val="18"/>
                <w:szCs w:val="18"/>
              </w:rPr>
            </w:pPr>
            <w:r w:rsidRPr="00583E64">
              <w:rPr>
                <w:sz w:val="18"/>
                <w:szCs w:val="18"/>
              </w:rPr>
              <w:t>60.9 (53.4-69.8)</w:t>
            </w:r>
          </w:p>
        </w:tc>
        <w:tc>
          <w:tcPr>
            <w:tcW w:w="1593" w:type="dxa"/>
            <w:shd w:val="clear" w:color="auto" w:fill="auto"/>
            <w:vAlign w:val="center"/>
          </w:tcPr>
          <w:p w14:paraId="512984C9" w14:textId="77777777" w:rsidR="003A7339" w:rsidRPr="00583E64" w:rsidRDefault="003A7339" w:rsidP="00BB6A36">
            <w:pPr>
              <w:pStyle w:val="72TabletextTablesTableFigureBoxstyles"/>
              <w:rPr>
                <w:sz w:val="18"/>
                <w:szCs w:val="18"/>
              </w:rPr>
            </w:pPr>
            <w:r w:rsidRPr="00583E64">
              <w:rPr>
                <w:sz w:val="18"/>
                <w:szCs w:val="18"/>
              </w:rPr>
              <w:t>63.7 (55.9-70.8)</w:t>
            </w:r>
          </w:p>
        </w:tc>
        <w:tc>
          <w:tcPr>
            <w:tcW w:w="1687" w:type="dxa"/>
            <w:shd w:val="clear" w:color="auto" w:fill="auto"/>
            <w:vAlign w:val="center"/>
          </w:tcPr>
          <w:p w14:paraId="40D7FB8B" w14:textId="77777777" w:rsidR="003A7339" w:rsidRPr="00583E64" w:rsidRDefault="003A7339" w:rsidP="00BB6A36">
            <w:pPr>
              <w:pStyle w:val="72TabletextTablesTableFigureBoxstyles"/>
              <w:rPr>
                <w:sz w:val="18"/>
                <w:szCs w:val="18"/>
              </w:rPr>
            </w:pPr>
            <w:r w:rsidRPr="00583E64">
              <w:rPr>
                <w:sz w:val="18"/>
                <w:szCs w:val="18"/>
              </w:rPr>
              <w:t>63.1 (54.9-70.7)</w:t>
            </w:r>
          </w:p>
        </w:tc>
      </w:tr>
      <w:tr w:rsidR="003A7339" w:rsidRPr="007A6A2D" w14:paraId="54FB4A25" w14:textId="77777777" w:rsidTr="00BB6A36">
        <w:trPr>
          <w:trHeight w:val="300"/>
        </w:trPr>
        <w:tc>
          <w:tcPr>
            <w:tcW w:w="2265" w:type="dxa"/>
            <w:shd w:val="clear" w:color="auto" w:fill="auto"/>
            <w:vAlign w:val="center"/>
          </w:tcPr>
          <w:p w14:paraId="1B49042E" w14:textId="77777777" w:rsidR="003A7339" w:rsidRPr="00491C3F" w:rsidRDefault="003A7339" w:rsidP="00BB6A36">
            <w:pPr>
              <w:pStyle w:val="72TabletextTablesTableFigureBoxstyles"/>
              <w:rPr>
                <w:b/>
                <w:sz w:val="18"/>
                <w:szCs w:val="18"/>
              </w:rPr>
            </w:pPr>
          </w:p>
        </w:tc>
        <w:tc>
          <w:tcPr>
            <w:tcW w:w="1347" w:type="dxa"/>
            <w:shd w:val="clear" w:color="auto" w:fill="auto"/>
            <w:vAlign w:val="center"/>
          </w:tcPr>
          <w:p w14:paraId="5B3223A3" w14:textId="77777777" w:rsidR="003A7339" w:rsidRPr="00583E64" w:rsidRDefault="003A7339" w:rsidP="00BB6A36">
            <w:pPr>
              <w:pStyle w:val="72TabletextTablesTableFigureBoxstyles"/>
              <w:rPr>
                <w:sz w:val="18"/>
                <w:szCs w:val="18"/>
              </w:rPr>
            </w:pPr>
            <w:r w:rsidRPr="00583E64">
              <w:rPr>
                <w:sz w:val="18"/>
                <w:szCs w:val="18"/>
              </w:rPr>
              <w:t>Range</w:t>
            </w:r>
          </w:p>
        </w:tc>
        <w:tc>
          <w:tcPr>
            <w:tcW w:w="1609" w:type="dxa"/>
            <w:shd w:val="clear" w:color="auto" w:fill="auto"/>
            <w:vAlign w:val="center"/>
          </w:tcPr>
          <w:p w14:paraId="2D8E16A2" w14:textId="77777777" w:rsidR="003A7339" w:rsidRPr="00583E64" w:rsidRDefault="003A7339" w:rsidP="00BB6A36">
            <w:pPr>
              <w:pStyle w:val="72TabletextTablesTableFigureBoxstyles"/>
              <w:rPr>
                <w:sz w:val="18"/>
                <w:szCs w:val="18"/>
              </w:rPr>
            </w:pPr>
            <w:r w:rsidRPr="00583E64">
              <w:rPr>
                <w:sz w:val="18"/>
                <w:szCs w:val="18"/>
              </w:rPr>
              <w:t>14.1-100.7</w:t>
            </w:r>
          </w:p>
        </w:tc>
        <w:tc>
          <w:tcPr>
            <w:tcW w:w="1579" w:type="dxa"/>
            <w:shd w:val="clear" w:color="auto" w:fill="auto"/>
            <w:vAlign w:val="center"/>
          </w:tcPr>
          <w:p w14:paraId="3F070657" w14:textId="77777777" w:rsidR="003A7339" w:rsidRPr="00583E64" w:rsidRDefault="003A7339" w:rsidP="00BB6A36">
            <w:pPr>
              <w:pStyle w:val="72TabletextTablesTableFigureBoxstyles"/>
              <w:rPr>
                <w:sz w:val="18"/>
                <w:szCs w:val="18"/>
              </w:rPr>
            </w:pPr>
            <w:r w:rsidRPr="00583E64">
              <w:rPr>
                <w:sz w:val="18"/>
                <w:szCs w:val="18"/>
              </w:rPr>
              <w:t>15.4-91.3</w:t>
            </w:r>
          </w:p>
        </w:tc>
        <w:tc>
          <w:tcPr>
            <w:tcW w:w="1070" w:type="dxa"/>
            <w:shd w:val="clear" w:color="auto" w:fill="auto"/>
            <w:vAlign w:val="center"/>
          </w:tcPr>
          <w:p w14:paraId="0B8B0802" w14:textId="77777777" w:rsidR="003A7339" w:rsidRPr="00583E64" w:rsidRDefault="003A7339" w:rsidP="00BB6A36">
            <w:pPr>
              <w:pStyle w:val="72TabletextTablesTableFigureBoxstyles"/>
              <w:rPr>
                <w:sz w:val="18"/>
                <w:szCs w:val="18"/>
              </w:rPr>
            </w:pPr>
            <w:r w:rsidRPr="00583E64">
              <w:rPr>
                <w:sz w:val="18"/>
                <w:szCs w:val="18"/>
              </w:rPr>
              <w:t>17.5-86.8</w:t>
            </w:r>
          </w:p>
        </w:tc>
        <w:tc>
          <w:tcPr>
            <w:tcW w:w="1076" w:type="dxa"/>
            <w:shd w:val="clear" w:color="auto" w:fill="auto"/>
            <w:vAlign w:val="center"/>
          </w:tcPr>
          <w:p w14:paraId="6FBEE461" w14:textId="77777777" w:rsidR="003A7339" w:rsidRPr="00583E64" w:rsidRDefault="003A7339" w:rsidP="00BB6A36">
            <w:pPr>
              <w:pStyle w:val="72TabletextTablesTableFigureBoxstyles"/>
              <w:rPr>
                <w:sz w:val="18"/>
                <w:szCs w:val="18"/>
              </w:rPr>
            </w:pPr>
            <w:r w:rsidRPr="00583E64">
              <w:rPr>
                <w:sz w:val="18"/>
                <w:szCs w:val="18"/>
              </w:rPr>
              <w:t>15.4-86.8</w:t>
            </w:r>
          </w:p>
        </w:tc>
        <w:tc>
          <w:tcPr>
            <w:tcW w:w="1593" w:type="dxa"/>
            <w:shd w:val="clear" w:color="auto" w:fill="auto"/>
            <w:vAlign w:val="center"/>
          </w:tcPr>
          <w:p w14:paraId="094C4B29" w14:textId="77777777" w:rsidR="003A7339" w:rsidRPr="00583E64" w:rsidRDefault="003A7339" w:rsidP="00BB6A36">
            <w:pPr>
              <w:pStyle w:val="72TabletextTablesTableFigureBoxstyles"/>
              <w:rPr>
                <w:sz w:val="18"/>
                <w:szCs w:val="18"/>
              </w:rPr>
            </w:pPr>
            <w:r w:rsidRPr="00583E64">
              <w:rPr>
                <w:sz w:val="18"/>
                <w:szCs w:val="18"/>
              </w:rPr>
              <w:t>16.8-91.3</w:t>
            </w:r>
          </w:p>
        </w:tc>
        <w:tc>
          <w:tcPr>
            <w:tcW w:w="1687" w:type="dxa"/>
            <w:shd w:val="clear" w:color="auto" w:fill="auto"/>
            <w:vAlign w:val="center"/>
          </w:tcPr>
          <w:p w14:paraId="4EEC295A" w14:textId="77777777" w:rsidR="003A7339" w:rsidRPr="00583E64" w:rsidRDefault="003A7339" w:rsidP="00BB6A36">
            <w:pPr>
              <w:pStyle w:val="72TabletextTablesTableFigureBoxstyles"/>
              <w:rPr>
                <w:sz w:val="18"/>
                <w:szCs w:val="18"/>
              </w:rPr>
            </w:pPr>
            <w:r w:rsidRPr="00583E64">
              <w:rPr>
                <w:sz w:val="18"/>
                <w:szCs w:val="18"/>
              </w:rPr>
              <w:t>14.1-100.7</w:t>
            </w:r>
          </w:p>
        </w:tc>
      </w:tr>
      <w:tr w:rsidR="003A7339" w:rsidRPr="007A6A2D" w14:paraId="5F365F25" w14:textId="77777777" w:rsidTr="00BB6A36">
        <w:trPr>
          <w:trHeight w:val="300"/>
        </w:trPr>
        <w:tc>
          <w:tcPr>
            <w:tcW w:w="2265" w:type="dxa"/>
            <w:shd w:val="clear" w:color="auto" w:fill="auto"/>
            <w:vAlign w:val="center"/>
          </w:tcPr>
          <w:p w14:paraId="47584F39" w14:textId="77777777" w:rsidR="003A7339" w:rsidRPr="00491C3F" w:rsidRDefault="003A7339" w:rsidP="00BB6A36">
            <w:pPr>
              <w:pStyle w:val="72TabletextTablesTableFigureBoxstyles"/>
              <w:rPr>
                <w:b/>
                <w:sz w:val="18"/>
                <w:szCs w:val="18"/>
              </w:rPr>
            </w:pPr>
            <w:r w:rsidRPr="00491C3F">
              <w:rPr>
                <w:b/>
                <w:sz w:val="18"/>
                <w:szCs w:val="18"/>
              </w:rPr>
              <w:t xml:space="preserve">Disease duration (years)             </w:t>
            </w:r>
          </w:p>
        </w:tc>
        <w:tc>
          <w:tcPr>
            <w:tcW w:w="1347" w:type="dxa"/>
            <w:shd w:val="clear" w:color="auto" w:fill="auto"/>
            <w:vAlign w:val="center"/>
          </w:tcPr>
          <w:p w14:paraId="21E4191F" w14:textId="77777777" w:rsidR="003A7339" w:rsidRPr="00583E64" w:rsidRDefault="003A7339" w:rsidP="00BB6A36">
            <w:pPr>
              <w:pStyle w:val="72TabletextTablesTableFigureBoxstyles"/>
              <w:rPr>
                <w:sz w:val="18"/>
                <w:szCs w:val="18"/>
              </w:rPr>
            </w:pPr>
            <w:r w:rsidRPr="00583E64">
              <w:rPr>
                <w:sz w:val="18"/>
                <w:szCs w:val="18"/>
              </w:rPr>
              <w:t xml:space="preserve">Observed, </w:t>
            </w:r>
            <w:r w:rsidRPr="00583E64">
              <w:rPr>
                <w:i/>
                <w:iCs/>
                <w:sz w:val="18"/>
                <w:szCs w:val="18"/>
              </w:rPr>
              <w:t>n</w:t>
            </w:r>
          </w:p>
        </w:tc>
        <w:tc>
          <w:tcPr>
            <w:tcW w:w="1609" w:type="dxa"/>
            <w:shd w:val="clear" w:color="auto" w:fill="auto"/>
            <w:vAlign w:val="center"/>
          </w:tcPr>
          <w:p w14:paraId="46A484D1" w14:textId="77777777" w:rsidR="003A7339" w:rsidRPr="00583E64" w:rsidRDefault="003A7339" w:rsidP="00BB6A36">
            <w:pPr>
              <w:pStyle w:val="72TabletextTablesTableFigureBoxstyles"/>
              <w:rPr>
                <w:sz w:val="18"/>
                <w:szCs w:val="18"/>
              </w:rPr>
            </w:pPr>
            <w:r w:rsidRPr="00583E64">
              <w:rPr>
                <w:sz w:val="18"/>
                <w:szCs w:val="18"/>
              </w:rPr>
              <w:t>2267</w:t>
            </w:r>
          </w:p>
        </w:tc>
        <w:tc>
          <w:tcPr>
            <w:tcW w:w="1579" w:type="dxa"/>
            <w:shd w:val="clear" w:color="auto" w:fill="auto"/>
            <w:vAlign w:val="center"/>
          </w:tcPr>
          <w:p w14:paraId="30881580" w14:textId="77777777" w:rsidR="003A7339" w:rsidRPr="00583E64" w:rsidRDefault="003A7339" w:rsidP="00BB6A36">
            <w:pPr>
              <w:pStyle w:val="72TabletextTablesTableFigureBoxstyles"/>
              <w:rPr>
                <w:sz w:val="18"/>
                <w:szCs w:val="18"/>
              </w:rPr>
            </w:pPr>
            <w:r w:rsidRPr="00583E64">
              <w:rPr>
                <w:sz w:val="18"/>
                <w:szCs w:val="18"/>
              </w:rPr>
              <w:t>2231</w:t>
            </w:r>
          </w:p>
        </w:tc>
        <w:tc>
          <w:tcPr>
            <w:tcW w:w="1070" w:type="dxa"/>
            <w:shd w:val="clear" w:color="auto" w:fill="auto"/>
            <w:vAlign w:val="center"/>
          </w:tcPr>
          <w:p w14:paraId="6FADA597" w14:textId="77777777" w:rsidR="003A7339" w:rsidRPr="00583E64" w:rsidRDefault="003A7339" w:rsidP="00BB6A36">
            <w:pPr>
              <w:pStyle w:val="72TabletextTablesTableFigureBoxstyles"/>
              <w:rPr>
                <w:sz w:val="18"/>
                <w:szCs w:val="18"/>
              </w:rPr>
            </w:pPr>
            <w:r w:rsidRPr="00583E64">
              <w:rPr>
                <w:sz w:val="18"/>
                <w:szCs w:val="18"/>
              </w:rPr>
              <w:t>197</w:t>
            </w:r>
          </w:p>
        </w:tc>
        <w:tc>
          <w:tcPr>
            <w:tcW w:w="1076" w:type="dxa"/>
            <w:shd w:val="clear" w:color="auto" w:fill="auto"/>
            <w:vAlign w:val="center"/>
          </w:tcPr>
          <w:p w14:paraId="73B686BE" w14:textId="77777777" w:rsidR="003A7339" w:rsidRPr="00583E64" w:rsidRDefault="003A7339" w:rsidP="00BB6A36">
            <w:pPr>
              <w:pStyle w:val="72TabletextTablesTableFigureBoxstyles"/>
              <w:rPr>
                <w:sz w:val="18"/>
                <w:szCs w:val="18"/>
              </w:rPr>
            </w:pPr>
            <w:r w:rsidRPr="00583E64">
              <w:rPr>
                <w:sz w:val="18"/>
                <w:szCs w:val="18"/>
              </w:rPr>
              <w:t>209</w:t>
            </w:r>
          </w:p>
        </w:tc>
        <w:tc>
          <w:tcPr>
            <w:tcW w:w="1593" w:type="dxa"/>
            <w:shd w:val="clear" w:color="auto" w:fill="auto"/>
            <w:vAlign w:val="center"/>
          </w:tcPr>
          <w:p w14:paraId="3C5C0EA6" w14:textId="77777777" w:rsidR="003A7339" w:rsidRPr="00583E64" w:rsidRDefault="003A7339" w:rsidP="00BB6A36">
            <w:pPr>
              <w:pStyle w:val="72TabletextTablesTableFigureBoxstyles"/>
              <w:rPr>
                <w:sz w:val="18"/>
                <w:szCs w:val="18"/>
              </w:rPr>
            </w:pPr>
            <w:r w:rsidRPr="00583E64">
              <w:rPr>
                <w:sz w:val="18"/>
                <w:szCs w:val="18"/>
              </w:rPr>
              <w:t>1825</w:t>
            </w:r>
          </w:p>
        </w:tc>
        <w:tc>
          <w:tcPr>
            <w:tcW w:w="1687" w:type="dxa"/>
            <w:shd w:val="clear" w:color="auto" w:fill="auto"/>
            <w:vAlign w:val="center"/>
          </w:tcPr>
          <w:p w14:paraId="32AAD83D" w14:textId="77777777" w:rsidR="003A7339" w:rsidRPr="00583E64" w:rsidRDefault="003A7339" w:rsidP="00BB6A36">
            <w:pPr>
              <w:pStyle w:val="72TabletextTablesTableFigureBoxstyles"/>
              <w:rPr>
                <w:sz w:val="18"/>
                <w:szCs w:val="18"/>
              </w:rPr>
            </w:pPr>
            <w:r w:rsidRPr="00583E64">
              <w:rPr>
                <w:sz w:val="18"/>
                <w:szCs w:val="18"/>
              </w:rPr>
              <w:t>4498</w:t>
            </w:r>
          </w:p>
        </w:tc>
      </w:tr>
      <w:tr w:rsidR="003A7339" w:rsidRPr="007A6A2D" w14:paraId="1194027A" w14:textId="77777777" w:rsidTr="00BB6A36">
        <w:trPr>
          <w:trHeight w:val="300"/>
        </w:trPr>
        <w:tc>
          <w:tcPr>
            <w:tcW w:w="2265" w:type="dxa"/>
            <w:shd w:val="clear" w:color="auto" w:fill="auto"/>
            <w:vAlign w:val="center"/>
          </w:tcPr>
          <w:p w14:paraId="43ECF71E" w14:textId="77777777" w:rsidR="003A7339" w:rsidRPr="00491C3F" w:rsidRDefault="003A7339" w:rsidP="00BB6A36">
            <w:pPr>
              <w:pStyle w:val="72TabletextTablesTableFigureBoxstyles"/>
              <w:rPr>
                <w:b/>
                <w:sz w:val="18"/>
                <w:szCs w:val="18"/>
              </w:rPr>
            </w:pPr>
          </w:p>
        </w:tc>
        <w:tc>
          <w:tcPr>
            <w:tcW w:w="1347" w:type="dxa"/>
            <w:shd w:val="clear" w:color="auto" w:fill="auto"/>
            <w:vAlign w:val="center"/>
          </w:tcPr>
          <w:p w14:paraId="74D10A38" w14:textId="77777777" w:rsidR="003A7339" w:rsidRPr="00583E64" w:rsidRDefault="003A7339" w:rsidP="00BB6A36">
            <w:pPr>
              <w:pStyle w:val="72TabletextTablesTableFigureBoxstyles"/>
              <w:rPr>
                <w:sz w:val="18"/>
                <w:szCs w:val="18"/>
              </w:rPr>
            </w:pPr>
            <w:r w:rsidRPr="00583E64">
              <w:rPr>
                <w:sz w:val="18"/>
                <w:szCs w:val="18"/>
              </w:rPr>
              <w:t xml:space="preserve">Unknown, </w:t>
            </w:r>
            <w:r w:rsidRPr="00583E64">
              <w:rPr>
                <w:i/>
                <w:iCs/>
                <w:sz w:val="18"/>
                <w:szCs w:val="18"/>
              </w:rPr>
              <w:t>n</w:t>
            </w:r>
          </w:p>
        </w:tc>
        <w:tc>
          <w:tcPr>
            <w:tcW w:w="1609" w:type="dxa"/>
            <w:shd w:val="clear" w:color="auto" w:fill="auto"/>
            <w:vAlign w:val="center"/>
          </w:tcPr>
          <w:p w14:paraId="1281FBC2" w14:textId="77777777" w:rsidR="003A7339" w:rsidRPr="00583E64" w:rsidRDefault="003A7339" w:rsidP="00BB6A36">
            <w:pPr>
              <w:pStyle w:val="72TabletextTablesTableFigureBoxstyles"/>
              <w:rPr>
                <w:sz w:val="18"/>
                <w:szCs w:val="18"/>
              </w:rPr>
            </w:pPr>
            <w:r w:rsidRPr="00583E64">
              <w:rPr>
                <w:sz w:val="18"/>
                <w:szCs w:val="18"/>
              </w:rPr>
              <w:t>2</w:t>
            </w:r>
          </w:p>
        </w:tc>
        <w:tc>
          <w:tcPr>
            <w:tcW w:w="1579" w:type="dxa"/>
            <w:shd w:val="clear" w:color="auto" w:fill="auto"/>
            <w:vAlign w:val="center"/>
          </w:tcPr>
          <w:p w14:paraId="1FA40D3B" w14:textId="77777777" w:rsidR="003A7339" w:rsidRPr="00583E64" w:rsidRDefault="003A7339" w:rsidP="00BB6A36">
            <w:pPr>
              <w:pStyle w:val="72TabletextTablesTableFigureBoxstyles"/>
              <w:rPr>
                <w:sz w:val="18"/>
                <w:szCs w:val="18"/>
              </w:rPr>
            </w:pPr>
            <w:r w:rsidRPr="00583E64">
              <w:rPr>
                <w:sz w:val="18"/>
                <w:szCs w:val="18"/>
              </w:rPr>
              <w:t>3</w:t>
            </w:r>
          </w:p>
        </w:tc>
        <w:tc>
          <w:tcPr>
            <w:tcW w:w="1070" w:type="dxa"/>
            <w:shd w:val="clear" w:color="auto" w:fill="auto"/>
            <w:vAlign w:val="center"/>
          </w:tcPr>
          <w:p w14:paraId="739C5C68" w14:textId="77777777" w:rsidR="003A7339" w:rsidRPr="00583E64" w:rsidRDefault="003A7339" w:rsidP="00BB6A36">
            <w:pPr>
              <w:pStyle w:val="72TabletextTablesTableFigureBoxstyles"/>
              <w:rPr>
                <w:sz w:val="18"/>
                <w:szCs w:val="18"/>
              </w:rPr>
            </w:pPr>
            <w:r w:rsidRPr="00583E64">
              <w:rPr>
                <w:sz w:val="18"/>
                <w:szCs w:val="18"/>
              </w:rPr>
              <w:t>0</w:t>
            </w:r>
          </w:p>
        </w:tc>
        <w:tc>
          <w:tcPr>
            <w:tcW w:w="1076" w:type="dxa"/>
            <w:shd w:val="clear" w:color="auto" w:fill="auto"/>
            <w:vAlign w:val="center"/>
          </w:tcPr>
          <w:p w14:paraId="50920907" w14:textId="77777777" w:rsidR="003A7339" w:rsidRPr="00583E64" w:rsidRDefault="003A7339" w:rsidP="00BB6A36">
            <w:pPr>
              <w:pStyle w:val="72TabletextTablesTableFigureBoxstyles"/>
              <w:rPr>
                <w:sz w:val="18"/>
                <w:szCs w:val="18"/>
              </w:rPr>
            </w:pPr>
            <w:r w:rsidRPr="00583E64">
              <w:rPr>
                <w:sz w:val="18"/>
                <w:szCs w:val="18"/>
              </w:rPr>
              <w:t>2</w:t>
            </w:r>
          </w:p>
        </w:tc>
        <w:tc>
          <w:tcPr>
            <w:tcW w:w="1593" w:type="dxa"/>
            <w:shd w:val="clear" w:color="auto" w:fill="auto"/>
            <w:vAlign w:val="center"/>
          </w:tcPr>
          <w:p w14:paraId="0D712624" w14:textId="77777777" w:rsidR="003A7339" w:rsidRPr="00583E64" w:rsidRDefault="003A7339" w:rsidP="00BB6A36">
            <w:pPr>
              <w:pStyle w:val="72TabletextTablesTableFigureBoxstyles"/>
              <w:rPr>
                <w:sz w:val="18"/>
                <w:szCs w:val="18"/>
              </w:rPr>
            </w:pPr>
            <w:r w:rsidRPr="00583E64">
              <w:rPr>
                <w:sz w:val="18"/>
                <w:szCs w:val="18"/>
              </w:rPr>
              <w:t>1</w:t>
            </w:r>
          </w:p>
        </w:tc>
        <w:tc>
          <w:tcPr>
            <w:tcW w:w="1687" w:type="dxa"/>
            <w:shd w:val="clear" w:color="auto" w:fill="auto"/>
            <w:vAlign w:val="center"/>
          </w:tcPr>
          <w:p w14:paraId="48D0E953" w14:textId="77777777" w:rsidR="003A7339" w:rsidRPr="00583E64" w:rsidRDefault="003A7339" w:rsidP="00BB6A36">
            <w:pPr>
              <w:pStyle w:val="72TabletextTablesTableFigureBoxstyles"/>
              <w:rPr>
                <w:sz w:val="18"/>
                <w:szCs w:val="18"/>
              </w:rPr>
            </w:pPr>
            <w:r w:rsidRPr="00583E64">
              <w:rPr>
                <w:sz w:val="18"/>
                <w:szCs w:val="18"/>
              </w:rPr>
              <w:t>5</w:t>
            </w:r>
          </w:p>
        </w:tc>
      </w:tr>
      <w:tr w:rsidR="003A7339" w:rsidRPr="007A6A2D" w14:paraId="10FB4277" w14:textId="77777777" w:rsidTr="00BB6A36">
        <w:trPr>
          <w:trHeight w:val="300"/>
        </w:trPr>
        <w:tc>
          <w:tcPr>
            <w:tcW w:w="2265" w:type="dxa"/>
            <w:shd w:val="clear" w:color="auto" w:fill="auto"/>
            <w:vAlign w:val="center"/>
          </w:tcPr>
          <w:p w14:paraId="762FB651" w14:textId="77777777" w:rsidR="003A7339" w:rsidRPr="00491C3F" w:rsidRDefault="003A7339" w:rsidP="00BB6A36">
            <w:pPr>
              <w:pStyle w:val="72TabletextTablesTableFigureBoxstyles"/>
              <w:rPr>
                <w:b/>
                <w:sz w:val="18"/>
                <w:szCs w:val="18"/>
              </w:rPr>
            </w:pPr>
          </w:p>
        </w:tc>
        <w:tc>
          <w:tcPr>
            <w:tcW w:w="1347" w:type="dxa"/>
            <w:shd w:val="clear" w:color="auto" w:fill="auto"/>
            <w:vAlign w:val="center"/>
          </w:tcPr>
          <w:p w14:paraId="1F7243E1" w14:textId="77777777" w:rsidR="003A7339" w:rsidRPr="00583E64" w:rsidRDefault="003A7339" w:rsidP="00BB6A36">
            <w:pPr>
              <w:pStyle w:val="72TabletextTablesTableFigureBoxstyles"/>
              <w:rPr>
                <w:sz w:val="18"/>
                <w:szCs w:val="18"/>
              </w:rPr>
            </w:pPr>
            <w:r w:rsidRPr="00583E64">
              <w:rPr>
                <w:sz w:val="18"/>
                <w:szCs w:val="18"/>
              </w:rPr>
              <w:t>Median (IQR)</w:t>
            </w:r>
          </w:p>
        </w:tc>
        <w:tc>
          <w:tcPr>
            <w:tcW w:w="1609" w:type="dxa"/>
            <w:shd w:val="clear" w:color="auto" w:fill="auto"/>
            <w:vAlign w:val="center"/>
          </w:tcPr>
          <w:p w14:paraId="7DA2CB5A" w14:textId="77777777" w:rsidR="003A7339" w:rsidRPr="00583E64" w:rsidRDefault="003A7339" w:rsidP="00BB6A36">
            <w:pPr>
              <w:pStyle w:val="72TabletextTablesTableFigureBoxstyles"/>
              <w:rPr>
                <w:sz w:val="18"/>
                <w:szCs w:val="18"/>
              </w:rPr>
            </w:pPr>
            <w:r w:rsidRPr="00583E64">
              <w:rPr>
                <w:sz w:val="18"/>
                <w:szCs w:val="18"/>
              </w:rPr>
              <w:t>6.9 (4.2-10.9)</w:t>
            </w:r>
          </w:p>
        </w:tc>
        <w:tc>
          <w:tcPr>
            <w:tcW w:w="1579" w:type="dxa"/>
            <w:shd w:val="clear" w:color="auto" w:fill="auto"/>
            <w:vAlign w:val="center"/>
          </w:tcPr>
          <w:p w14:paraId="696039DF" w14:textId="77777777" w:rsidR="003A7339" w:rsidRPr="00583E64" w:rsidRDefault="003A7339" w:rsidP="00BB6A36">
            <w:pPr>
              <w:pStyle w:val="72TabletextTablesTableFigureBoxstyles"/>
              <w:rPr>
                <w:sz w:val="18"/>
                <w:szCs w:val="18"/>
              </w:rPr>
            </w:pPr>
            <w:r w:rsidRPr="00583E64">
              <w:rPr>
                <w:sz w:val="18"/>
                <w:szCs w:val="18"/>
              </w:rPr>
              <w:t>7.0 (4.2-11.2)</w:t>
            </w:r>
          </w:p>
        </w:tc>
        <w:tc>
          <w:tcPr>
            <w:tcW w:w="1070" w:type="dxa"/>
            <w:shd w:val="clear" w:color="auto" w:fill="auto"/>
            <w:vAlign w:val="center"/>
          </w:tcPr>
          <w:p w14:paraId="2B991BB8" w14:textId="77777777" w:rsidR="003A7339" w:rsidRPr="00583E64" w:rsidRDefault="003A7339" w:rsidP="00BB6A36">
            <w:pPr>
              <w:pStyle w:val="72TabletextTablesTableFigureBoxstyles"/>
              <w:rPr>
                <w:sz w:val="18"/>
                <w:szCs w:val="18"/>
              </w:rPr>
            </w:pPr>
            <w:r w:rsidRPr="00583E64">
              <w:rPr>
                <w:sz w:val="18"/>
                <w:szCs w:val="18"/>
              </w:rPr>
              <w:t>11.1 (7.3-16.1)</w:t>
            </w:r>
          </w:p>
        </w:tc>
        <w:tc>
          <w:tcPr>
            <w:tcW w:w="1076" w:type="dxa"/>
            <w:shd w:val="clear" w:color="auto" w:fill="auto"/>
            <w:vAlign w:val="center"/>
          </w:tcPr>
          <w:p w14:paraId="2BC9376A" w14:textId="77777777" w:rsidR="003A7339" w:rsidRPr="00583E64" w:rsidRDefault="003A7339" w:rsidP="00BB6A36">
            <w:pPr>
              <w:pStyle w:val="72TabletextTablesTableFigureBoxstyles"/>
              <w:rPr>
                <w:sz w:val="18"/>
                <w:szCs w:val="18"/>
              </w:rPr>
            </w:pPr>
            <w:r w:rsidRPr="00583E64">
              <w:rPr>
                <w:sz w:val="18"/>
                <w:szCs w:val="18"/>
              </w:rPr>
              <w:t>9.8 (6.3-13.7)</w:t>
            </w:r>
          </w:p>
        </w:tc>
        <w:tc>
          <w:tcPr>
            <w:tcW w:w="1593" w:type="dxa"/>
            <w:shd w:val="clear" w:color="auto" w:fill="auto"/>
            <w:vAlign w:val="center"/>
          </w:tcPr>
          <w:p w14:paraId="615FA19E" w14:textId="77777777" w:rsidR="003A7339" w:rsidRPr="00583E64" w:rsidRDefault="003A7339" w:rsidP="00BB6A36">
            <w:pPr>
              <w:pStyle w:val="72TabletextTablesTableFigureBoxstyles"/>
              <w:rPr>
                <w:sz w:val="18"/>
                <w:szCs w:val="18"/>
              </w:rPr>
            </w:pPr>
            <w:r w:rsidRPr="00583E64">
              <w:rPr>
                <w:sz w:val="18"/>
                <w:szCs w:val="18"/>
              </w:rPr>
              <w:t>6.4 (4.0-10.1)</w:t>
            </w:r>
          </w:p>
        </w:tc>
        <w:tc>
          <w:tcPr>
            <w:tcW w:w="1687" w:type="dxa"/>
            <w:shd w:val="clear" w:color="auto" w:fill="auto"/>
            <w:vAlign w:val="center"/>
          </w:tcPr>
          <w:p w14:paraId="2CC80883" w14:textId="77777777" w:rsidR="003A7339" w:rsidRPr="00583E64" w:rsidRDefault="003A7339" w:rsidP="00BB6A36">
            <w:pPr>
              <w:pStyle w:val="72TabletextTablesTableFigureBoxstyles"/>
              <w:rPr>
                <w:sz w:val="18"/>
                <w:szCs w:val="18"/>
              </w:rPr>
            </w:pPr>
            <w:r w:rsidRPr="00583E64">
              <w:rPr>
                <w:sz w:val="18"/>
                <w:szCs w:val="18"/>
              </w:rPr>
              <w:t>7.0 (4.2-11.0)</w:t>
            </w:r>
          </w:p>
        </w:tc>
      </w:tr>
      <w:tr w:rsidR="003A7339" w:rsidRPr="007A6A2D" w14:paraId="61BF0C46" w14:textId="77777777" w:rsidTr="00BB6A36">
        <w:trPr>
          <w:trHeight w:val="300"/>
        </w:trPr>
        <w:tc>
          <w:tcPr>
            <w:tcW w:w="2265" w:type="dxa"/>
            <w:shd w:val="clear" w:color="auto" w:fill="auto"/>
            <w:vAlign w:val="center"/>
          </w:tcPr>
          <w:p w14:paraId="12317D8A" w14:textId="77777777" w:rsidR="003A7339" w:rsidRPr="00491C3F" w:rsidRDefault="003A7339" w:rsidP="00BB6A36">
            <w:pPr>
              <w:pStyle w:val="72TabletextTablesTableFigureBoxstyles"/>
              <w:rPr>
                <w:b/>
                <w:sz w:val="18"/>
                <w:szCs w:val="18"/>
              </w:rPr>
            </w:pPr>
          </w:p>
        </w:tc>
        <w:tc>
          <w:tcPr>
            <w:tcW w:w="1347" w:type="dxa"/>
            <w:shd w:val="clear" w:color="auto" w:fill="auto"/>
            <w:vAlign w:val="center"/>
          </w:tcPr>
          <w:p w14:paraId="0FA9D45A" w14:textId="77777777" w:rsidR="003A7339" w:rsidRPr="00583E64" w:rsidRDefault="003A7339" w:rsidP="00BB6A36">
            <w:pPr>
              <w:pStyle w:val="72TabletextTablesTableFigureBoxstyles"/>
              <w:rPr>
                <w:sz w:val="18"/>
                <w:szCs w:val="18"/>
              </w:rPr>
            </w:pPr>
            <w:r w:rsidRPr="00583E64">
              <w:rPr>
                <w:sz w:val="18"/>
                <w:szCs w:val="18"/>
              </w:rPr>
              <w:t>Range</w:t>
            </w:r>
          </w:p>
        </w:tc>
        <w:tc>
          <w:tcPr>
            <w:tcW w:w="1609" w:type="dxa"/>
            <w:shd w:val="clear" w:color="auto" w:fill="auto"/>
            <w:vAlign w:val="center"/>
          </w:tcPr>
          <w:p w14:paraId="01444389" w14:textId="77777777" w:rsidR="003A7339" w:rsidRPr="00583E64" w:rsidRDefault="003A7339" w:rsidP="00BB6A36">
            <w:pPr>
              <w:pStyle w:val="72TabletextTablesTableFigureBoxstyles"/>
              <w:rPr>
                <w:sz w:val="18"/>
                <w:szCs w:val="18"/>
              </w:rPr>
            </w:pPr>
            <w:r w:rsidRPr="00583E64">
              <w:rPr>
                <w:sz w:val="18"/>
                <w:szCs w:val="18"/>
              </w:rPr>
              <w:t>0.6-66.4</w:t>
            </w:r>
          </w:p>
        </w:tc>
        <w:tc>
          <w:tcPr>
            <w:tcW w:w="1579" w:type="dxa"/>
            <w:shd w:val="clear" w:color="auto" w:fill="auto"/>
            <w:vAlign w:val="center"/>
          </w:tcPr>
          <w:p w14:paraId="32DF9325" w14:textId="77777777" w:rsidR="003A7339" w:rsidRPr="00583E64" w:rsidRDefault="003A7339" w:rsidP="00BB6A36">
            <w:pPr>
              <w:pStyle w:val="72TabletextTablesTableFigureBoxstyles"/>
              <w:rPr>
                <w:sz w:val="18"/>
                <w:szCs w:val="18"/>
              </w:rPr>
            </w:pPr>
            <w:r w:rsidRPr="00583E64">
              <w:rPr>
                <w:sz w:val="18"/>
                <w:szCs w:val="18"/>
              </w:rPr>
              <w:t>1.0-44.7</w:t>
            </w:r>
          </w:p>
        </w:tc>
        <w:tc>
          <w:tcPr>
            <w:tcW w:w="1070" w:type="dxa"/>
            <w:shd w:val="clear" w:color="auto" w:fill="auto"/>
            <w:vAlign w:val="center"/>
          </w:tcPr>
          <w:p w14:paraId="461CCB02" w14:textId="77777777" w:rsidR="003A7339" w:rsidRPr="00583E64" w:rsidRDefault="003A7339" w:rsidP="00BB6A36">
            <w:pPr>
              <w:pStyle w:val="72TabletextTablesTableFigureBoxstyles"/>
              <w:rPr>
                <w:sz w:val="18"/>
                <w:szCs w:val="18"/>
              </w:rPr>
            </w:pPr>
            <w:r w:rsidRPr="00583E64">
              <w:rPr>
                <w:sz w:val="18"/>
                <w:szCs w:val="18"/>
              </w:rPr>
              <w:t>1.2-44.7</w:t>
            </w:r>
          </w:p>
        </w:tc>
        <w:tc>
          <w:tcPr>
            <w:tcW w:w="1076" w:type="dxa"/>
            <w:shd w:val="clear" w:color="auto" w:fill="auto"/>
            <w:vAlign w:val="center"/>
          </w:tcPr>
          <w:p w14:paraId="59A4E587" w14:textId="77777777" w:rsidR="003A7339" w:rsidRPr="00583E64" w:rsidRDefault="003A7339" w:rsidP="00BB6A36">
            <w:pPr>
              <w:pStyle w:val="72TabletextTablesTableFigureBoxstyles"/>
              <w:rPr>
                <w:sz w:val="18"/>
                <w:szCs w:val="18"/>
              </w:rPr>
            </w:pPr>
            <w:r w:rsidRPr="00583E64">
              <w:rPr>
                <w:sz w:val="18"/>
                <w:szCs w:val="18"/>
              </w:rPr>
              <w:t>1.1-37.2</w:t>
            </w:r>
          </w:p>
        </w:tc>
        <w:tc>
          <w:tcPr>
            <w:tcW w:w="1593" w:type="dxa"/>
            <w:shd w:val="clear" w:color="auto" w:fill="auto"/>
            <w:vAlign w:val="center"/>
          </w:tcPr>
          <w:p w14:paraId="26064D74" w14:textId="77777777" w:rsidR="003A7339" w:rsidRPr="00583E64" w:rsidRDefault="003A7339" w:rsidP="00BB6A36">
            <w:pPr>
              <w:pStyle w:val="72TabletextTablesTableFigureBoxstyles"/>
              <w:rPr>
                <w:sz w:val="18"/>
                <w:szCs w:val="18"/>
              </w:rPr>
            </w:pPr>
            <w:r w:rsidRPr="00583E64">
              <w:rPr>
                <w:sz w:val="18"/>
                <w:szCs w:val="18"/>
              </w:rPr>
              <w:t>1.0-39.1</w:t>
            </w:r>
          </w:p>
        </w:tc>
        <w:tc>
          <w:tcPr>
            <w:tcW w:w="1687" w:type="dxa"/>
            <w:shd w:val="clear" w:color="auto" w:fill="auto"/>
            <w:vAlign w:val="center"/>
          </w:tcPr>
          <w:p w14:paraId="5AD613B6" w14:textId="77777777" w:rsidR="003A7339" w:rsidRPr="00583E64" w:rsidRDefault="003A7339" w:rsidP="00BB6A36">
            <w:pPr>
              <w:pStyle w:val="72TabletextTablesTableFigureBoxstyles"/>
              <w:rPr>
                <w:sz w:val="18"/>
                <w:szCs w:val="18"/>
              </w:rPr>
            </w:pPr>
            <w:r w:rsidRPr="00583E64">
              <w:rPr>
                <w:sz w:val="18"/>
                <w:szCs w:val="18"/>
              </w:rPr>
              <w:t>0.6-66.4</w:t>
            </w:r>
          </w:p>
        </w:tc>
      </w:tr>
      <w:tr w:rsidR="003A7339" w:rsidRPr="007A6A2D" w14:paraId="5B0F3843" w14:textId="77777777" w:rsidTr="00BB6A36">
        <w:trPr>
          <w:trHeight w:val="300"/>
        </w:trPr>
        <w:tc>
          <w:tcPr>
            <w:tcW w:w="2265" w:type="dxa"/>
            <w:shd w:val="clear" w:color="auto" w:fill="auto"/>
            <w:vAlign w:val="center"/>
          </w:tcPr>
          <w:p w14:paraId="7946CD7E" w14:textId="77777777" w:rsidR="003A7339" w:rsidRPr="00491C3F" w:rsidRDefault="003A7339" w:rsidP="00BB6A36">
            <w:pPr>
              <w:pStyle w:val="72TabletextTablesTableFigureBoxstyles"/>
              <w:rPr>
                <w:b/>
                <w:sz w:val="18"/>
                <w:szCs w:val="18"/>
              </w:rPr>
            </w:pPr>
            <w:r w:rsidRPr="00491C3F">
              <w:rPr>
                <w:b/>
                <w:sz w:val="18"/>
                <w:szCs w:val="18"/>
              </w:rPr>
              <w:t xml:space="preserve">HbA1c               </w:t>
            </w:r>
          </w:p>
        </w:tc>
        <w:tc>
          <w:tcPr>
            <w:tcW w:w="1347" w:type="dxa"/>
            <w:shd w:val="clear" w:color="auto" w:fill="auto"/>
            <w:vAlign w:val="center"/>
          </w:tcPr>
          <w:p w14:paraId="2C46427A" w14:textId="77777777" w:rsidR="003A7339" w:rsidRPr="00583E64" w:rsidRDefault="003A7339" w:rsidP="00BB6A36">
            <w:pPr>
              <w:pStyle w:val="72TabletextTablesTableFigureBoxstyles"/>
              <w:rPr>
                <w:sz w:val="18"/>
                <w:szCs w:val="18"/>
              </w:rPr>
            </w:pPr>
            <w:r w:rsidRPr="00583E64">
              <w:rPr>
                <w:sz w:val="18"/>
                <w:szCs w:val="18"/>
              </w:rPr>
              <w:t xml:space="preserve">Observed, </w:t>
            </w:r>
            <w:r w:rsidRPr="00583E64">
              <w:rPr>
                <w:i/>
                <w:iCs/>
                <w:sz w:val="18"/>
                <w:szCs w:val="18"/>
              </w:rPr>
              <w:t>n</w:t>
            </w:r>
          </w:p>
        </w:tc>
        <w:tc>
          <w:tcPr>
            <w:tcW w:w="1609" w:type="dxa"/>
            <w:shd w:val="clear" w:color="auto" w:fill="auto"/>
            <w:vAlign w:val="center"/>
          </w:tcPr>
          <w:p w14:paraId="1E7104C9" w14:textId="77777777" w:rsidR="003A7339" w:rsidRPr="00583E64" w:rsidRDefault="003A7339" w:rsidP="00BB6A36">
            <w:pPr>
              <w:pStyle w:val="72TabletextTablesTableFigureBoxstyles"/>
              <w:rPr>
                <w:sz w:val="18"/>
                <w:szCs w:val="18"/>
              </w:rPr>
            </w:pPr>
            <w:r w:rsidRPr="00583E64">
              <w:rPr>
                <w:sz w:val="18"/>
                <w:szCs w:val="18"/>
              </w:rPr>
              <w:t>2269</w:t>
            </w:r>
          </w:p>
        </w:tc>
        <w:tc>
          <w:tcPr>
            <w:tcW w:w="1579" w:type="dxa"/>
            <w:shd w:val="clear" w:color="auto" w:fill="auto"/>
            <w:vAlign w:val="center"/>
          </w:tcPr>
          <w:p w14:paraId="70D14AEA" w14:textId="77777777" w:rsidR="003A7339" w:rsidRPr="00583E64" w:rsidRDefault="003A7339" w:rsidP="00BB6A36">
            <w:pPr>
              <w:pStyle w:val="72TabletextTablesTableFigureBoxstyles"/>
              <w:rPr>
                <w:sz w:val="18"/>
                <w:szCs w:val="18"/>
              </w:rPr>
            </w:pPr>
            <w:r w:rsidRPr="00583E64">
              <w:rPr>
                <w:sz w:val="18"/>
                <w:szCs w:val="18"/>
              </w:rPr>
              <w:t>2232</w:t>
            </w:r>
          </w:p>
        </w:tc>
        <w:tc>
          <w:tcPr>
            <w:tcW w:w="1070" w:type="dxa"/>
            <w:shd w:val="clear" w:color="auto" w:fill="auto"/>
            <w:vAlign w:val="center"/>
          </w:tcPr>
          <w:p w14:paraId="2833E02E" w14:textId="77777777" w:rsidR="003A7339" w:rsidRPr="00583E64" w:rsidRDefault="003A7339" w:rsidP="00BB6A36">
            <w:pPr>
              <w:pStyle w:val="72TabletextTablesTableFigureBoxstyles"/>
              <w:rPr>
                <w:sz w:val="18"/>
                <w:szCs w:val="18"/>
              </w:rPr>
            </w:pPr>
            <w:r w:rsidRPr="00583E64">
              <w:rPr>
                <w:sz w:val="18"/>
                <w:szCs w:val="18"/>
              </w:rPr>
              <w:t>197</w:t>
            </w:r>
          </w:p>
        </w:tc>
        <w:tc>
          <w:tcPr>
            <w:tcW w:w="1076" w:type="dxa"/>
            <w:shd w:val="clear" w:color="auto" w:fill="auto"/>
            <w:vAlign w:val="center"/>
          </w:tcPr>
          <w:p w14:paraId="692C1136" w14:textId="77777777" w:rsidR="003A7339" w:rsidRPr="00583E64" w:rsidRDefault="003A7339" w:rsidP="00BB6A36">
            <w:pPr>
              <w:pStyle w:val="72TabletextTablesTableFigureBoxstyles"/>
              <w:rPr>
                <w:sz w:val="18"/>
                <w:szCs w:val="18"/>
              </w:rPr>
            </w:pPr>
            <w:r w:rsidRPr="00583E64">
              <w:rPr>
                <w:sz w:val="18"/>
                <w:szCs w:val="18"/>
              </w:rPr>
              <w:t>211</w:t>
            </w:r>
          </w:p>
        </w:tc>
        <w:tc>
          <w:tcPr>
            <w:tcW w:w="1593" w:type="dxa"/>
            <w:shd w:val="clear" w:color="auto" w:fill="auto"/>
            <w:vAlign w:val="center"/>
          </w:tcPr>
          <w:p w14:paraId="5A9D2FEA" w14:textId="77777777" w:rsidR="003A7339" w:rsidRPr="00583E64" w:rsidRDefault="003A7339" w:rsidP="00BB6A36">
            <w:pPr>
              <w:pStyle w:val="72TabletextTablesTableFigureBoxstyles"/>
              <w:rPr>
                <w:sz w:val="18"/>
                <w:szCs w:val="18"/>
              </w:rPr>
            </w:pPr>
            <w:r w:rsidRPr="00583E64">
              <w:rPr>
                <w:sz w:val="18"/>
                <w:szCs w:val="18"/>
              </w:rPr>
              <w:t>1824</w:t>
            </w:r>
          </w:p>
        </w:tc>
        <w:tc>
          <w:tcPr>
            <w:tcW w:w="1687" w:type="dxa"/>
            <w:shd w:val="clear" w:color="auto" w:fill="auto"/>
            <w:vAlign w:val="center"/>
          </w:tcPr>
          <w:p w14:paraId="5B44020B" w14:textId="77777777" w:rsidR="003A7339" w:rsidRPr="00583E64" w:rsidRDefault="003A7339" w:rsidP="00BB6A36">
            <w:pPr>
              <w:pStyle w:val="72TabletextTablesTableFigureBoxstyles"/>
              <w:rPr>
                <w:sz w:val="18"/>
                <w:szCs w:val="18"/>
              </w:rPr>
            </w:pPr>
            <w:r w:rsidRPr="00583E64">
              <w:rPr>
                <w:sz w:val="18"/>
                <w:szCs w:val="18"/>
              </w:rPr>
              <w:t>4501</w:t>
            </w:r>
          </w:p>
        </w:tc>
      </w:tr>
      <w:tr w:rsidR="003A7339" w:rsidRPr="007A6A2D" w14:paraId="4DD36ACB" w14:textId="77777777" w:rsidTr="00BB6A36">
        <w:trPr>
          <w:trHeight w:val="300"/>
        </w:trPr>
        <w:tc>
          <w:tcPr>
            <w:tcW w:w="2265" w:type="dxa"/>
            <w:shd w:val="clear" w:color="auto" w:fill="auto"/>
            <w:vAlign w:val="center"/>
          </w:tcPr>
          <w:p w14:paraId="71EE3B21" w14:textId="77777777" w:rsidR="003A7339" w:rsidRPr="00491C3F" w:rsidRDefault="003A7339" w:rsidP="00BB6A36">
            <w:pPr>
              <w:pStyle w:val="72TabletextTablesTableFigureBoxstyles"/>
              <w:rPr>
                <w:b/>
                <w:sz w:val="18"/>
                <w:szCs w:val="18"/>
              </w:rPr>
            </w:pPr>
            <w:r w:rsidRPr="00491C3F">
              <w:rPr>
                <w:b/>
                <w:sz w:val="18"/>
                <w:szCs w:val="18"/>
              </w:rPr>
              <w:t xml:space="preserve">                           </w:t>
            </w:r>
          </w:p>
        </w:tc>
        <w:tc>
          <w:tcPr>
            <w:tcW w:w="1347" w:type="dxa"/>
            <w:shd w:val="clear" w:color="auto" w:fill="auto"/>
            <w:vAlign w:val="center"/>
          </w:tcPr>
          <w:p w14:paraId="5B5F4431" w14:textId="77777777" w:rsidR="003A7339" w:rsidRPr="00583E64" w:rsidRDefault="003A7339" w:rsidP="00BB6A36">
            <w:pPr>
              <w:pStyle w:val="72TabletextTablesTableFigureBoxstyles"/>
              <w:rPr>
                <w:sz w:val="18"/>
                <w:szCs w:val="18"/>
              </w:rPr>
            </w:pPr>
            <w:r w:rsidRPr="00583E64">
              <w:rPr>
                <w:sz w:val="18"/>
                <w:szCs w:val="18"/>
              </w:rPr>
              <w:t xml:space="preserve">Unknown, </w:t>
            </w:r>
            <w:r w:rsidRPr="00583E64">
              <w:rPr>
                <w:i/>
                <w:iCs/>
                <w:sz w:val="18"/>
                <w:szCs w:val="18"/>
              </w:rPr>
              <w:t>n</w:t>
            </w:r>
          </w:p>
        </w:tc>
        <w:tc>
          <w:tcPr>
            <w:tcW w:w="1609" w:type="dxa"/>
            <w:shd w:val="clear" w:color="auto" w:fill="auto"/>
            <w:vAlign w:val="center"/>
          </w:tcPr>
          <w:p w14:paraId="70C7F885" w14:textId="77777777" w:rsidR="003A7339" w:rsidRPr="00583E64" w:rsidRDefault="003A7339" w:rsidP="00BB6A36">
            <w:pPr>
              <w:pStyle w:val="72TabletextTablesTableFigureBoxstyles"/>
              <w:rPr>
                <w:sz w:val="18"/>
                <w:szCs w:val="18"/>
              </w:rPr>
            </w:pPr>
            <w:r w:rsidRPr="00583E64">
              <w:rPr>
                <w:sz w:val="18"/>
                <w:szCs w:val="18"/>
              </w:rPr>
              <w:t>0</w:t>
            </w:r>
          </w:p>
        </w:tc>
        <w:tc>
          <w:tcPr>
            <w:tcW w:w="1579" w:type="dxa"/>
            <w:shd w:val="clear" w:color="auto" w:fill="auto"/>
            <w:vAlign w:val="center"/>
          </w:tcPr>
          <w:p w14:paraId="4295F5A9" w14:textId="77777777" w:rsidR="003A7339" w:rsidRPr="00583E64" w:rsidRDefault="003A7339" w:rsidP="00BB6A36">
            <w:pPr>
              <w:pStyle w:val="72TabletextTablesTableFigureBoxstyles"/>
              <w:rPr>
                <w:sz w:val="18"/>
                <w:szCs w:val="18"/>
              </w:rPr>
            </w:pPr>
            <w:r w:rsidRPr="00583E64">
              <w:rPr>
                <w:sz w:val="18"/>
                <w:szCs w:val="18"/>
              </w:rPr>
              <w:t>2</w:t>
            </w:r>
          </w:p>
        </w:tc>
        <w:tc>
          <w:tcPr>
            <w:tcW w:w="1070" w:type="dxa"/>
            <w:shd w:val="clear" w:color="auto" w:fill="auto"/>
            <w:vAlign w:val="center"/>
          </w:tcPr>
          <w:p w14:paraId="0DFE2B3D" w14:textId="77777777" w:rsidR="003A7339" w:rsidRPr="00583E64" w:rsidRDefault="003A7339" w:rsidP="00BB6A36">
            <w:pPr>
              <w:pStyle w:val="72TabletextTablesTableFigureBoxstyles"/>
              <w:rPr>
                <w:sz w:val="18"/>
                <w:szCs w:val="18"/>
              </w:rPr>
            </w:pPr>
            <w:r w:rsidRPr="00583E64">
              <w:rPr>
                <w:sz w:val="18"/>
                <w:szCs w:val="18"/>
              </w:rPr>
              <w:t>0</w:t>
            </w:r>
          </w:p>
        </w:tc>
        <w:tc>
          <w:tcPr>
            <w:tcW w:w="1076" w:type="dxa"/>
            <w:shd w:val="clear" w:color="auto" w:fill="auto"/>
            <w:vAlign w:val="center"/>
          </w:tcPr>
          <w:p w14:paraId="6ACD8AA4" w14:textId="77777777" w:rsidR="003A7339" w:rsidRPr="00583E64" w:rsidRDefault="003A7339" w:rsidP="00BB6A36">
            <w:pPr>
              <w:pStyle w:val="72TabletextTablesTableFigureBoxstyles"/>
              <w:rPr>
                <w:sz w:val="18"/>
                <w:szCs w:val="18"/>
              </w:rPr>
            </w:pPr>
            <w:r w:rsidRPr="00583E64">
              <w:rPr>
                <w:sz w:val="18"/>
                <w:szCs w:val="18"/>
              </w:rPr>
              <w:t>0</w:t>
            </w:r>
          </w:p>
        </w:tc>
        <w:tc>
          <w:tcPr>
            <w:tcW w:w="1593" w:type="dxa"/>
            <w:shd w:val="clear" w:color="auto" w:fill="auto"/>
            <w:vAlign w:val="center"/>
          </w:tcPr>
          <w:p w14:paraId="6A4C9A5B" w14:textId="77777777" w:rsidR="003A7339" w:rsidRPr="00583E64" w:rsidRDefault="003A7339" w:rsidP="00BB6A36">
            <w:pPr>
              <w:pStyle w:val="72TabletextTablesTableFigureBoxstyles"/>
              <w:rPr>
                <w:sz w:val="18"/>
                <w:szCs w:val="18"/>
              </w:rPr>
            </w:pPr>
            <w:r w:rsidRPr="00583E64">
              <w:rPr>
                <w:sz w:val="18"/>
                <w:szCs w:val="18"/>
              </w:rPr>
              <w:t>2</w:t>
            </w:r>
          </w:p>
        </w:tc>
        <w:tc>
          <w:tcPr>
            <w:tcW w:w="1687" w:type="dxa"/>
            <w:shd w:val="clear" w:color="auto" w:fill="auto"/>
            <w:vAlign w:val="center"/>
          </w:tcPr>
          <w:p w14:paraId="17CA7ABD" w14:textId="77777777" w:rsidR="003A7339" w:rsidRPr="00583E64" w:rsidRDefault="003A7339" w:rsidP="00BB6A36">
            <w:pPr>
              <w:pStyle w:val="72TabletextTablesTableFigureBoxstyles"/>
              <w:rPr>
                <w:sz w:val="18"/>
                <w:szCs w:val="18"/>
              </w:rPr>
            </w:pPr>
            <w:r w:rsidRPr="00583E64">
              <w:rPr>
                <w:sz w:val="18"/>
                <w:szCs w:val="18"/>
              </w:rPr>
              <w:t>2</w:t>
            </w:r>
          </w:p>
        </w:tc>
      </w:tr>
      <w:tr w:rsidR="003A7339" w:rsidRPr="007A6A2D" w14:paraId="78A10493" w14:textId="77777777" w:rsidTr="00BB6A36">
        <w:trPr>
          <w:trHeight w:val="300"/>
        </w:trPr>
        <w:tc>
          <w:tcPr>
            <w:tcW w:w="2265" w:type="dxa"/>
            <w:shd w:val="clear" w:color="auto" w:fill="auto"/>
            <w:vAlign w:val="center"/>
          </w:tcPr>
          <w:p w14:paraId="42B4C82F" w14:textId="77777777" w:rsidR="003A7339" w:rsidRPr="00491C3F" w:rsidRDefault="003A7339" w:rsidP="00BB6A36">
            <w:pPr>
              <w:pStyle w:val="72TabletextTablesTableFigureBoxstyles"/>
              <w:rPr>
                <w:b/>
                <w:sz w:val="18"/>
                <w:szCs w:val="18"/>
              </w:rPr>
            </w:pPr>
            <w:r w:rsidRPr="00491C3F">
              <w:rPr>
                <w:b/>
                <w:sz w:val="18"/>
                <w:szCs w:val="18"/>
              </w:rPr>
              <w:t xml:space="preserve">     (mmol/mol)    </w:t>
            </w:r>
          </w:p>
        </w:tc>
        <w:tc>
          <w:tcPr>
            <w:tcW w:w="1347" w:type="dxa"/>
            <w:shd w:val="clear" w:color="auto" w:fill="auto"/>
            <w:vAlign w:val="center"/>
          </w:tcPr>
          <w:p w14:paraId="2C709622" w14:textId="77777777" w:rsidR="003A7339" w:rsidRPr="00583E64" w:rsidRDefault="003A7339" w:rsidP="00BB6A36">
            <w:pPr>
              <w:pStyle w:val="72TabletextTablesTableFigureBoxstyles"/>
              <w:rPr>
                <w:sz w:val="18"/>
                <w:szCs w:val="18"/>
              </w:rPr>
            </w:pPr>
            <w:r w:rsidRPr="00583E64">
              <w:rPr>
                <w:sz w:val="18"/>
                <w:szCs w:val="18"/>
              </w:rPr>
              <w:t>Median (IQR)</w:t>
            </w:r>
          </w:p>
        </w:tc>
        <w:tc>
          <w:tcPr>
            <w:tcW w:w="1609" w:type="dxa"/>
            <w:shd w:val="clear" w:color="auto" w:fill="auto"/>
            <w:vAlign w:val="center"/>
          </w:tcPr>
          <w:p w14:paraId="763C4EC5" w14:textId="77777777" w:rsidR="003A7339" w:rsidRPr="00583E64" w:rsidRDefault="003A7339" w:rsidP="00BB6A36">
            <w:pPr>
              <w:pStyle w:val="72TabletextTablesTableFigureBoxstyles"/>
              <w:rPr>
                <w:sz w:val="18"/>
                <w:szCs w:val="18"/>
              </w:rPr>
            </w:pPr>
            <w:r w:rsidRPr="00583E64">
              <w:rPr>
                <w:sz w:val="18"/>
                <w:szCs w:val="18"/>
              </w:rPr>
              <w:t>51 (44-61)</w:t>
            </w:r>
          </w:p>
        </w:tc>
        <w:tc>
          <w:tcPr>
            <w:tcW w:w="1579" w:type="dxa"/>
            <w:shd w:val="clear" w:color="auto" w:fill="auto"/>
            <w:vAlign w:val="center"/>
          </w:tcPr>
          <w:p w14:paraId="02A6D328" w14:textId="77777777" w:rsidR="003A7339" w:rsidRPr="00583E64" w:rsidRDefault="003A7339" w:rsidP="00BB6A36">
            <w:pPr>
              <w:pStyle w:val="72TabletextTablesTableFigureBoxstyles"/>
              <w:rPr>
                <w:sz w:val="18"/>
                <w:szCs w:val="18"/>
              </w:rPr>
            </w:pPr>
            <w:r w:rsidRPr="00583E64">
              <w:rPr>
                <w:sz w:val="18"/>
                <w:szCs w:val="18"/>
              </w:rPr>
              <w:t>52 (44-63)</w:t>
            </w:r>
          </w:p>
        </w:tc>
        <w:tc>
          <w:tcPr>
            <w:tcW w:w="1070" w:type="dxa"/>
            <w:shd w:val="clear" w:color="auto" w:fill="auto"/>
            <w:vAlign w:val="center"/>
          </w:tcPr>
          <w:p w14:paraId="54FF551C" w14:textId="77777777" w:rsidR="003A7339" w:rsidRPr="00583E64" w:rsidRDefault="003A7339" w:rsidP="00BB6A36">
            <w:pPr>
              <w:pStyle w:val="72TabletextTablesTableFigureBoxstyles"/>
              <w:rPr>
                <w:sz w:val="18"/>
                <w:szCs w:val="18"/>
              </w:rPr>
            </w:pPr>
            <w:r w:rsidRPr="00583E64">
              <w:rPr>
                <w:sz w:val="18"/>
                <w:szCs w:val="18"/>
              </w:rPr>
              <w:t>67 (53-84)</w:t>
            </w:r>
          </w:p>
        </w:tc>
        <w:tc>
          <w:tcPr>
            <w:tcW w:w="1076" w:type="dxa"/>
            <w:shd w:val="clear" w:color="auto" w:fill="auto"/>
            <w:vAlign w:val="center"/>
          </w:tcPr>
          <w:p w14:paraId="6270FA20" w14:textId="77777777" w:rsidR="003A7339" w:rsidRPr="00583E64" w:rsidRDefault="003A7339" w:rsidP="00BB6A36">
            <w:pPr>
              <w:pStyle w:val="72TabletextTablesTableFigureBoxstyles"/>
              <w:rPr>
                <w:sz w:val="18"/>
                <w:szCs w:val="18"/>
              </w:rPr>
            </w:pPr>
            <w:r w:rsidRPr="00583E64">
              <w:rPr>
                <w:sz w:val="18"/>
                <w:szCs w:val="18"/>
              </w:rPr>
              <w:t>58 (51-67)</w:t>
            </w:r>
          </w:p>
        </w:tc>
        <w:tc>
          <w:tcPr>
            <w:tcW w:w="1593" w:type="dxa"/>
            <w:shd w:val="clear" w:color="auto" w:fill="auto"/>
            <w:vAlign w:val="center"/>
          </w:tcPr>
          <w:p w14:paraId="23387E22" w14:textId="77777777" w:rsidR="003A7339" w:rsidRPr="00583E64" w:rsidRDefault="003A7339" w:rsidP="00BB6A36">
            <w:pPr>
              <w:pStyle w:val="72TabletextTablesTableFigureBoxstyles"/>
              <w:rPr>
                <w:sz w:val="18"/>
                <w:szCs w:val="18"/>
              </w:rPr>
            </w:pPr>
            <w:r w:rsidRPr="00583E64">
              <w:rPr>
                <w:sz w:val="18"/>
                <w:szCs w:val="18"/>
              </w:rPr>
              <w:t>50 (44-60)</w:t>
            </w:r>
          </w:p>
        </w:tc>
        <w:tc>
          <w:tcPr>
            <w:tcW w:w="1687" w:type="dxa"/>
            <w:shd w:val="clear" w:color="auto" w:fill="auto"/>
            <w:vAlign w:val="center"/>
          </w:tcPr>
          <w:p w14:paraId="494BB664" w14:textId="77777777" w:rsidR="003A7339" w:rsidRPr="00583E64" w:rsidRDefault="003A7339" w:rsidP="00BB6A36">
            <w:pPr>
              <w:pStyle w:val="72TabletextTablesTableFigureBoxstyles"/>
              <w:rPr>
                <w:sz w:val="18"/>
                <w:szCs w:val="18"/>
              </w:rPr>
            </w:pPr>
            <w:r w:rsidRPr="00583E64">
              <w:rPr>
                <w:sz w:val="18"/>
                <w:szCs w:val="18"/>
              </w:rPr>
              <w:t>51 (44-62)</w:t>
            </w:r>
          </w:p>
        </w:tc>
      </w:tr>
      <w:tr w:rsidR="003A7339" w:rsidRPr="007A6A2D" w14:paraId="4EDFAEB6" w14:textId="77777777" w:rsidTr="00BB6A36">
        <w:trPr>
          <w:trHeight w:val="300"/>
        </w:trPr>
        <w:tc>
          <w:tcPr>
            <w:tcW w:w="2265" w:type="dxa"/>
            <w:shd w:val="clear" w:color="auto" w:fill="auto"/>
            <w:vAlign w:val="center"/>
          </w:tcPr>
          <w:p w14:paraId="54396AF8" w14:textId="77777777" w:rsidR="003A7339" w:rsidRPr="00491C3F" w:rsidRDefault="003A7339" w:rsidP="00BB6A36">
            <w:pPr>
              <w:pStyle w:val="72TabletextTablesTableFigureBoxstyles"/>
              <w:rPr>
                <w:b/>
                <w:sz w:val="18"/>
                <w:szCs w:val="18"/>
              </w:rPr>
            </w:pPr>
            <w:r w:rsidRPr="00491C3F">
              <w:rPr>
                <w:b/>
                <w:sz w:val="18"/>
                <w:szCs w:val="18"/>
              </w:rPr>
              <w:t xml:space="preserve">     (mmol/mol)               </w:t>
            </w:r>
          </w:p>
        </w:tc>
        <w:tc>
          <w:tcPr>
            <w:tcW w:w="1347" w:type="dxa"/>
            <w:shd w:val="clear" w:color="auto" w:fill="auto"/>
            <w:vAlign w:val="center"/>
          </w:tcPr>
          <w:p w14:paraId="39C997C4" w14:textId="77777777" w:rsidR="003A7339" w:rsidRPr="00583E64" w:rsidRDefault="003A7339" w:rsidP="00BB6A36">
            <w:pPr>
              <w:pStyle w:val="72TabletextTablesTableFigureBoxstyles"/>
              <w:rPr>
                <w:sz w:val="18"/>
                <w:szCs w:val="18"/>
              </w:rPr>
            </w:pPr>
            <w:r w:rsidRPr="00583E64">
              <w:rPr>
                <w:sz w:val="18"/>
                <w:szCs w:val="18"/>
              </w:rPr>
              <w:t>Range</w:t>
            </w:r>
          </w:p>
        </w:tc>
        <w:tc>
          <w:tcPr>
            <w:tcW w:w="1609" w:type="dxa"/>
            <w:shd w:val="clear" w:color="auto" w:fill="auto"/>
            <w:vAlign w:val="center"/>
          </w:tcPr>
          <w:p w14:paraId="05D014B8" w14:textId="77777777" w:rsidR="003A7339" w:rsidRPr="00583E64" w:rsidRDefault="003A7339" w:rsidP="00BB6A36">
            <w:pPr>
              <w:pStyle w:val="72TabletextTablesTableFigureBoxstyles"/>
              <w:rPr>
                <w:sz w:val="18"/>
                <w:szCs w:val="18"/>
              </w:rPr>
            </w:pPr>
            <w:r w:rsidRPr="00583E64">
              <w:rPr>
                <w:sz w:val="18"/>
                <w:szCs w:val="18"/>
              </w:rPr>
              <w:t>26-146</w:t>
            </w:r>
          </w:p>
        </w:tc>
        <w:tc>
          <w:tcPr>
            <w:tcW w:w="1579" w:type="dxa"/>
            <w:shd w:val="clear" w:color="auto" w:fill="auto"/>
            <w:vAlign w:val="center"/>
          </w:tcPr>
          <w:p w14:paraId="1AB79A82" w14:textId="77777777" w:rsidR="003A7339" w:rsidRPr="00583E64" w:rsidRDefault="003A7339" w:rsidP="00BB6A36">
            <w:pPr>
              <w:pStyle w:val="72TabletextTablesTableFigureBoxstyles"/>
              <w:rPr>
                <w:sz w:val="18"/>
                <w:szCs w:val="18"/>
              </w:rPr>
            </w:pPr>
            <w:r w:rsidRPr="00583E64">
              <w:rPr>
                <w:sz w:val="18"/>
                <w:szCs w:val="18"/>
              </w:rPr>
              <w:t>28-155</w:t>
            </w:r>
          </w:p>
        </w:tc>
        <w:tc>
          <w:tcPr>
            <w:tcW w:w="1070" w:type="dxa"/>
            <w:shd w:val="clear" w:color="auto" w:fill="auto"/>
            <w:vAlign w:val="center"/>
          </w:tcPr>
          <w:p w14:paraId="10AF2188" w14:textId="77777777" w:rsidR="003A7339" w:rsidRPr="00583E64" w:rsidRDefault="003A7339" w:rsidP="00BB6A36">
            <w:pPr>
              <w:pStyle w:val="72TabletextTablesTableFigureBoxstyles"/>
              <w:rPr>
                <w:sz w:val="18"/>
                <w:szCs w:val="18"/>
              </w:rPr>
            </w:pPr>
            <w:r w:rsidRPr="00583E64">
              <w:rPr>
                <w:sz w:val="18"/>
                <w:szCs w:val="18"/>
              </w:rPr>
              <w:t>33-134</w:t>
            </w:r>
          </w:p>
        </w:tc>
        <w:tc>
          <w:tcPr>
            <w:tcW w:w="1076" w:type="dxa"/>
            <w:shd w:val="clear" w:color="auto" w:fill="auto"/>
            <w:vAlign w:val="center"/>
          </w:tcPr>
          <w:p w14:paraId="29A609A4" w14:textId="77777777" w:rsidR="003A7339" w:rsidRPr="00583E64" w:rsidRDefault="003A7339" w:rsidP="00BB6A36">
            <w:pPr>
              <w:pStyle w:val="72TabletextTablesTableFigureBoxstyles"/>
              <w:rPr>
                <w:sz w:val="18"/>
                <w:szCs w:val="18"/>
              </w:rPr>
            </w:pPr>
            <w:r w:rsidRPr="00583E64">
              <w:rPr>
                <w:sz w:val="18"/>
                <w:szCs w:val="18"/>
              </w:rPr>
              <w:t>34-155</w:t>
            </w:r>
          </w:p>
        </w:tc>
        <w:tc>
          <w:tcPr>
            <w:tcW w:w="1593" w:type="dxa"/>
            <w:shd w:val="clear" w:color="auto" w:fill="auto"/>
            <w:vAlign w:val="center"/>
          </w:tcPr>
          <w:p w14:paraId="61CCAAFF" w14:textId="77777777" w:rsidR="003A7339" w:rsidRPr="00583E64" w:rsidRDefault="003A7339" w:rsidP="00BB6A36">
            <w:pPr>
              <w:pStyle w:val="72TabletextTablesTableFigureBoxstyles"/>
              <w:rPr>
                <w:sz w:val="18"/>
                <w:szCs w:val="18"/>
              </w:rPr>
            </w:pPr>
            <w:r w:rsidRPr="00583E64">
              <w:rPr>
                <w:sz w:val="18"/>
                <w:szCs w:val="18"/>
              </w:rPr>
              <w:t>28-104</w:t>
            </w:r>
          </w:p>
        </w:tc>
        <w:tc>
          <w:tcPr>
            <w:tcW w:w="1687" w:type="dxa"/>
            <w:shd w:val="clear" w:color="auto" w:fill="auto"/>
            <w:vAlign w:val="center"/>
          </w:tcPr>
          <w:p w14:paraId="03C8F15A" w14:textId="77777777" w:rsidR="003A7339" w:rsidRPr="00583E64" w:rsidRDefault="003A7339" w:rsidP="00BB6A36">
            <w:pPr>
              <w:pStyle w:val="72TabletextTablesTableFigureBoxstyles"/>
              <w:rPr>
                <w:sz w:val="18"/>
                <w:szCs w:val="18"/>
              </w:rPr>
            </w:pPr>
            <w:r w:rsidRPr="00583E64">
              <w:rPr>
                <w:sz w:val="18"/>
                <w:szCs w:val="18"/>
              </w:rPr>
              <w:t>26-155</w:t>
            </w:r>
          </w:p>
        </w:tc>
      </w:tr>
      <w:tr w:rsidR="003A7339" w:rsidRPr="007A6A2D" w14:paraId="4EDEAB68" w14:textId="77777777" w:rsidTr="00BB6A36">
        <w:trPr>
          <w:trHeight w:val="300"/>
        </w:trPr>
        <w:tc>
          <w:tcPr>
            <w:tcW w:w="2265" w:type="dxa"/>
            <w:shd w:val="clear" w:color="auto" w:fill="auto"/>
            <w:vAlign w:val="center"/>
          </w:tcPr>
          <w:p w14:paraId="763E4B9D" w14:textId="77777777" w:rsidR="003A7339" w:rsidRPr="00491C3F" w:rsidRDefault="003A7339" w:rsidP="00BB6A36">
            <w:pPr>
              <w:pStyle w:val="72TabletextTablesTableFigureBoxstyles"/>
              <w:rPr>
                <w:b/>
                <w:sz w:val="18"/>
                <w:szCs w:val="18"/>
              </w:rPr>
            </w:pPr>
            <w:r w:rsidRPr="00491C3F">
              <w:rPr>
                <w:b/>
                <w:sz w:val="18"/>
                <w:szCs w:val="18"/>
              </w:rPr>
              <w:t xml:space="preserve">     (%)    </w:t>
            </w:r>
          </w:p>
        </w:tc>
        <w:tc>
          <w:tcPr>
            <w:tcW w:w="1347" w:type="dxa"/>
            <w:shd w:val="clear" w:color="auto" w:fill="auto"/>
            <w:vAlign w:val="center"/>
          </w:tcPr>
          <w:p w14:paraId="4EE7BB86" w14:textId="77777777" w:rsidR="003A7339" w:rsidRPr="00583E64" w:rsidRDefault="003A7339" w:rsidP="00BB6A36">
            <w:pPr>
              <w:pStyle w:val="72TabletextTablesTableFigureBoxstyles"/>
              <w:rPr>
                <w:sz w:val="18"/>
                <w:szCs w:val="18"/>
              </w:rPr>
            </w:pPr>
            <w:r w:rsidRPr="00583E64">
              <w:rPr>
                <w:sz w:val="18"/>
                <w:szCs w:val="18"/>
              </w:rPr>
              <w:t>Median (IQR)</w:t>
            </w:r>
          </w:p>
        </w:tc>
        <w:tc>
          <w:tcPr>
            <w:tcW w:w="1609" w:type="dxa"/>
            <w:shd w:val="clear" w:color="auto" w:fill="auto"/>
            <w:vAlign w:val="center"/>
          </w:tcPr>
          <w:p w14:paraId="2B11D654" w14:textId="77777777" w:rsidR="003A7339" w:rsidRPr="00583E64" w:rsidRDefault="003A7339" w:rsidP="00BB6A36">
            <w:pPr>
              <w:pStyle w:val="72TabletextTablesTableFigureBoxstyles"/>
              <w:rPr>
                <w:sz w:val="18"/>
                <w:szCs w:val="18"/>
              </w:rPr>
            </w:pPr>
            <w:r w:rsidRPr="00583E64">
              <w:rPr>
                <w:sz w:val="18"/>
                <w:szCs w:val="18"/>
              </w:rPr>
              <w:t>6.8 (6.2-7.7)</w:t>
            </w:r>
          </w:p>
        </w:tc>
        <w:tc>
          <w:tcPr>
            <w:tcW w:w="1579" w:type="dxa"/>
            <w:shd w:val="clear" w:color="auto" w:fill="auto"/>
            <w:vAlign w:val="center"/>
          </w:tcPr>
          <w:p w14:paraId="66581567" w14:textId="77777777" w:rsidR="003A7339" w:rsidRPr="00583E64" w:rsidRDefault="003A7339" w:rsidP="00BB6A36">
            <w:pPr>
              <w:pStyle w:val="72TabletextTablesTableFigureBoxstyles"/>
              <w:rPr>
                <w:sz w:val="18"/>
                <w:szCs w:val="18"/>
              </w:rPr>
            </w:pPr>
            <w:r w:rsidRPr="00583E64">
              <w:rPr>
                <w:sz w:val="18"/>
                <w:szCs w:val="18"/>
              </w:rPr>
              <w:t>6.9 (6.2-7.9)</w:t>
            </w:r>
          </w:p>
        </w:tc>
        <w:tc>
          <w:tcPr>
            <w:tcW w:w="1070" w:type="dxa"/>
            <w:shd w:val="clear" w:color="auto" w:fill="auto"/>
            <w:vAlign w:val="center"/>
          </w:tcPr>
          <w:p w14:paraId="5C39F5CB" w14:textId="77777777" w:rsidR="003A7339" w:rsidRPr="00583E64" w:rsidRDefault="003A7339" w:rsidP="00BB6A36">
            <w:pPr>
              <w:pStyle w:val="72TabletextTablesTableFigureBoxstyles"/>
              <w:rPr>
                <w:sz w:val="18"/>
                <w:szCs w:val="18"/>
              </w:rPr>
            </w:pPr>
            <w:r w:rsidRPr="00583E64">
              <w:rPr>
                <w:sz w:val="18"/>
                <w:szCs w:val="18"/>
              </w:rPr>
              <w:t>8.3 (7.0-9.8)</w:t>
            </w:r>
          </w:p>
        </w:tc>
        <w:tc>
          <w:tcPr>
            <w:tcW w:w="1076" w:type="dxa"/>
            <w:shd w:val="clear" w:color="auto" w:fill="auto"/>
            <w:vAlign w:val="center"/>
          </w:tcPr>
          <w:p w14:paraId="369763BC" w14:textId="77777777" w:rsidR="003A7339" w:rsidRPr="00583E64" w:rsidRDefault="003A7339" w:rsidP="00BB6A36">
            <w:pPr>
              <w:pStyle w:val="72TabletextTablesTableFigureBoxstyles"/>
              <w:rPr>
                <w:sz w:val="18"/>
                <w:szCs w:val="18"/>
              </w:rPr>
            </w:pPr>
            <w:r w:rsidRPr="00583E64">
              <w:rPr>
                <w:sz w:val="18"/>
                <w:szCs w:val="18"/>
              </w:rPr>
              <w:t>7.5 (6.8-8.3)</w:t>
            </w:r>
          </w:p>
        </w:tc>
        <w:tc>
          <w:tcPr>
            <w:tcW w:w="1593" w:type="dxa"/>
            <w:shd w:val="clear" w:color="auto" w:fill="auto"/>
            <w:vAlign w:val="center"/>
          </w:tcPr>
          <w:p w14:paraId="68D9E7DB" w14:textId="77777777" w:rsidR="003A7339" w:rsidRPr="00583E64" w:rsidRDefault="003A7339" w:rsidP="00BB6A36">
            <w:pPr>
              <w:pStyle w:val="72TabletextTablesTableFigureBoxstyles"/>
              <w:rPr>
                <w:sz w:val="18"/>
                <w:szCs w:val="18"/>
              </w:rPr>
            </w:pPr>
            <w:r w:rsidRPr="00583E64">
              <w:rPr>
                <w:sz w:val="18"/>
                <w:szCs w:val="18"/>
              </w:rPr>
              <w:t>6.7 (6.2-7.6)</w:t>
            </w:r>
          </w:p>
        </w:tc>
        <w:tc>
          <w:tcPr>
            <w:tcW w:w="1687" w:type="dxa"/>
            <w:shd w:val="clear" w:color="auto" w:fill="auto"/>
            <w:vAlign w:val="center"/>
          </w:tcPr>
          <w:p w14:paraId="0AA09E1E" w14:textId="77777777" w:rsidR="003A7339" w:rsidRPr="00583E64" w:rsidRDefault="003A7339" w:rsidP="00BB6A36">
            <w:pPr>
              <w:pStyle w:val="72TabletextTablesTableFigureBoxstyles"/>
              <w:rPr>
                <w:sz w:val="18"/>
                <w:szCs w:val="18"/>
              </w:rPr>
            </w:pPr>
            <w:r w:rsidRPr="00583E64">
              <w:rPr>
                <w:sz w:val="18"/>
                <w:szCs w:val="18"/>
              </w:rPr>
              <w:t>6.8 (6.2-8.8)</w:t>
            </w:r>
          </w:p>
        </w:tc>
      </w:tr>
      <w:tr w:rsidR="003A7339" w:rsidRPr="007A6A2D" w14:paraId="237C9C4F" w14:textId="77777777" w:rsidTr="00BB6A36">
        <w:trPr>
          <w:trHeight w:val="300"/>
        </w:trPr>
        <w:tc>
          <w:tcPr>
            <w:tcW w:w="2265" w:type="dxa"/>
            <w:shd w:val="clear" w:color="auto" w:fill="auto"/>
            <w:vAlign w:val="center"/>
          </w:tcPr>
          <w:p w14:paraId="4F628BB3" w14:textId="77777777" w:rsidR="003A7339" w:rsidRPr="00491C3F" w:rsidRDefault="003A7339" w:rsidP="00BB6A36">
            <w:pPr>
              <w:pStyle w:val="72TabletextTablesTableFigureBoxstyles"/>
              <w:rPr>
                <w:b/>
                <w:sz w:val="18"/>
                <w:szCs w:val="18"/>
              </w:rPr>
            </w:pPr>
            <w:r w:rsidRPr="00491C3F">
              <w:rPr>
                <w:b/>
                <w:sz w:val="18"/>
                <w:szCs w:val="18"/>
              </w:rPr>
              <w:t xml:space="preserve">     (%)               </w:t>
            </w:r>
          </w:p>
        </w:tc>
        <w:tc>
          <w:tcPr>
            <w:tcW w:w="1347" w:type="dxa"/>
            <w:shd w:val="clear" w:color="auto" w:fill="auto"/>
            <w:vAlign w:val="center"/>
          </w:tcPr>
          <w:p w14:paraId="1296207B" w14:textId="77777777" w:rsidR="003A7339" w:rsidRPr="00583E64" w:rsidRDefault="003A7339" w:rsidP="00BB6A36">
            <w:pPr>
              <w:pStyle w:val="72TabletextTablesTableFigureBoxstyles"/>
              <w:rPr>
                <w:sz w:val="18"/>
                <w:szCs w:val="18"/>
              </w:rPr>
            </w:pPr>
            <w:r w:rsidRPr="00583E64">
              <w:rPr>
                <w:sz w:val="18"/>
                <w:szCs w:val="18"/>
              </w:rPr>
              <w:t>Range</w:t>
            </w:r>
          </w:p>
        </w:tc>
        <w:tc>
          <w:tcPr>
            <w:tcW w:w="1609" w:type="dxa"/>
            <w:shd w:val="clear" w:color="auto" w:fill="auto"/>
            <w:vAlign w:val="center"/>
          </w:tcPr>
          <w:p w14:paraId="2468C8FB" w14:textId="77777777" w:rsidR="003A7339" w:rsidRPr="00583E64" w:rsidRDefault="003A7339" w:rsidP="00BB6A36">
            <w:pPr>
              <w:pStyle w:val="72TabletextTablesTableFigureBoxstyles"/>
              <w:rPr>
                <w:sz w:val="18"/>
                <w:szCs w:val="18"/>
              </w:rPr>
            </w:pPr>
            <w:r w:rsidRPr="00583E64">
              <w:rPr>
                <w:sz w:val="18"/>
                <w:szCs w:val="18"/>
              </w:rPr>
              <w:t>4.5-15.5</w:t>
            </w:r>
          </w:p>
        </w:tc>
        <w:tc>
          <w:tcPr>
            <w:tcW w:w="1579" w:type="dxa"/>
            <w:shd w:val="clear" w:color="auto" w:fill="auto"/>
            <w:vAlign w:val="center"/>
          </w:tcPr>
          <w:p w14:paraId="62F304CC" w14:textId="77777777" w:rsidR="003A7339" w:rsidRPr="00583E64" w:rsidRDefault="003A7339" w:rsidP="00BB6A36">
            <w:pPr>
              <w:pStyle w:val="72TabletextTablesTableFigureBoxstyles"/>
              <w:rPr>
                <w:sz w:val="18"/>
                <w:szCs w:val="18"/>
              </w:rPr>
            </w:pPr>
            <w:r w:rsidRPr="00583E64">
              <w:rPr>
                <w:sz w:val="18"/>
                <w:szCs w:val="18"/>
              </w:rPr>
              <w:t>4.7-16.3</w:t>
            </w:r>
          </w:p>
        </w:tc>
        <w:tc>
          <w:tcPr>
            <w:tcW w:w="1070" w:type="dxa"/>
            <w:shd w:val="clear" w:color="auto" w:fill="auto"/>
            <w:vAlign w:val="center"/>
          </w:tcPr>
          <w:p w14:paraId="200BE81E" w14:textId="77777777" w:rsidR="003A7339" w:rsidRPr="00583E64" w:rsidRDefault="003A7339" w:rsidP="00BB6A36">
            <w:pPr>
              <w:pStyle w:val="72TabletextTablesTableFigureBoxstyles"/>
              <w:rPr>
                <w:sz w:val="18"/>
                <w:szCs w:val="18"/>
              </w:rPr>
            </w:pPr>
            <w:r w:rsidRPr="00583E64">
              <w:rPr>
                <w:sz w:val="18"/>
                <w:szCs w:val="18"/>
              </w:rPr>
              <w:t>5.2-14.4</w:t>
            </w:r>
          </w:p>
        </w:tc>
        <w:tc>
          <w:tcPr>
            <w:tcW w:w="1076" w:type="dxa"/>
            <w:shd w:val="clear" w:color="auto" w:fill="auto"/>
            <w:vAlign w:val="center"/>
          </w:tcPr>
          <w:p w14:paraId="03D490DB" w14:textId="77777777" w:rsidR="003A7339" w:rsidRPr="00583E64" w:rsidRDefault="003A7339" w:rsidP="00BB6A36">
            <w:pPr>
              <w:pStyle w:val="72TabletextTablesTableFigureBoxstyles"/>
              <w:rPr>
                <w:sz w:val="18"/>
                <w:szCs w:val="18"/>
              </w:rPr>
            </w:pPr>
            <w:r w:rsidRPr="00583E64">
              <w:rPr>
                <w:sz w:val="18"/>
                <w:szCs w:val="18"/>
              </w:rPr>
              <w:t>5.3-16.3</w:t>
            </w:r>
          </w:p>
        </w:tc>
        <w:tc>
          <w:tcPr>
            <w:tcW w:w="1593" w:type="dxa"/>
            <w:shd w:val="clear" w:color="auto" w:fill="auto"/>
            <w:vAlign w:val="center"/>
          </w:tcPr>
          <w:p w14:paraId="0CC5DFC1" w14:textId="77777777" w:rsidR="003A7339" w:rsidRPr="00583E64" w:rsidRDefault="003A7339" w:rsidP="00BB6A36">
            <w:pPr>
              <w:pStyle w:val="72TabletextTablesTableFigureBoxstyles"/>
              <w:rPr>
                <w:sz w:val="18"/>
                <w:szCs w:val="18"/>
              </w:rPr>
            </w:pPr>
            <w:r w:rsidRPr="00583E64">
              <w:rPr>
                <w:sz w:val="18"/>
                <w:szCs w:val="18"/>
              </w:rPr>
              <w:t>4.7-11.7</w:t>
            </w:r>
          </w:p>
        </w:tc>
        <w:tc>
          <w:tcPr>
            <w:tcW w:w="1687" w:type="dxa"/>
            <w:shd w:val="clear" w:color="auto" w:fill="auto"/>
            <w:vAlign w:val="center"/>
          </w:tcPr>
          <w:p w14:paraId="1E259973" w14:textId="77777777" w:rsidR="003A7339" w:rsidRPr="00583E64" w:rsidRDefault="003A7339" w:rsidP="00BB6A36">
            <w:pPr>
              <w:pStyle w:val="72TabletextTablesTableFigureBoxstyles"/>
              <w:rPr>
                <w:sz w:val="18"/>
                <w:szCs w:val="18"/>
              </w:rPr>
            </w:pPr>
            <w:r w:rsidRPr="00583E64">
              <w:rPr>
                <w:sz w:val="18"/>
                <w:szCs w:val="18"/>
              </w:rPr>
              <w:t>4.5-16.3</w:t>
            </w:r>
          </w:p>
        </w:tc>
      </w:tr>
      <w:tr w:rsidR="003A7339" w:rsidRPr="007A6A2D" w14:paraId="43031411" w14:textId="77777777" w:rsidTr="00BB6A36">
        <w:trPr>
          <w:trHeight w:val="300"/>
        </w:trPr>
        <w:tc>
          <w:tcPr>
            <w:tcW w:w="2265" w:type="dxa"/>
            <w:shd w:val="clear" w:color="auto" w:fill="auto"/>
            <w:vAlign w:val="center"/>
          </w:tcPr>
          <w:p w14:paraId="7E8539C5" w14:textId="77777777" w:rsidR="003A7339" w:rsidRPr="00491C3F" w:rsidRDefault="003A7339" w:rsidP="00BB6A36">
            <w:pPr>
              <w:pStyle w:val="72TabletextTablesTableFigureBoxstyles"/>
              <w:rPr>
                <w:b/>
                <w:sz w:val="18"/>
                <w:szCs w:val="18"/>
              </w:rPr>
            </w:pPr>
            <w:r w:rsidRPr="00491C3F">
              <w:rPr>
                <w:b/>
                <w:sz w:val="18"/>
                <w:szCs w:val="18"/>
              </w:rPr>
              <w:t xml:space="preserve">Systolic blood pressure    </w:t>
            </w:r>
          </w:p>
        </w:tc>
        <w:tc>
          <w:tcPr>
            <w:tcW w:w="1347" w:type="dxa"/>
            <w:shd w:val="clear" w:color="auto" w:fill="auto"/>
            <w:vAlign w:val="center"/>
          </w:tcPr>
          <w:p w14:paraId="580627D0" w14:textId="77777777" w:rsidR="003A7339" w:rsidRPr="00583E64" w:rsidRDefault="003A7339" w:rsidP="00BB6A36">
            <w:pPr>
              <w:pStyle w:val="72TabletextTablesTableFigureBoxstyles"/>
              <w:rPr>
                <w:sz w:val="18"/>
                <w:szCs w:val="18"/>
              </w:rPr>
            </w:pPr>
            <w:r w:rsidRPr="00583E64">
              <w:rPr>
                <w:sz w:val="18"/>
                <w:szCs w:val="18"/>
              </w:rPr>
              <w:t xml:space="preserve">Observed, </w:t>
            </w:r>
            <w:r w:rsidRPr="00583E64">
              <w:rPr>
                <w:i/>
                <w:iCs/>
                <w:sz w:val="18"/>
                <w:szCs w:val="18"/>
              </w:rPr>
              <w:t>n</w:t>
            </w:r>
          </w:p>
        </w:tc>
        <w:tc>
          <w:tcPr>
            <w:tcW w:w="1609" w:type="dxa"/>
            <w:shd w:val="clear" w:color="auto" w:fill="auto"/>
            <w:vAlign w:val="center"/>
          </w:tcPr>
          <w:p w14:paraId="7F322A1B" w14:textId="77777777" w:rsidR="003A7339" w:rsidRPr="00583E64" w:rsidRDefault="003A7339" w:rsidP="00BB6A36">
            <w:pPr>
              <w:pStyle w:val="72TabletextTablesTableFigureBoxstyles"/>
              <w:rPr>
                <w:sz w:val="18"/>
                <w:szCs w:val="18"/>
              </w:rPr>
            </w:pPr>
            <w:r w:rsidRPr="00583E64">
              <w:rPr>
                <w:sz w:val="18"/>
                <w:szCs w:val="18"/>
              </w:rPr>
              <w:t>2268</w:t>
            </w:r>
          </w:p>
        </w:tc>
        <w:tc>
          <w:tcPr>
            <w:tcW w:w="1579" w:type="dxa"/>
            <w:shd w:val="clear" w:color="auto" w:fill="auto"/>
            <w:vAlign w:val="center"/>
          </w:tcPr>
          <w:p w14:paraId="42863BF4" w14:textId="77777777" w:rsidR="003A7339" w:rsidRPr="00583E64" w:rsidRDefault="003A7339" w:rsidP="00BB6A36">
            <w:pPr>
              <w:pStyle w:val="72TabletextTablesTableFigureBoxstyles"/>
              <w:rPr>
                <w:sz w:val="18"/>
                <w:szCs w:val="18"/>
              </w:rPr>
            </w:pPr>
            <w:r w:rsidRPr="00583E64">
              <w:rPr>
                <w:sz w:val="18"/>
                <w:szCs w:val="18"/>
              </w:rPr>
              <w:t>2234</w:t>
            </w:r>
          </w:p>
        </w:tc>
        <w:tc>
          <w:tcPr>
            <w:tcW w:w="1070" w:type="dxa"/>
            <w:shd w:val="clear" w:color="auto" w:fill="auto"/>
            <w:vAlign w:val="center"/>
          </w:tcPr>
          <w:p w14:paraId="32B6DA15" w14:textId="77777777" w:rsidR="003A7339" w:rsidRPr="00583E64" w:rsidRDefault="003A7339" w:rsidP="00BB6A36">
            <w:pPr>
              <w:pStyle w:val="72TabletextTablesTableFigureBoxstyles"/>
              <w:rPr>
                <w:sz w:val="18"/>
                <w:szCs w:val="18"/>
              </w:rPr>
            </w:pPr>
            <w:r w:rsidRPr="00583E64">
              <w:rPr>
                <w:sz w:val="18"/>
                <w:szCs w:val="18"/>
              </w:rPr>
              <w:t>197</w:t>
            </w:r>
          </w:p>
        </w:tc>
        <w:tc>
          <w:tcPr>
            <w:tcW w:w="1076" w:type="dxa"/>
            <w:shd w:val="clear" w:color="auto" w:fill="auto"/>
            <w:vAlign w:val="center"/>
          </w:tcPr>
          <w:p w14:paraId="2BD91453" w14:textId="77777777" w:rsidR="003A7339" w:rsidRPr="00583E64" w:rsidRDefault="003A7339" w:rsidP="00BB6A36">
            <w:pPr>
              <w:pStyle w:val="72TabletextTablesTableFigureBoxstyles"/>
              <w:rPr>
                <w:sz w:val="18"/>
                <w:szCs w:val="18"/>
              </w:rPr>
            </w:pPr>
            <w:r w:rsidRPr="00583E64">
              <w:rPr>
                <w:sz w:val="18"/>
                <w:szCs w:val="18"/>
              </w:rPr>
              <w:t>211</w:t>
            </w:r>
          </w:p>
        </w:tc>
        <w:tc>
          <w:tcPr>
            <w:tcW w:w="1593" w:type="dxa"/>
            <w:shd w:val="clear" w:color="auto" w:fill="auto"/>
            <w:vAlign w:val="center"/>
          </w:tcPr>
          <w:p w14:paraId="41ED6C93" w14:textId="77777777" w:rsidR="003A7339" w:rsidRPr="00583E64" w:rsidRDefault="003A7339" w:rsidP="00BB6A36">
            <w:pPr>
              <w:pStyle w:val="72TabletextTablesTableFigureBoxstyles"/>
              <w:rPr>
                <w:sz w:val="18"/>
                <w:szCs w:val="18"/>
              </w:rPr>
            </w:pPr>
            <w:r w:rsidRPr="00583E64">
              <w:rPr>
                <w:sz w:val="18"/>
                <w:szCs w:val="18"/>
              </w:rPr>
              <w:t>1826</w:t>
            </w:r>
          </w:p>
        </w:tc>
        <w:tc>
          <w:tcPr>
            <w:tcW w:w="1687" w:type="dxa"/>
            <w:shd w:val="clear" w:color="auto" w:fill="auto"/>
            <w:vAlign w:val="center"/>
          </w:tcPr>
          <w:p w14:paraId="4C6B14A0" w14:textId="77777777" w:rsidR="003A7339" w:rsidRPr="00583E64" w:rsidRDefault="003A7339" w:rsidP="00BB6A36">
            <w:pPr>
              <w:pStyle w:val="72TabletextTablesTableFigureBoxstyles"/>
              <w:rPr>
                <w:sz w:val="18"/>
                <w:szCs w:val="18"/>
              </w:rPr>
            </w:pPr>
            <w:r w:rsidRPr="00583E64">
              <w:rPr>
                <w:sz w:val="18"/>
                <w:szCs w:val="18"/>
              </w:rPr>
              <w:t>4502</w:t>
            </w:r>
          </w:p>
        </w:tc>
      </w:tr>
      <w:tr w:rsidR="003A7339" w:rsidRPr="007A6A2D" w14:paraId="6259A874" w14:textId="77777777" w:rsidTr="00BB6A36">
        <w:trPr>
          <w:trHeight w:val="300"/>
        </w:trPr>
        <w:tc>
          <w:tcPr>
            <w:tcW w:w="2265" w:type="dxa"/>
            <w:shd w:val="clear" w:color="auto" w:fill="auto"/>
            <w:vAlign w:val="center"/>
          </w:tcPr>
          <w:p w14:paraId="6825B720" w14:textId="77777777" w:rsidR="003A7339" w:rsidRPr="00491C3F" w:rsidRDefault="003A7339" w:rsidP="00BB6A36">
            <w:pPr>
              <w:pStyle w:val="72TabletextTablesTableFigureBoxstyles"/>
              <w:rPr>
                <w:b/>
                <w:sz w:val="18"/>
                <w:szCs w:val="18"/>
              </w:rPr>
            </w:pPr>
            <w:r w:rsidRPr="00491C3F">
              <w:rPr>
                <w:b/>
                <w:sz w:val="18"/>
                <w:szCs w:val="18"/>
              </w:rPr>
              <w:t xml:space="preserve">     (mmHg)</w:t>
            </w:r>
          </w:p>
        </w:tc>
        <w:tc>
          <w:tcPr>
            <w:tcW w:w="1347" w:type="dxa"/>
            <w:shd w:val="clear" w:color="auto" w:fill="auto"/>
            <w:vAlign w:val="center"/>
          </w:tcPr>
          <w:p w14:paraId="09EF367F" w14:textId="77777777" w:rsidR="003A7339" w:rsidRPr="00583E64" w:rsidRDefault="003A7339" w:rsidP="00BB6A36">
            <w:pPr>
              <w:pStyle w:val="72TabletextTablesTableFigureBoxstyles"/>
              <w:rPr>
                <w:sz w:val="18"/>
                <w:szCs w:val="18"/>
              </w:rPr>
            </w:pPr>
            <w:r w:rsidRPr="00583E64">
              <w:rPr>
                <w:sz w:val="18"/>
                <w:szCs w:val="18"/>
              </w:rPr>
              <w:t xml:space="preserve">Unknown, </w:t>
            </w:r>
            <w:r w:rsidRPr="00583E64">
              <w:rPr>
                <w:i/>
                <w:iCs/>
                <w:sz w:val="18"/>
                <w:szCs w:val="18"/>
              </w:rPr>
              <w:t>n</w:t>
            </w:r>
          </w:p>
        </w:tc>
        <w:tc>
          <w:tcPr>
            <w:tcW w:w="1609" w:type="dxa"/>
            <w:shd w:val="clear" w:color="auto" w:fill="auto"/>
            <w:vAlign w:val="center"/>
          </w:tcPr>
          <w:p w14:paraId="390A60E2" w14:textId="77777777" w:rsidR="003A7339" w:rsidRPr="00583E64" w:rsidRDefault="003A7339" w:rsidP="00BB6A36">
            <w:pPr>
              <w:pStyle w:val="72TabletextTablesTableFigureBoxstyles"/>
              <w:rPr>
                <w:sz w:val="18"/>
                <w:szCs w:val="18"/>
              </w:rPr>
            </w:pPr>
            <w:r w:rsidRPr="00583E64">
              <w:rPr>
                <w:sz w:val="18"/>
                <w:szCs w:val="18"/>
              </w:rPr>
              <w:t>1</w:t>
            </w:r>
          </w:p>
        </w:tc>
        <w:tc>
          <w:tcPr>
            <w:tcW w:w="1579" w:type="dxa"/>
            <w:shd w:val="clear" w:color="auto" w:fill="auto"/>
            <w:vAlign w:val="center"/>
          </w:tcPr>
          <w:p w14:paraId="5E338129" w14:textId="77777777" w:rsidR="003A7339" w:rsidRPr="00583E64" w:rsidRDefault="003A7339" w:rsidP="00BB6A36">
            <w:pPr>
              <w:pStyle w:val="72TabletextTablesTableFigureBoxstyles"/>
              <w:rPr>
                <w:sz w:val="18"/>
                <w:szCs w:val="18"/>
              </w:rPr>
            </w:pPr>
            <w:r w:rsidRPr="00583E64">
              <w:rPr>
                <w:sz w:val="18"/>
                <w:szCs w:val="18"/>
              </w:rPr>
              <w:t>0</w:t>
            </w:r>
          </w:p>
        </w:tc>
        <w:tc>
          <w:tcPr>
            <w:tcW w:w="1070" w:type="dxa"/>
            <w:shd w:val="clear" w:color="auto" w:fill="auto"/>
            <w:vAlign w:val="center"/>
          </w:tcPr>
          <w:p w14:paraId="78EEF189" w14:textId="77777777" w:rsidR="003A7339" w:rsidRPr="00583E64" w:rsidRDefault="003A7339" w:rsidP="00BB6A36">
            <w:pPr>
              <w:pStyle w:val="72TabletextTablesTableFigureBoxstyles"/>
              <w:rPr>
                <w:sz w:val="18"/>
                <w:szCs w:val="18"/>
              </w:rPr>
            </w:pPr>
            <w:r w:rsidRPr="00583E64">
              <w:rPr>
                <w:sz w:val="18"/>
                <w:szCs w:val="18"/>
              </w:rPr>
              <w:t>0</w:t>
            </w:r>
          </w:p>
        </w:tc>
        <w:tc>
          <w:tcPr>
            <w:tcW w:w="1076" w:type="dxa"/>
            <w:shd w:val="clear" w:color="auto" w:fill="auto"/>
            <w:vAlign w:val="center"/>
          </w:tcPr>
          <w:p w14:paraId="01B50757" w14:textId="77777777" w:rsidR="003A7339" w:rsidRPr="00583E64" w:rsidRDefault="003A7339" w:rsidP="00BB6A36">
            <w:pPr>
              <w:pStyle w:val="72TabletextTablesTableFigureBoxstyles"/>
              <w:rPr>
                <w:sz w:val="18"/>
                <w:szCs w:val="18"/>
              </w:rPr>
            </w:pPr>
            <w:r w:rsidRPr="00583E64">
              <w:rPr>
                <w:sz w:val="18"/>
                <w:szCs w:val="18"/>
              </w:rPr>
              <w:t>0</w:t>
            </w:r>
          </w:p>
        </w:tc>
        <w:tc>
          <w:tcPr>
            <w:tcW w:w="1593" w:type="dxa"/>
            <w:shd w:val="clear" w:color="auto" w:fill="auto"/>
            <w:vAlign w:val="center"/>
          </w:tcPr>
          <w:p w14:paraId="18E73DBE" w14:textId="77777777" w:rsidR="003A7339" w:rsidRPr="00583E64" w:rsidRDefault="003A7339" w:rsidP="00BB6A36">
            <w:pPr>
              <w:pStyle w:val="72TabletextTablesTableFigureBoxstyles"/>
              <w:rPr>
                <w:sz w:val="18"/>
                <w:szCs w:val="18"/>
              </w:rPr>
            </w:pPr>
            <w:r w:rsidRPr="00583E64">
              <w:rPr>
                <w:sz w:val="18"/>
                <w:szCs w:val="18"/>
              </w:rPr>
              <w:t>0</w:t>
            </w:r>
          </w:p>
        </w:tc>
        <w:tc>
          <w:tcPr>
            <w:tcW w:w="1687" w:type="dxa"/>
            <w:shd w:val="clear" w:color="auto" w:fill="auto"/>
            <w:vAlign w:val="center"/>
          </w:tcPr>
          <w:p w14:paraId="7A387126" w14:textId="77777777" w:rsidR="003A7339" w:rsidRPr="00583E64" w:rsidRDefault="003A7339" w:rsidP="00BB6A36">
            <w:pPr>
              <w:pStyle w:val="72TabletextTablesTableFigureBoxstyles"/>
              <w:rPr>
                <w:sz w:val="18"/>
                <w:szCs w:val="18"/>
              </w:rPr>
            </w:pPr>
            <w:r w:rsidRPr="00583E64">
              <w:rPr>
                <w:sz w:val="18"/>
                <w:szCs w:val="18"/>
              </w:rPr>
              <w:t>1</w:t>
            </w:r>
          </w:p>
        </w:tc>
      </w:tr>
      <w:tr w:rsidR="003A7339" w:rsidRPr="007A6A2D" w14:paraId="6D3A2926" w14:textId="77777777" w:rsidTr="00BB6A36">
        <w:trPr>
          <w:trHeight w:val="300"/>
        </w:trPr>
        <w:tc>
          <w:tcPr>
            <w:tcW w:w="2265" w:type="dxa"/>
            <w:shd w:val="clear" w:color="auto" w:fill="auto"/>
            <w:vAlign w:val="center"/>
          </w:tcPr>
          <w:p w14:paraId="24A0487A" w14:textId="77777777" w:rsidR="003A7339" w:rsidRPr="00491C3F" w:rsidRDefault="003A7339" w:rsidP="00BB6A36">
            <w:pPr>
              <w:pStyle w:val="72TabletextTablesTableFigureBoxstyles"/>
              <w:rPr>
                <w:b/>
                <w:sz w:val="18"/>
                <w:szCs w:val="18"/>
              </w:rPr>
            </w:pPr>
            <w:r w:rsidRPr="00491C3F">
              <w:rPr>
                <w:b/>
                <w:sz w:val="18"/>
                <w:szCs w:val="18"/>
              </w:rPr>
              <w:t xml:space="preserve">           </w:t>
            </w:r>
          </w:p>
        </w:tc>
        <w:tc>
          <w:tcPr>
            <w:tcW w:w="1347" w:type="dxa"/>
            <w:shd w:val="clear" w:color="auto" w:fill="auto"/>
            <w:vAlign w:val="center"/>
          </w:tcPr>
          <w:p w14:paraId="34093E19" w14:textId="77777777" w:rsidR="003A7339" w:rsidRPr="00583E64" w:rsidRDefault="003A7339" w:rsidP="00BB6A36">
            <w:pPr>
              <w:pStyle w:val="72TabletextTablesTableFigureBoxstyles"/>
              <w:rPr>
                <w:sz w:val="18"/>
                <w:szCs w:val="18"/>
              </w:rPr>
            </w:pPr>
            <w:r w:rsidRPr="00583E64">
              <w:rPr>
                <w:sz w:val="18"/>
                <w:szCs w:val="18"/>
              </w:rPr>
              <w:t>Median (IQR)</w:t>
            </w:r>
          </w:p>
        </w:tc>
        <w:tc>
          <w:tcPr>
            <w:tcW w:w="1609" w:type="dxa"/>
            <w:shd w:val="clear" w:color="auto" w:fill="auto"/>
            <w:vAlign w:val="center"/>
          </w:tcPr>
          <w:p w14:paraId="61A00D63" w14:textId="77777777" w:rsidR="003A7339" w:rsidRPr="00583E64" w:rsidRDefault="003A7339" w:rsidP="00BB6A36">
            <w:pPr>
              <w:pStyle w:val="72TabletextTablesTableFigureBoxstyles"/>
              <w:rPr>
                <w:sz w:val="18"/>
                <w:szCs w:val="18"/>
              </w:rPr>
            </w:pPr>
            <w:r w:rsidRPr="00583E64">
              <w:rPr>
                <w:sz w:val="18"/>
                <w:szCs w:val="18"/>
              </w:rPr>
              <w:t>130.0 (121.0-</w:t>
            </w:r>
            <w:r w:rsidRPr="00583E64">
              <w:rPr>
                <w:sz w:val="18"/>
                <w:szCs w:val="18"/>
              </w:rPr>
              <w:lastRenderedPageBreak/>
              <w:t>138.0)</w:t>
            </w:r>
          </w:p>
        </w:tc>
        <w:tc>
          <w:tcPr>
            <w:tcW w:w="1579" w:type="dxa"/>
            <w:shd w:val="clear" w:color="auto" w:fill="auto"/>
            <w:vAlign w:val="center"/>
          </w:tcPr>
          <w:p w14:paraId="542E73AB" w14:textId="77777777" w:rsidR="003A7339" w:rsidRPr="00583E64" w:rsidRDefault="003A7339" w:rsidP="00BB6A36">
            <w:pPr>
              <w:pStyle w:val="72TabletextTablesTableFigureBoxstyles"/>
              <w:rPr>
                <w:sz w:val="18"/>
                <w:szCs w:val="18"/>
              </w:rPr>
            </w:pPr>
            <w:r w:rsidRPr="00583E64">
              <w:rPr>
                <w:sz w:val="18"/>
                <w:szCs w:val="18"/>
              </w:rPr>
              <w:lastRenderedPageBreak/>
              <w:t>130.0 (122.0-</w:t>
            </w:r>
            <w:r w:rsidRPr="00583E64">
              <w:rPr>
                <w:sz w:val="18"/>
                <w:szCs w:val="18"/>
              </w:rPr>
              <w:lastRenderedPageBreak/>
              <w:t>138.0)</w:t>
            </w:r>
          </w:p>
        </w:tc>
        <w:tc>
          <w:tcPr>
            <w:tcW w:w="1070" w:type="dxa"/>
            <w:shd w:val="clear" w:color="auto" w:fill="auto"/>
            <w:vAlign w:val="center"/>
          </w:tcPr>
          <w:p w14:paraId="151845C2" w14:textId="77777777" w:rsidR="003A7339" w:rsidRPr="00583E64" w:rsidRDefault="003A7339" w:rsidP="00BB6A36">
            <w:pPr>
              <w:pStyle w:val="72TabletextTablesTableFigureBoxstyles"/>
              <w:rPr>
                <w:sz w:val="18"/>
                <w:szCs w:val="18"/>
              </w:rPr>
            </w:pPr>
            <w:r w:rsidRPr="00583E64">
              <w:rPr>
                <w:sz w:val="18"/>
                <w:szCs w:val="18"/>
              </w:rPr>
              <w:lastRenderedPageBreak/>
              <w:t>130.0 (124.0-</w:t>
            </w:r>
            <w:r w:rsidRPr="00583E64">
              <w:rPr>
                <w:sz w:val="18"/>
                <w:szCs w:val="18"/>
              </w:rPr>
              <w:lastRenderedPageBreak/>
              <w:t>138.0)</w:t>
            </w:r>
          </w:p>
        </w:tc>
        <w:tc>
          <w:tcPr>
            <w:tcW w:w="1076" w:type="dxa"/>
            <w:shd w:val="clear" w:color="auto" w:fill="auto"/>
            <w:vAlign w:val="center"/>
          </w:tcPr>
          <w:p w14:paraId="5F38E6C3" w14:textId="77777777" w:rsidR="003A7339" w:rsidRPr="00583E64" w:rsidRDefault="003A7339" w:rsidP="00BB6A36">
            <w:pPr>
              <w:pStyle w:val="72TabletextTablesTableFigureBoxstyles"/>
              <w:rPr>
                <w:sz w:val="18"/>
                <w:szCs w:val="18"/>
              </w:rPr>
            </w:pPr>
            <w:r w:rsidRPr="00583E64">
              <w:rPr>
                <w:sz w:val="18"/>
                <w:szCs w:val="18"/>
              </w:rPr>
              <w:lastRenderedPageBreak/>
              <w:t>132.0 (124.0-</w:t>
            </w:r>
            <w:r w:rsidRPr="00583E64">
              <w:rPr>
                <w:sz w:val="18"/>
                <w:szCs w:val="18"/>
              </w:rPr>
              <w:lastRenderedPageBreak/>
              <w:t>140.0)</w:t>
            </w:r>
          </w:p>
        </w:tc>
        <w:tc>
          <w:tcPr>
            <w:tcW w:w="1593" w:type="dxa"/>
            <w:shd w:val="clear" w:color="auto" w:fill="auto"/>
            <w:vAlign w:val="center"/>
          </w:tcPr>
          <w:p w14:paraId="24F9A507" w14:textId="77777777" w:rsidR="003A7339" w:rsidRPr="00583E64" w:rsidRDefault="003A7339" w:rsidP="00BB6A36">
            <w:pPr>
              <w:pStyle w:val="72TabletextTablesTableFigureBoxstyles"/>
              <w:rPr>
                <w:sz w:val="18"/>
                <w:szCs w:val="18"/>
              </w:rPr>
            </w:pPr>
            <w:r w:rsidRPr="00583E64">
              <w:rPr>
                <w:sz w:val="18"/>
                <w:szCs w:val="18"/>
              </w:rPr>
              <w:lastRenderedPageBreak/>
              <w:t>130.0 (122.0-</w:t>
            </w:r>
            <w:r w:rsidRPr="00583E64">
              <w:rPr>
                <w:sz w:val="18"/>
                <w:szCs w:val="18"/>
              </w:rPr>
              <w:lastRenderedPageBreak/>
              <w:t>138.0)</w:t>
            </w:r>
          </w:p>
        </w:tc>
        <w:tc>
          <w:tcPr>
            <w:tcW w:w="1687" w:type="dxa"/>
            <w:shd w:val="clear" w:color="auto" w:fill="auto"/>
            <w:vAlign w:val="center"/>
          </w:tcPr>
          <w:p w14:paraId="183CBD62" w14:textId="77777777" w:rsidR="003A7339" w:rsidRPr="00583E64" w:rsidRDefault="003A7339" w:rsidP="00BB6A36">
            <w:pPr>
              <w:pStyle w:val="72TabletextTablesTableFigureBoxstyles"/>
              <w:rPr>
                <w:sz w:val="18"/>
                <w:szCs w:val="18"/>
              </w:rPr>
            </w:pPr>
            <w:r w:rsidRPr="00583E64">
              <w:rPr>
                <w:sz w:val="18"/>
                <w:szCs w:val="18"/>
              </w:rPr>
              <w:lastRenderedPageBreak/>
              <w:t>130.0 (122.0-</w:t>
            </w:r>
            <w:r w:rsidRPr="00583E64">
              <w:rPr>
                <w:sz w:val="18"/>
                <w:szCs w:val="18"/>
              </w:rPr>
              <w:lastRenderedPageBreak/>
              <w:t>138.0)</w:t>
            </w:r>
          </w:p>
        </w:tc>
      </w:tr>
      <w:tr w:rsidR="003A7339" w:rsidRPr="007A6A2D" w14:paraId="3BD30037" w14:textId="77777777" w:rsidTr="00BB6A36">
        <w:trPr>
          <w:trHeight w:val="300"/>
        </w:trPr>
        <w:tc>
          <w:tcPr>
            <w:tcW w:w="2265" w:type="dxa"/>
            <w:shd w:val="clear" w:color="auto" w:fill="auto"/>
            <w:vAlign w:val="center"/>
          </w:tcPr>
          <w:p w14:paraId="6B497AC2" w14:textId="77777777" w:rsidR="003A7339" w:rsidRPr="00491C3F" w:rsidRDefault="003A7339" w:rsidP="00BB6A36">
            <w:pPr>
              <w:pStyle w:val="72TabletextTablesTableFigureBoxstyles"/>
              <w:rPr>
                <w:b/>
                <w:sz w:val="18"/>
                <w:szCs w:val="18"/>
              </w:rPr>
            </w:pPr>
          </w:p>
        </w:tc>
        <w:tc>
          <w:tcPr>
            <w:tcW w:w="1347" w:type="dxa"/>
            <w:shd w:val="clear" w:color="auto" w:fill="auto"/>
            <w:vAlign w:val="center"/>
          </w:tcPr>
          <w:p w14:paraId="7CF74A4D" w14:textId="77777777" w:rsidR="003A7339" w:rsidRPr="00583E64" w:rsidRDefault="003A7339" w:rsidP="00BB6A36">
            <w:pPr>
              <w:pStyle w:val="72TabletextTablesTableFigureBoxstyles"/>
              <w:rPr>
                <w:sz w:val="18"/>
                <w:szCs w:val="18"/>
              </w:rPr>
            </w:pPr>
            <w:r w:rsidRPr="00583E64">
              <w:rPr>
                <w:sz w:val="18"/>
                <w:szCs w:val="18"/>
              </w:rPr>
              <w:t>Range</w:t>
            </w:r>
          </w:p>
        </w:tc>
        <w:tc>
          <w:tcPr>
            <w:tcW w:w="1609" w:type="dxa"/>
            <w:shd w:val="clear" w:color="auto" w:fill="auto"/>
            <w:vAlign w:val="center"/>
          </w:tcPr>
          <w:p w14:paraId="35EA667B" w14:textId="77777777" w:rsidR="003A7339" w:rsidRPr="00583E64" w:rsidRDefault="003A7339" w:rsidP="00BB6A36">
            <w:pPr>
              <w:pStyle w:val="72TabletextTablesTableFigureBoxstyles"/>
              <w:rPr>
                <w:sz w:val="18"/>
                <w:szCs w:val="18"/>
              </w:rPr>
            </w:pPr>
            <w:r w:rsidRPr="00583E64">
              <w:rPr>
                <w:sz w:val="18"/>
                <w:szCs w:val="18"/>
              </w:rPr>
              <w:t>84.0-213.0</w:t>
            </w:r>
          </w:p>
        </w:tc>
        <w:tc>
          <w:tcPr>
            <w:tcW w:w="1579" w:type="dxa"/>
            <w:shd w:val="clear" w:color="auto" w:fill="auto"/>
            <w:vAlign w:val="center"/>
          </w:tcPr>
          <w:p w14:paraId="7C6A55EB" w14:textId="77777777" w:rsidR="003A7339" w:rsidRPr="00583E64" w:rsidRDefault="003A7339" w:rsidP="00BB6A36">
            <w:pPr>
              <w:pStyle w:val="72TabletextTablesTableFigureBoxstyles"/>
              <w:rPr>
                <w:sz w:val="18"/>
                <w:szCs w:val="18"/>
              </w:rPr>
            </w:pPr>
            <w:r w:rsidRPr="00583E64">
              <w:rPr>
                <w:sz w:val="18"/>
                <w:szCs w:val="18"/>
              </w:rPr>
              <w:t>90.0-204.0</w:t>
            </w:r>
          </w:p>
        </w:tc>
        <w:tc>
          <w:tcPr>
            <w:tcW w:w="1070" w:type="dxa"/>
            <w:shd w:val="clear" w:color="auto" w:fill="auto"/>
            <w:vAlign w:val="center"/>
          </w:tcPr>
          <w:p w14:paraId="166F2564" w14:textId="77777777" w:rsidR="003A7339" w:rsidRPr="00583E64" w:rsidRDefault="003A7339" w:rsidP="00BB6A36">
            <w:pPr>
              <w:pStyle w:val="72TabletextTablesTableFigureBoxstyles"/>
              <w:rPr>
                <w:sz w:val="18"/>
                <w:szCs w:val="18"/>
              </w:rPr>
            </w:pPr>
            <w:r w:rsidRPr="00583E64">
              <w:rPr>
                <w:sz w:val="18"/>
                <w:szCs w:val="18"/>
              </w:rPr>
              <w:t>93.0-175.0</w:t>
            </w:r>
          </w:p>
        </w:tc>
        <w:tc>
          <w:tcPr>
            <w:tcW w:w="1076" w:type="dxa"/>
            <w:shd w:val="clear" w:color="auto" w:fill="auto"/>
            <w:vAlign w:val="center"/>
          </w:tcPr>
          <w:p w14:paraId="40FA1B1C" w14:textId="77777777" w:rsidR="003A7339" w:rsidRPr="00583E64" w:rsidRDefault="003A7339" w:rsidP="00BB6A36">
            <w:pPr>
              <w:pStyle w:val="72TabletextTablesTableFigureBoxstyles"/>
              <w:rPr>
                <w:sz w:val="18"/>
                <w:szCs w:val="18"/>
              </w:rPr>
            </w:pPr>
            <w:r w:rsidRPr="00583E64">
              <w:rPr>
                <w:sz w:val="18"/>
                <w:szCs w:val="18"/>
              </w:rPr>
              <w:t>95.0-204.0</w:t>
            </w:r>
          </w:p>
        </w:tc>
        <w:tc>
          <w:tcPr>
            <w:tcW w:w="1593" w:type="dxa"/>
            <w:shd w:val="clear" w:color="auto" w:fill="auto"/>
            <w:vAlign w:val="center"/>
          </w:tcPr>
          <w:p w14:paraId="55EEDA56" w14:textId="77777777" w:rsidR="003A7339" w:rsidRPr="00583E64" w:rsidRDefault="003A7339" w:rsidP="00BB6A36">
            <w:pPr>
              <w:pStyle w:val="72TabletextTablesTableFigureBoxstyles"/>
              <w:rPr>
                <w:sz w:val="18"/>
                <w:szCs w:val="18"/>
              </w:rPr>
            </w:pPr>
            <w:r w:rsidRPr="00583E64">
              <w:rPr>
                <w:sz w:val="18"/>
                <w:szCs w:val="18"/>
              </w:rPr>
              <w:t>90.0-200.0</w:t>
            </w:r>
          </w:p>
        </w:tc>
        <w:tc>
          <w:tcPr>
            <w:tcW w:w="1687" w:type="dxa"/>
            <w:shd w:val="clear" w:color="auto" w:fill="auto"/>
            <w:vAlign w:val="center"/>
          </w:tcPr>
          <w:p w14:paraId="473AF4ED" w14:textId="77777777" w:rsidR="003A7339" w:rsidRPr="00583E64" w:rsidRDefault="003A7339" w:rsidP="00BB6A36">
            <w:pPr>
              <w:pStyle w:val="72TabletextTablesTableFigureBoxstyles"/>
              <w:rPr>
                <w:sz w:val="18"/>
                <w:szCs w:val="18"/>
              </w:rPr>
            </w:pPr>
            <w:r w:rsidRPr="00583E64">
              <w:rPr>
                <w:sz w:val="18"/>
                <w:szCs w:val="18"/>
              </w:rPr>
              <w:t>84.0-213.0</w:t>
            </w:r>
          </w:p>
        </w:tc>
      </w:tr>
      <w:tr w:rsidR="003A7339" w:rsidRPr="007A6A2D" w14:paraId="5F702205" w14:textId="77777777" w:rsidTr="00BB6A36">
        <w:trPr>
          <w:trHeight w:val="300"/>
        </w:trPr>
        <w:tc>
          <w:tcPr>
            <w:tcW w:w="2265" w:type="dxa"/>
            <w:shd w:val="clear" w:color="auto" w:fill="auto"/>
            <w:vAlign w:val="center"/>
          </w:tcPr>
          <w:p w14:paraId="28BC08D6" w14:textId="77777777" w:rsidR="003A7339" w:rsidRPr="00491C3F" w:rsidRDefault="003A7339" w:rsidP="00BB6A36">
            <w:pPr>
              <w:pStyle w:val="72TabletextTablesTableFigureBoxstyles"/>
              <w:rPr>
                <w:b/>
                <w:sz w:val="18"/>
                <w:szCs w:val="18"/>
              </w:rPr>
            </w:pPr>
            <w:r w:rsidRPr="00491C3F">
              <w:rPr>
                <w:b/>
                <w:sz w:val="18"/>
                <w:szCs w:val="18"/>
              </w:rPr>
              <w:t xml:space="preserve">Diastolic blood pressure            </w:t>
            </w:r>
          </w:p>
        </w:tc>
        <w:tc>
          <w:tcPr>
            <w:tcW w:w="1347" w:type="dxa"/>
            <w:shd w:val="clear" w:color="auto" w:fill="auto"/>
            <w:vAlign w:val="center"/>
          </w:tcPr>
          <w:p w14:paraId="50ABBED3" w14:textId="77777777" w:rsidR="003A7339" w:rsidRPr="00583E64" w:rsidRDefault="003A7339" w:rsidP="00BB6A36">
            <w:pPr>
              <w:pStyle w:val="72TabletextTablesTableFigureBoxstyles"/>
              <w:rPr>
                <w:sz w:val="18"/>
                <w:szCs w:val="18"/>
              </w:rPr>
            </w:pPr>
            <w:r w:rsidRPr="00583E64">
              <w:rPr>
                <w:sz w:val="18"/>
                <w:szCs w:val="18"/>
              </w:rPr>
              <w:t>Observed, n</w:t>
            </w:r>
          </w:p>
        </w:tc>
        <w:tc>
          <w:tcPr>
            <w:tcW w:w="1609" w:type="dxa"/>
            <w:shd w:val="clear" w:color="auto" w:fill="auto"/>
            <w:vAlign w:val="center"/>
          </w:tcPr>
          <w:p w14:paraId="67C4909F" w14:textId="77777777" w:rsidR="003A7339" w:rsidRPr="00583E64" w:rsidRDefault="003A7339" w:rsidP="00BB6A36">
            <w:pPr>
              <w:pStyle w:val="72TabletextTablesTableFigureBoxstyles"/>
              <w:rPr>
                <w:sz w:val="18"/>
                <w:szCs w:val="18"/>
              </w:rPr>
            </w:pPr>
            <w:r w:rsidRPr="00583E64">
              <w:rPr>
                <w:sz w:val="18"/>
                <w:szCs w:val="18"/>
              </w:rPr>
              <w:t>2208</w:t>
            </w:r>
          </w:p>
        </w:tc>
        <w:tc>
          <w:tcPr>
            <w:tcW w:w="1579" w:type="dxa"/>
            <w:shd w:val="clear" w:color="auto" w:fill="auto"/>
            <w:vAlign w:val="center"/>
          </w:tcPr>
          <w:p w14:paraId="7AED1A25" w14:textId="77777777" w:rsidR="003A7339" w:rsidRPr="00583E64" w:rsidRDefault="003A7339" w:rsidP="00BB6A36">
            <w:pPr>
              <w:pStyle w:val="72TabletextTablesTableFigureBoxstyles"/>
              <w:rPr>
                <w:sz w:val="18"/>
                <w:szCs w:val="18"/>
              </w:rPr>
            </w:pPr>
            <w:r w:rsidRPr="00583E64">
              <w:rPr>
                <w:sz w:val="18"/>
                <w:szCs w:val="18"/>
              </w:rPr>
              <w:t>2180</w:t>
            </w:r>
          </w:p>
        </w:tc>
        <w:tc>
          <w:tcPr>
            <w:tcW w:w="1070" w:type="dxa"/>
            <w:shd w:val="clear" w:color="auto" w:fill="auto"/>
            <w:vAlign w:val="center"/>
          </w:tcPr>
          <w:p w14:paraId="7510FD57" w14:textId="77777777" w:rsidR="003A7339" w:rsidRPr="00583E64" w:rsidRDefault="003A7339" w:rsidP="00BB6A36">
            <w:pPr>
              <w:pStyle w:val="72TabletextTablesTableFigureBoxstyles"/>
              <w:rPr>
                <w:sz w:val="18"/>
                <w:szCs w:val="18"/>
              </w:rPr>
            </w:pPr>
            <w:r w:rsidRPr="00583E64">
              <w:rPr>
                <w:sz w:val="18"/>
                <w:szCs w:val="18"/>
              </w:rPr>
              <w:t>193</w:t>
            </w:r>
          </w:p>
        </w:tc>
        <w:tc>
          <w:tcPr>
            <w:tcW w:w="1076" w:type="dxa"/>
            <w:shd w:val="clear" w:color="auto" w:fill="auto"/>
            <w:vAlign w:val="center"/>
          </w:tcPr>
          <w:p w14:paraId="27D3F535" w14:textId="77777777" w:rsidR="003A7339" w:rsidRPr="00583E64" w:rsidRDefault="003A7339" w:rsidP="00BB6A36">
            <w:pPr>
              <w:pStyle w:val="72TabletextTablesTableFigureBoxstyles"/>
              <w:rPr>
                <w:sz w:val="18"/>
                <w:szCs w:val="18"/>
              </w:rPr>
            </w:pPr>
            <w:r w:rsidRPr="00583E64">
              <w:rPr>
                <w:sz w:val="18"/>
                <w:szCs w:val="18"/>
              </w:rPr>
              <w:t>201</w:t>
            </w:r>
          </w:p>
        </w:tc>
        <w:tc>
          <w:tcPr>
            <w:tcW w:w="1593" w:type="dxa"/>
            <w:shd w:val="clear" w:color="auto" w:fill="auto"/>
            <w:vAlign w:val="center"/>
          </w:tcPr>
          <w:p w14:paraId="0972BCD0" w14:textId="77777777" w:rsidR="003A7339" w:rsidRPr="00583E64" w:rsidRDefault="003A7339" w:rsidP="00BB6A36">
            <w:pPr>
              <w:pStyle w:val="72TabletextTablesTableFigureBoxstyles"/>
              <w:rPr>
                <w:sz w:val="18"/>
                <w:szCs w:val="18"/>
              </w:rPr>
            </w:pPr>
            <w:r w:rsidRPr="00583E64">
              <w:rPr>
                <w:sz w:val="18"/>
                <w:szCs w:val="18"/>
              </w:rPr>
              <w:t>1786</w:t>
            </w:r>
          </w:p>
        </w:tc>
        <w:tc>
          <w:tcPr>
            <w:tcW w:w="1687" w:type="dxa"/>
            <w:shd w:val="clear" w:color="auto" w:fill="auto"/>
            <w:vAlign w:val="center"/>
          </w:tcPr>
          <w:p w14:paraId="11C220C7" w14:textId="77777777" w:rsidR="003A7339" w:rsidRPr="00583E64" w:rsidRDefault="003A7339" w:rsidP="00BB6A36">
            <w:pPr>
              <w:pStyle w:val="72TabletextTablesTableFigureBoxstyles"/>
              <w:rPr>
                <w:sz w:val="18"/>
                <w:szCs w:val="18"/>
              </w:rPr>
            </w:pPr>
            <w:r w:rsidRPr="00583E64">
              <w:rPr>
                <w:sz w:val="18"/>
                <w:szCs w:val="18"/>
              </w:rPr>
              <w:t>4388</w:t>
            </w:r>
          </w:p>
        </w:tc>
      </w:tr>
      <w:tr w:rsidR="003A7339" w:rsidRPr="007A6A2D" w14:paraId="2BF7DE75" w14:textId="77777777" w:rsidTr="00BB6A36">
        <w:trPr>
          <w:trHeight w:val="300"/>
        </w:trPr>
        <w:tc>
          <w:tcPr>
            <w:tcW w:w="2265" w:type="dxa"/>
            <w:shd w:val="clear" w:color="auto" w:fill="auto"/>
            <w:vAlign w:val="center"/>
          </w:tcPr>
          <w:p w14:paraId="6BD60EB4" w14:textId="77777777" w:rsidR="003A7339" w:rsidRPr="00491C3F" w:rsidRDefault="003A7339" w:rsidP="00BB6A36">
            <w:pPr>
              <w:pStyle w:val="72TabletextTablesTableFigureBoxstyles"/>
              <w:rPr>
                <w:b/>
                <w:sz w:val="18"/>
                <w:szCs w:val="18"/>
              </w:rPr>
            </w:pPr>
            <w:r w:rsidRPr="00491C3F">
              <w:rPr>
                <w:b/>
                <w:sz w:val="18"/>
                <w:szCs w:val="18"/>
              </w:rPr>
              <w:t xml:space="preserve">     (mmHg)</w:t>
            </w:r>
          </w:p>
        </w:tc>
        <w:tc>
          <w:tcPr>
            <w:tcW w:w="1347" w:type="dxa"/>
            <w:shd w:val="clear" w:color="auto" w:fill="auto"/>
            <w:vAlign w:val="center"/>
          </w:tcPr>
          <w:p w14:paraId="0DFEF705" w14:textId="77777777" w:rsidR="003A7339" w:rsidRPr="00583E64" w:rsidRDefault="003A7339" w:rsidP="00BB6A36">
            <w:pPr>
              <w:pStyle w:val="72TabletextTablesTableFigureBoxstyles"/>
              <w:rPr>
                <w:sz w:val="18"/>
                <w:szCs w:val="18"/>
              </w:rPr>
            </w:pPr>
            <w:r w:rsidRPr="00583E64">
              <w:rPr>
                <w:sz w:val="18"/>
                <w:szCs w:val="18"/>
              </w:rPr>
              <w:t>Unknown, n</w:t>
            </w:r>
          </w:p>
        </w:tc>
        <w:tc>
          <w:tcPr>
            <w:tcW w:w="1609" w:type="dxa"/>
            <w:shd w:val="clear" w:color="auto" w:fill="auto"/>
            <w:vAlign w:val="center"/>
          </w:tcPr>
          <w:p w14:paraId="09573663" w14:textId="77777777" w:rsidR="003A7339" w:rsidRPr="00583E64" w:rsidRDefault="003A7339" w:rsidP="00BB6A36">
            <w:pPr>
              <w:pStyle w:val="72TabletextTablesTableFigureBoxstyles"/>
              <w:rPr>
                <w:sz w:val="18"/>
                <w:szCs w:val="18"/>
              </w:rPr>
            </w:pPr>
            <w:r w:rsidRPr="00583E64">
              <w:rPr>
                <w:sz w:val="18"/>
                <w:szCs w:val="18"/>
              </w:rPr>
              <w:t>61</w:t>
            </w:r>
          </w:p>
        </w:tc>
        <w:tc>
          <w:tcPr>
            <w:tcW w:w="1579" w:type="dxa"/>
            <w:shd w:val="clear" w:color="auto" w:fill="auto"/>
            <w:vAlign w:val="center"/>
          </w:tcPr>
          <w:p w14:paraId="71CE36F3" w14:textId="77777777" w:rsidR="003A7339" w:rsidRPr="00583E64" w:rsidRDefault="003A7339" w:rsidP="00BB6A36">
            <w:pPr>
              <w:pStyle w:val="72TabletextTablesTableFigureBoxstyles"/>
              <w:rPr>
                <w:sz w:val="18"/>
                <w:szCs w:val="18"/>
              </w:rPr>
            </w:pPr>
            <w:r w:rsidRPr="00583E64">
              <w:rPr>
                <w:sz w:val="18"/>
                <w:szCs w:val="18"/>
              </w:rPr>
              <w:t>54</w:t>
            </w:r>
          </w:p>
        </w:tc>
        <w:tc>
          <w:tcPr>
            <w:tcW w:w="1070" w:type="dxa"/>
            <w:shd w:val="clear" w:color="auto" w:fill="auto"/>
            <w:vAlign w:val="center"/>
          </w:tcPr>
          <w:p w14:paraId="0F1EF0F5" w14:textId="77777777" w:rsidR="003A7339" w:rsidRPr="00583E64" w:rsidRDefault="003A7339" w:rsidP="00BB6A36">
            <w:pPr>
              <w:pStyle w:val="72TabletextTablesTableFigureBoxstyles"/>
              <w:rPr>
                <w:sz w:val="18"/>
                <w:szCs w:val="18"/>
              </w:rPr>
            </w:pPr>
            <w:r w:rsidRPr="00583E64">
              <w:rPr>
                <w:sz w:val="18"/>
                <w:szCs w:val="18"/>
              </w:rPr>
              <w:t>4</w:t>
            </w:r>
          </w:p>
        </w:tc>
        <w:tc>
          <w:tcPr>
            <w:tcW w:w="1076" w:type="dxa"/>
            <w:shd w:val="clear" w:color="auto" w:fill="auto"/>
            <w:vAlign w:val="center"/>
          </w:tcPr>
          <w:p w14:paraId="310E910A" w14:textId="77777777" w:rsidR="003A7339" w:rsidRPr="00583E64" w:rsidRDefault="003A7339" w:rsidP="00BB6A36">
            <w:pPr>
              <w:pStyle w:val="72TabletextTablesTableFigureBoxstyles"/>
              <w:rPr>
                <w:sz w:val="18"/>
                <w:szCs w:val="18"/>
              </w:rPr>
            </w:pPr>
            <w:r w:rsidRPr="00583E64">
              <w:rPr>
                <w:sz w:val="18"/>
                <w:szCs w:val="18"/>
              </w:rPr>
              <w:t>10</w:t>
            </w:r>
          </w:p>
        </w:tc>
        <w:tc>
          <w:tcPr>
            <w:tcW w:w="1593" w:type="dxa"/>
            <w:shd w:val="clear" w:color="auto" w:fill="auto"/>
            <w:vAlign w:val="center"/>
          </w:tcPr>
          <w:p w14:paraId="16DF02A7" w14:textId="77777777" w:rsidR="003A7339" w:rsidRPr="00583E64" w:rsidRDefault="003A7339" w:rsidP="00BB6A36">
            <w:pPr>
              <w:pStyle w:val="72TabletextTablesTableFigureBoxstyles"/>
              <w:rPr>
                <w:sz w:val="18"/>
                <w:szCs w:val="18"/>
              </w:rPr>
            </w:pPr>
            <w:r w:rsidRPr="00583E64">
              <w:rPr>
                <w:sz w:val="18"/>
                <w:szCs w:val="18"/>
              </w:rPr>
              <w:t>40</w:t>
            </w:r>
          </w:p>
        </w:tc>
        <w:tc>
          <w:tcPr>
            <w:tcW w:w="1687" w:type="dxa"/>
            <w:shd w:val="clear" w:color="auto" w:fill="auto"/>
            <w:vAlign w:val="center"/>
          </w:tcPr>
          <w:p w14:paraId="0475883A" w14:textId="77777777" w:rsidR="003A7339" w:rsidRPr="00583E64" w:rsidRDefault="003A7339" w:rsidP="00BB6A36">
            <w:pPr>
              <w:pStyle w:val="72TabletextTablesTableFigureBoxstyles"/>
              <w:rPr>
                <w:sz w:val="18"/>
                <w:szCs w:val="18"/>
              </w:rPr>
            </w:pPr>
            <w:r w:rsidRPr="00583E64">
              <w:rPr>
                <w:sz w:val="18"/>
                <w:szCs w:val="18"/>
              </w:rPr>
              <w:t>115</w:t>
            </w:r>
          </w:p>
        </w:tc>
      </w:tr>
      <w:tr w:rsidR="003A7339" w:rsidRPr="007A6A2D" w14:paraId="20C83AA9" w14:textId="77777777" w:rsidTr="00BB6A36">
        <w:trPr>
          <w:trHeight w:val="300"/>
        </w:trPr>
        <w:tc>
          <w:tcPr>
            <w:tcW w:w="2265" w:type="dxa"/>
            <w:shd w:val="clear" w:color="auto" w:fill="auto"/>
            <w:vAlign w:val="center"/>
          </w:tcPr>
          <w:p w14:paraId="5F1DE99F" w14:textId="77777777" w:rsidR="003A7339" w:rsidRPr="00491C3F" w:rsidRDefault="003A7339" w:rsidP="00BB6A36">
            <w:pPr>
              <w:pStyle w:val="72TabletextTablesTableFigureBoxstyles"/>
              <w:rPr>
                <w:b/>
                <w:sz w:val="18"/>
                <w:szCs w:val="18"/>
              </w:rPr>
            </w:pPr>
            <w:r w:rsidRPr="00491C3F">
              <w:rPr>
                <w:b/>
                <w:sz w:val="18"/>
                <w:szCs w:val="18"/>
              </w:rPr>
              <w:t xml:space="preserve">           </w:t>
            </w:r>
          </w:p>
        </w:tc>
        <w:tc>
          <w:tcPr>
            <w:tcW w:w="1347" w:type="dxa"/>
            <w:shd w:val="clear" w:color="auto" w:fill="auto"/>
            <w:vAlign w:val="center"/>
          </w:tcPr>
          <w:p w14:paraId="19985EAB" w14:textId="77777777" w:rsidR="003A7339" w:rsidRPr="00583E64" w:rsidRDefault="003A7339" w:rsidP="00BB6A36">
            <w:pPr>
              <w:pStyle w:val="72TabletextTablesTableFigureBoxstyles"/>
              <w:rPr>
                <w:sz w:val="18"/>
                <w:szCs w:val="18"/>
              </w:rPr>
            </w:pPr>
            <w:r w:rsidRPr="00583E64">
              <w:rPr>
                <w:sz w:val="18"/>
                <w:szCs w:val="18"/>
              </w:rPr>
              <w:t>Median (IQR)</w:t>
            </w:r>
          </w:p>
        </w:tc>
        <w:tc>
          <w:tcPr>
            <w:tcW w:w="1609" w:type="dxa"/>
            <w:shd w:val="clear" w:color="auto" w:fill="auto"/>
            <w:vAlign w:val="center"/>
          </w:tcPr>
          <w:p w14:paraId="05747ACD" w14:textId="77777777" w:rsidR="003A7339" w:rsidRPr="00583E64" w:rsidRDefault="003A7339" w:rsidP="00BB6A36">
            <w:pPr>
              <w:pStyle w:val="72TabletextTablesTableFigureBoxstyles"/>
              <w:rPr>
                <w:sz w:val="18"/>
                <w:szCs w:val="18"/>
              </w:rPr>
            </w:pPr>
            <w:r w:rsidRPr="00583E64">
              <w:rPr>
                <w:sz w:val="18"/>
                <w:szCs w:val="18"/>
              </w:rPr>
              <w:t>76.0 (70.0-80.0)</w:t>
            </w:r>
          </w:p>
        </w:tc>
        <w:tc>
          <w:tcPr>
            <w:tcW w:w="1579" w:type="dxa"/>
            <w:shd w:val="clear" w:color="auto" w:fill="auto"/>
            <w:vAlign w:val="center"/>
          </w:tcPr>
          <w:p w14:paraId="6097B22F" w14:textId="77777777" w:rsidR="003A7339" w:rsidRPr="00583E64" w:rsidRDefault="003A7339" w:rsidP="00BB6A36">
            <w:pPr>
              <w:pStyle w:val="72TabletextTablesTableFigureBoxstyles"/>
              <w:rPr>
                <w:sz w:val="18"/>
                <w:szCs w:val="18"/>
              </w:rPr>
            </w:pPr>
            <w:r w:rsidRPr="00583E64">
              <w:rPr>
                <w:sz w:val="18"/>
                <w:szCs w:val="18"/>
              </w:rPr>
              <w:t>76.0 (70.0-80.0)</w:t>
            </w:r>
          </w:p>
        </w:tc>
        <w:tc>
          <w:tcPr>
            <w:tcW w:w="1070" w:type="dxa"/>
            <w:shd w:val="clear" w:color="auto" w:fill="auto"/>
            <w:vAlign w:val="center"/>
          </w:tcPr>
          <w:p w14:paraId="369B9941" w14:textId="77777777" w:rsidR="003A7339" w:rsidRPr="00583E64" w:rsidRDefault="003A7339" w:rsidP="00BB6A36">
            <w:pPr>
              <w:pStyle w:val="72TabletextTablesTableFigureBoxstyles"/>
              <w:rPr>
                <w:sz w:val="18"/>
                <w:szCs w:val="18"/>
              </w:rPr>
            </w:pPr>
            <w:r w:rsidRPr="00583E64">
              <w:rPr>
                <w:sz w:val="18"/>
                <w:szCs w:val="18"/>
              </w:rPr>
              <w:t>77.0 (70.0-80.0)</w:t>
            </w:r>
          </w:p>
        </w:tc>
        <w:tc>
          <w:tcPr>
            <w:tcW w:w="1076" w:type="dxa"/>
            <w:shd w:val="clear" w:color="auto" w:fill="auto"/>
            <w:vAlign w:val="center"/>
          </w:tcPr>
          <w:p w14:paraId="0A5326D6" w14:textId="77777777" w:rsidR="003A7339" w:rsidRPr="00583E64" w:rsidRDefault="003A7339" w:rsidP="00BB6A36">
            <w:pPr>
              <w:pStyle w:val="72TabletextTablesTableFigureBoxstyles"/>
              <w:rPr>
                <w:sz w:val="18"/>
                <w:szCs w:val="18"/>
              </w:rPr>
            </w:pPr>
            <w:r w:rsidRPr="00583E64">
              <w:rPr>
                <w:sz w:val="18"/>
                <w:szCs w:val="18"/>
              </w:rPr>
              <w:t>77.0 (70.0-80.0)</w:t>
            </w:r>
          </w:p>
        </w:tc>
        <w:tc>
          <w:tcPr>
            <w:tcW w:w="1593" w:type="dxa"/>
            <w:shd w:val="clear" w:color="auto" w:fill="auto"/>
            <w:vAlign w:val="center"/>
          </w:tcPr>
          <w:p w14:paraId="33059983" w14:textId="77777777" w:rsidR="003A7339" w:rsidRPr="00583E64" w:rsidRDefault="003A7339" w:rsidP="00BB6A36">
            <w:pPr>
              <w:pStyle w:val="72TabletextTablesTableFigureBoxstyles"/>
              <w:rPr>
                <w:sz w:val="18"/>
                <w:szCs w:val="18"/>
              </w:rPr>
            </w:pPr>
            <w:r w:rsidRPr="00583E64">
              <w:rPr>
                <w:sz w:val="18"/>
                <w:szCs w:val="18"/>
              </w:rPr>
              <w:t>76.0 (70.0-80.0)</w:t>
            </w:r>
          </w:p>
        </w:tc>
        <w:tc>
          <w:tcPr>
            <w:tcW w:w="1687" w:type="dxa"/>
            <w:shd w:val="clear" w:color="auto" w:fill="auto"/>
            <w:vAlign w:val="center"/>
          </w:tcPr>
          <w:p w14:paraId="78DF1226" w14:textId="77777777" w:rsidR="003A7339" w:rsidRPr="00583E64" w:rsidRDefault="003A7339" w:rsidP="00BB6A36">
            <w:pPr>
              <w:pStyle w:val="72TabletextTablesTableFigureBoxstyles"/>
              <w:rPr>
                <w:sz w:val="18"/>
                <w:szCs w:val="18"/>
              </w:rPr>
            </w:pPr>
            <w:r w:rsidRPr="00583E64">
              <w:rPr>
                <w:sz w:val="18"/>
                <w:szCs w:val="18"/>
              </w:rPr>
              <w:t>76.0 (70.0-80.0)</w:t>
            </w:r>
          </w:p>
        </w:tc>
      </w:tr>
      <w:tr w:rsidR="003A7339" w:rsidRPr="007A6A2D" w14:paraId="64B003B0" w14:textId="77777777" w:rsidTr="00BB6A36">
        <w:trPr>
          <w:trHeight w:val="300"/>
        </w:trPr>
        <w:tc>
          <w:tcPr>
            <w:tcW w:w="2265" w:type="dxa"/>
            <w:shd w:val="clear" w:color="auto" w:fill="auto"/>
            <w:vAlign w:val="center"/>
          </w:tcPr>
          <w:p w14:paraId="3C7F2CCD" w14:textId="77777777" w:rsidR="003A7339" w:rsidRPr="00491C3F" w:rsidRDefault="003A7339" w:rsidP="00BB6A36">
            <w:pPr>
              <w:pStyle w:val="72TabletextTablesTableFigureBoxstyles"/>
              <w:rPr>
                <w:b/>
                <w:sz w:val="18"/>
                <w:szCs w:val="18"/>
              </w:rPr>
            </w:pPr>
          </w:p>
        </w:tc>
        <w:tc>
          <w:tcPr>
            <w:tcW w:w="1347" w:type="dxa"/>
            <w:shd w:val="clear" w:color="auto" w:fill="auto"/>
            <w:vAlign w:val="center"/>
          </w:tcPr>
          <w:p w14:paraId="75E69248" w14:textId="77777777" w:rsidR="003A7339" w:rsidRPr="00583E64" w:rsidRDefault="003A7339" w:rsidP="00BB6A36">
            <w:pPr>
              <w:pStyle w:val="72TabletextTablesTableFigureBoxstyles"/>
              <w:rPr>
                <w:sz w:val="18"/>
                <w:szCs w:val="18"/>
              </w:rPr>
            </w:pPr>
            <w:r w:rsidRPr="00583E64">
              <w:rPr>
                <w:sz w:val="18"/>
                <w:szCs w:val="18"/>
              </w:rPr>
              <w:t>Range</w:t>
            </w:r>
          </w:p>
        </w:tc>
        <w:tc>
          <w:tcPr>
            <w:tcW w:w="1609" w:type="dxa"/>
            <w:shd w:val="clear" w:color="auto" w:fill="auto"/>
            <w:vAlign w:val="center"/>
          </w:tcPr>
          <w:p w14:paraId="2986BDE2" w14:textId="77777777" w:rsidR="003A7339" w:rsidRPr="00583E64" w:rsidRDefault="003A7339" w:rsidP="00BB6A36">
            <w:pPr>
              <w:pStyle w:val="72TabletextTablesTableFigureBoxstyles"/>
              <w:rPr>
                <w:sz w:val="18"/>
                <w:szCs w:val="18"/>
              </w:rPr>
            </w:pPr>
            <w:r w:rsidRPr="00583E64">
              <w:rPr>
                <w:sz w:val="18"/>
                <w:szCs w:val="18"/>
              </w:rPr>
              <w:t>46.0-140.0</w:t>
            </w:r>
          </w:p>
        </w:tc>
        <w:tc>
          <w:tcPr>
            <w:tcW w:w="1579" w:type="dxa"/>
            <w:shd w:val="clear" w:color="auto" w:fill="auto"/>
            <w:vAlign w:val="center"/>
          </w:tcPr>
          <w:p w14:paraId="312F45F8" w14:textId="77777777" w:rsidR="003A7339" w:rsidRPr="00583E64" w:rsidRDefault="003A7339" w:rsidP="00BB6A36">
            <w:pPr>
              <w:pStyle w:val="72TabletextTablesTableFigureBoxstyles"/>
              <w:rPr>
                <w:sz w:val="18"/>
                <w:szCs w:val="18"/>
              </w:rPr>
            </w:pPr>
            <w:r w:rsidRPr="00583E64">
              <w:rPr>
                <w:sz w:val="18"/>
                <w:szCs w:val="18"/>
              </w:rPr>
              <w:t>46.0-130.0</w:t>
            </w:r>
          </w:p>
        </w:tc>
        <w:tc>
          <w:tcPr>
            <w:tcW w:w="1070" w:type="dxa"/>
            <w:shd w:val="clear" w:color="auto" w:fill="auto"/>
            <w:vAlign w:val="center"/>
          </w:tcPr>
          <w:p w14:paraId="7D9BFDC7" w14:textId="77777777" w:rsidR="003A7339" w:rsidRPr="00583E64" w:rsidRDefault="003A7339" w:rsidP="00BB6A36">
            <w:pPr>
              <w:pStyle w:val="72TabletextTablesTableFigureBoxstyles"/>
              <w:rPr>
                <w:sz w:val="18"/>
                <w:szCs w:val="18"/>
              </w:rPr>
            </w:pPr>
            <w:r w:rsidRPr="00583E64">
              <w:rPr>
                <w:sz w:val="18"/>
                <w:szCs w:val="18"/>
              </w:rPr>
              <w:t>54.0-105.0</w:t>
            </w:r>
          </w:p>
        </w:tc>
        <w:tc>
          <w:tcPr>
            <w:tcW w:w="1076" w:type="dxa"/>
            <w:shd w:val="clear" w:color="auto" w:fill="auto"/>
            <w:vAlign w:val="center"/>
          </w:tcPr>
          <w:p w14:paraId="6463AE75" w14:textId="77777777" w:rsidR="003A7339" w:rsidRPr="00583E64" w:rsidRDefault="003A7339" w:rsidP="00BB6A36">
            <w:pPr>
              <w:pStyle w:val="72TabletextTablesTableFigureBoxstyles"/>
              <w:rPr>
                <w:sz w:val="18"/>
                <w:szCs w:val="18"/>
              </w:rPr>
            </w:pPr>
            <w:r w:rsidRPr="00583E64">
              <w:rPr>
                <w:sz w:val="18"/>
                <w:szCs w:val="18"/>
              </w:rPr>
              <w:t>57.0-130.0</w:t>
            </w:r>
          </w:p>
        </w:tc>
        <w:tc>
          <w:tcPr>
            <w:tcW w:w="1593" w:type="dxa"/>
            <w:shd w:val="clear" w:color="auto" w:fill="auto"/>
            <w:vAlign w:val="center"/>
          </w:tcPr>
          <w:p w14:paraId="5F289F62" w14:textId="77777777" w:rsidR="003A7339" w:rsidRPr="00583E64" w:rsidRDefault="003A7339" w:rsidP="00BB6A36">
            <w:pPr>
              <w:pStyle w:val="72TabletextTablesTableFigureBoxstyles"/>
              <w:rPr>
                <w:sz w:val="18"/>
                <w:szCs w:val="18"/>
              </w:rPr>
            </w:pPr>
            <w:r w:rsidRPr="00583E64">
              <w:rPr>
                <w:sz w:val="18"/>
                <w:szCs w:val="18"/>
              </w:rPr>
              <w:t>46.0-110.0</w:t>
            </w:r>
          </w:p>
        </w:tc>
        <w:tc>
          <w:tcPr>
            <w:tcW w:w="1687" w:type="dxa"/>
            <w:shd w:val="clear" w:color="auto" w:fill="auto"/>
            <w:vAlign w:val="center"/>
          </w:tcPr>
          <w:p w14:paraId="34776D7C" w14:textId="77777777" w:rsidR="003A7339" w:rsidRPr="00583E64" w:rsidRDefault="003A7339" w:rsidP="00BB6A36">
            <w:pPr>
              <w:pStyle w:val="72TabletextTablesTableFigureBoxstyles"/>
              <w:rPr>
                <w:sz w:val="18"/>
                <w:szCs w:val="18"/>
              </w:rPr>
            </w:pPr>
            <w:r w:rsidRPr="00583E64">
              <w:rPr>
                <w:sz w:val="18"/>
                <w:szCs w:val="18"/>
              </w:rPr>
              <w:t>46.0-140.0</w:t>
            </w:r>
          </w:p>
        </w:tc>
      </w:tr>
      <w:tr w:rsidR="003A7339" w:rsidRPr="007A6A2D" w14:paraId="541FB430" w14:textId="77777777" w:rsidTr="00BB6A36">
        <w:trPr>
          <w:trHeight w:val="300"/>
        </w:trPr>
        <w:tc>
          <w:tcPr>
            <w:tcW w:w="2265" w:type="dxa"/>
            <w:shd w:val="clear" w:color="auto" w:fill="auto"/>
            <w:vAlign w:val="center"/>
          </w:tcPr>
          <w:p w14:paraId="4F8A6861" w14:textId="77777777" w:rsidR="003A7339" w:rsidRPr="00491C3F" w:rsidRDefault="003A7339" w:rsidP="00BB6A36">
            <w:pPr>
              <w:pStyle w:val="72TabletextTablesTableFigureBoxstyles"/>
              <w:rPr>
                <w:b/>
                <w:sz w:val="18"/>
                <w:szCs w:val="18"/>
              </w:rPr>
            </w:pPr>
            <w:r w:rsidRPr="00491C3F">
              <w:rPr>
                <w:b/>
                <w:sz w:val="18"/>
                <w:szCs w:val="18"/>
              </w:rPr>
              <w:t xml:space="preserve">Total cholesterol                 </w:t>
            </w:r>
          </w:p>
        </w:tc>
        <w:tc>
          <w:tcPr>
            <w:tcW w:w="1347" w:type="dxa"/>
            <w:shd w:val="clear" w:color="auto" w:fill="auto"/>
            <w:vAlign w:val="center"/>
          </w:tcPr>
          <w:p w14:paraId="0BD32B3B" w14:textId="77777777" w:rsidR="003A7339" w:rsidRPr="00583E64" w:rsidRDefault="003A7339" w:rsidP="00BB6A36">
            <w:pPr>
              <w:pStyle w:val="72TabletextTablesTableFigureBoxstyles"/>
              <w:rPr>
                <w:sz w:val="18"/>
                <w:szCs w:val="18"/>
              </w:rPr>
            </w:pPr>
            <w:r w:rsidRPr="00583E64">
              <w:rPr>
                <w:sz w:val="18"/>
                <w:szCs w:val="18"/>
              </w:rPr>
              <w:t>Observed, n</w:t>
            </w:r>
          </w:p>
        </w:tc>
        <w:tc>
          <w:tcPr>
            <w:tcW w:w="1609" w:type="dxa"/>
            <w:shd w:val="clear" w:color="auto" w:fill="auto"/>
            <w:vAlign w:val="center"/>
          </w:tcPr>
          <w:p w14:paraId="3F2E2FAE" w14:textId="77777777" w:rsidR="003A7339" w:rsidRPr="00583E64" w:rsidRDefault="003A7339" w:rsidP="00BB6A36">
            <w:pPr>
              <w:pStyle w:val="72TabletextTablesTableFigureBoxstyles"/>
              <w:rPr>
                <w:sz w:val="18"/>
                <w:szCs w:val="18"/>
              </w:rPr>
            </w:pPr>
            <w:r w:rsidRPr="00583E64">
              <w:rPr>
                <w:sz w:val="18"/>
                <w:szCs w:val="18"/>
              </w:rPr>
              <w:t>2258</w:t>
            </w:r>
          </w:p>
        </w:tc>
        <w:tc>
          <w:tcPr>
            <w:tcW w:w="1579" w:type="dxa"/>
            <w:shd w:val="clear" w:color="auto" w:fill="auto"/>
            <w:vAlign w:val="center"/>
          </w:tcPr>
          <w:p w14:paraId="69E7F75B" w14:textId="77777777" w:rsidR="003A7339" w:rsidRPr="00583E64" w:rsidRDefault="003A7339" w:rsidP="00BB6A36">
            <w:pPr>
              <w:pStyle w:val="72TabletextTablesTableFigureBoxstyles"/>
              <w:rPr>
                <w:sz w:val="18"/>
                <w:szCs w:val="18"/>
              </w:rPr>
            </w:pPr>
            <w:r w:rsidRPr="00583E64">
              <w:rPr>
                <w:sz w:val="18"/>
                <w:szCs w:val="18"/>
              </w:rPr>
              <w:t>2224</w:t>
            </w:r>
          </w:p>
        </w:tc>
        <w:tc>
          <w:tcPr>
            <w:tcW w:w="1070" w:type="dxa"/>
            <w:shd w:val="clear" w:color="auto" w:fill="auto"/>
            <w:vAlign w:val="center"/>
          </w:tcPr>
          <w:p w14:paraId="03095366" w14:textId="77777777" w:rsidR="003A7339" w:rsidRPr="00583E64" w:rsidRDefault="003A7339" w:rsidP="00BB6A36">
            <w:pPr>
              <w:pStyle w:val="72TabletextTablesTableFigureBoxstyles"/>
              <w:rPr>
                <w:sz w:val="18"/>
                <w:szCs w:val="18"/>
              </w:rPr>
            </w:pPr>
            <w:r w:rsidRPr="00583E64">
              <w:rPr>
                <w:sz w:val="18"/>
                <w:szCs w:val="18"/>
              </w:rPr>
              <w:t>196</w:t>
            </w:r>
          </w:p>
        </w:tc>
        <w:tc>
          <w:tcPr>
            <w:tcW w:w="1076" w:type="dxa"/>
            <w:shd w:val="clear" w:color="auto" w:fill="auto"/>
            <w:vAlign w:val="center"/>
          </w:tcPr>
          <w:p w14:paraId="17D134C4" w14:textId="77777777" w:rsidR="003A7339" w:rsidRPr="00583E64" w:rsidRDefault="003A7339" w:rsidP="00BB6A36">
            <w:pPr>
              <w:pStyle w:val="72TabletextTablesTableFigureBoxstyles"/>
              <w:rPr>
                <w:sz w:val="18"/>
                <w:szCs w:val="18"/>
              </w:rPr>
            </w:pPr>
            <w:r w:rsidRPr="00583E64">
              <w:rPr>
                <w:sz w:val="18"/>
                <w:szCs w:val="18"/>
              </w:rPr>
              <w:t>209</w:t>
            </w:r>
          </w:p>
        </w:tc>
        <w:tc>
          <w:tcPr>
            <w:tcW w:w="1593" w:type="dxa"/>
            <w:shd w:val="clear" w:color="auto" w:fill="auto"/>
            <w:vAlign w:val="center"/>
          </w:tcPr>
          <w:p w14:paraId="4FE20C56" w14:textId="77777777" w:rsidR="003A7339" w:rsidRPr="00583E64" w:rsidRDefault="003A7339" w:rsidP="00BB6A36">
            <w:pPr>
              <w:pStyle w:val="72TabletextTablesTableFigureBoxstyles"/>
              <w:rPr>
                <w:sz w:val="18"/>
                <w:szCs w:val="18"/>
              </w:rPr>
            </w:pPr>
            <w:r w:rsidRPr="00583E64">
              <w:rPr>
                <w:sz w:val="18"/>
                <w:szCs w:val="18"/>
              </w:rPr>
              <w:t>1819</w:t>
            </w:r>
          </w:p>
        </w:tc>
        <w:tc>
          <w:tcPr>
            <w:tcW w:w="1687" w:type="dxa"/>
            <w:shd w:val="clear" w:color="auto" w:fill="auto"/>
            <w:vAlign w:val="center"/>
          </w:tcPr>
          <w:p w14:paraId="2E001483" w14:textId="77777777" w:rsidR="003A7339" w:rsidRPr="00583E64" w:rsidRDefault="003A7339" w:rsidP="00BB6A36">
            <w:pPr>
              <w:pStyle w:val="72TabletextTablesTableFigureBoxstyles"/>
              <w:rPr>
                <w:sz w:val="18"/>
                <w:szCs w:val="18"/>
              </w:rPr>
            </w:pPr>
            <w:r w:rsidRPr="00583E64">
              <w:rPr>
                <w:sz w:val="18"/>
                <w:szCs w:val="18"/>
              </w:rPr>
              <w:t>4482</w:t>
            </w:r>
          </w:p>
        </w:tc>
      </w:tr>
      <w:tr w:rsidR="003A7339" w:rsidRPr="007A6A2D" w14:paraId="62B84E13" w14:textId="77777777" w:rsidTr="00BB6A36">
        <w:trPr>
          <w:trHeight w:val="300"/>
        </w:trPr>
        <w:tc>
          <w:tcPr>
            <w:tcW w:w="2265" w:type="dxa"/>
            <w:shd w:val="clear" w:color="auto" w:fill="auto"/>
            <w:vAlign w:val="center"/>
          </w:tcPr>
          <w:p w14:paraId="5F508408" w14:textId="77777777" w:rsidR="003A7339" w:rsidRPr="00491C3F" w:rsidRDefault="003A7339" w:rsidP="00BB6A36">
            <w:pPr>
              <w:pStyle w:val="72TabletextTablesTableFigureBoxstyles"/>
              <w:rPr>
                <w:b/>
                <w:sz w:val="18"/>
                <w:szCs w:val="18"/>
              </w:rPr>
            </w:pPr>
            <w:r w:rsidRPr="00491C3F">
              <w:rPr>
                <w:b/>
                <w:sz w:val="18"/>
                <w:szCs w:val="18"/>
              </w:rPr>
              <w:t xml:space="preserve">     (mmol/L)       </w:t>
            </w:r>
          </w:p>
        </w:tc>
        <w:tc>
          <w:tcPr>
            <w:tcW w:w="1347" w:type="dxa"/>
            <w:shd w:val="clear" w:color="auto" w:fill="auto"/>
            <w:vAlign w:val="center"/>
          </w:tcPr>
          <w:p w14:paraId="2EE604A5" w14:textId="77777777" w:rsidR="003A7339" w:rsidRPr="00583E64" w:rsidRDefault="003A7339" w:rsidP="00BB6A36">
            <w:pPr>
              <w:pStyle w:val="72TabletextTablesTableFigureBoxstyles"/>
              <w:rPr>
                <w:sz w:val="18"/>
                <w:szCs w:val="18"/>
              </w:rPr>
            </w:pPr>
            <w:r w:rsidRPr="00583E64">
              <w:rPr>
                <w:sz w:val="18"/>
                <w:szCs w:val="18"/>
              </w:rPr>
              <w:t>Unknown, n</w:t>
            </w:r>
          </w:p>
        </w:tc>
        <w:tc>
          <w:tcPr>
            <w:tcW w:w="1609" w:type="dxa"/>
            <w:shd w:val="clear" w:color="auto" w:fill="auto"/>
            <w:vAlign w:val="center"/>
          </w:tcPr>
          <w:p w14:paraId="494CEA55" w14:textId="77777777" w:rsidR="003A7339" w:rsidRPr="00583E64" w:rsidRDefault="003A7339" w:rsidP="00BB6A36">
            <w:pPr>
              <w:pStyle w:val="72TabletextTablesTableFigureBoxstyles"/>
              <w:rPr>
                <w:sz w:val="18"/>
                <w:szCs w:val="18"/>
              </w:rPr>
            </w:pPr>
            <w:r w:rsidRPr="00583E64">
              <w:rPr>
                <w:sz w:val="18"/>
                <w:szCs w:val="18"/>
              </w:rPr>
              <w:t>11</w:t>
            </w:r>
          </w:p>
        </w:tc>
        <w:tc>
          <w:tcPr>
            <w:tcW w:w="1579" w:type="dxa"/>
            <w:shd w:val="clear" w:color="auto" w:fill="auto"/>
            <w:vAlign w:val="center"/>
          </w:tcPr>
          <w:p w14:paraId="26C6A828" w14:textId="77777777" w:rsidR="003A7339" w:rsidRPr="00583E64" w:rsidRDefault="003A7339" w:rsidP="00BB6A36">
            <w:pPr>
              <w:pStyle w:val="72TabletextTablesTableFigureBoxstyles"/>
              <w:rPr>
                <w:sz w:val="18"/>
                <w:szCs w:val="18"/>
              </w:rPr>
            </w:pPr>
            <w:r w:rsidRPr="00583E64">
              <w:rPr>
                <w:sz w:val="18"/>
                <w:szCs w:val="18"/>
              </w:rPr>
              <w:t>10</w:t>
            </w:r>
          </w:p>
        </w:tc>
        <w:tc>
          <w:tcPr>
            <w:tcW w:w="1070" w:type="dxa"/>
            <w:shd w:val="clear" w:color="auto" w:fill="auto"/>
            <w:vAlign w:val="center"/>
          </w:tcPr>
          <w:p w14:paraId="2E2DC1E0" w14:textId="77777777" w:rsidR="003A7339" w:rsidRPr="00583E64" w:rsidRDefault="003A7339" w:rsidP="00BB6A36">
            <w:pPr>
              <w:pStyle w:val="72TabletextTablesTableFigureBoxstyles"/>
              <w:rPr>
                <w:sz w:val="18"/>
                <w:szCs w:val="18"/>
              </w:rPr>
            </w:pPr>
            <w:r w:rsidRPr="00583E64">
              <w:rPr>
                <w:sz w:val="18"/>
                <w:szCs w:val="18"/>
              </w:rPr>
              <w:t>1</w:t>
            </w:r>
          </w:p>
        </w:tc>
        <w:tc>
          <w:tcPr>
            <w:tcW w:w="1076" w:type="dxa"/>
            <w:shd w:val="clear" w:color="auto" w:fill="auto"/>
            <w:vAlign w:val="center"/>
          </w:tcPr>
          <w:p w14:paraId="2C7382D2" w14:textId="77777777" w:rsidR="003A7339" w:rsidRPr="00583E64" w:rsidRDefault="003A7339" w:rsidP="00BB6A36">
            <w:pPr>
              <w:pStyle w:val="72TabletextTablesTableFigureBoxstyles"/>
              <w:rPr>
                <w:sz w:val="18"/>
                <w:szCs w:val="18"/>
              </w:rPr>
            </w:pPr>
            <w:r w:rsidRPr="00583E64">
              <w:rPr>
                <w:sz w:val="18"/>
                <w:szCs w:val="18"/>
              </w:rPr>
              <w:t>2</w:t>
            </w:r>
          </w:p>
        </w:tc>
        <w:tc>
          <w:tcPr>
            <w:tcW w:w="1593" w:type="dxa"/>
            <w:shd w:val="clear" w:color="auto" w:fill="auto"/>
            <w:vAlign w:val="center"/>
          </w:tcPr>
          <w:p w14:paraId="666E80F6" w14:textId="77777777" w:rsidR="003A7339" w:rsidRPr="00583E64" w:rsidRDefault="003A7339" w:rsidP="00BB6A36">
            <w:pPr>
              <w:pStyle w:val="72TabletextTablesTableFigureBoxstyles"/>
              <w:rPr>
                <w:sz w:val="18"/>
                <w:szCs w:val="18"/>
              </w:rPr>
            </w:pPr>
            <w:r w:rsidRPr="00583E64">
              <w:rPr>
                <w:sz w:val="18"/>
                <w:szCs w:val="18"/>
              </w:rPr>
              <w:t>7</w:t>
            </w:r>
          </w:p>
        </w:tc>
        <w:tc>
          <w:tcPr>
            <w:tcW w:w="1687" w:type="dxa"/>
            <w:shd w:val="clear" w:color="auto" w:fill="auto"/>
            <w:vAlign w:val="center"/>
          </w:tcPr>
          <w:p w14:paraId="385652EE" w14:textId="77777777" w:rsidR="003A7339" w:rsidRPr="00583E64" w:rsidRDefault="003A7339" w:rsidP="00BB6A36">
            <w:pPr>
              <w:pStyle w:val="72TabletextTablesTableFigureBoxstyles"/>
              <w:rPr>
                <w:sz w:val="18"/>
                <w:szCs w:val="18"/>
              </w:rPr>
            </w:pPr>
            <w:r w:rsidRPr="00583E64">
              <w:rPr>
                <w:sz w:val="18"/>
                <w:szCs w:val="18"/>
              </w:rPr>
              <w:t>21</w:t>
            </w:r>
          </w:p>
        </w:tc>
      </w:tr>
      <w:tr w:rsidR="003A7339" w:rsidRPr="007A6A2D" w14:paraId="24623320" w14:textId="77777777" w:rsidTr="00BB6A36">
        <w:trPr>
          <w:trHeight w:val="300"/>
        </w:trPr>
        <w:tc>
          <w:tcPr>
            <w:tcW w:w="2265" w:type="dxa"/>
            <w:shd w:val="clear" w:color="auto" w:fill="auto"/>
            <w:vAlign w:val="center"/>
          </w:tcPr>
          <w:p w14:paraId="53981208" w14:textId="77777777" w:rsidR="003A7339" w:rsidRPr="00491C3F" w:rsidRDefault="003A7339" w:rsidP="00BB6A36">
            <w:pPr>
              <w:pStyle w:val="72TabletextTablesTableFigureBoxstyles"/>
              <w:rPr>
                <w:b/>
                <w:sz w:val="18"/>
                <w:szCs w:val="18"/>
              </w:rPr>
            </w:pPr>
            <w:r w:rsidRPr="00491C3F">
              <w:rPr>
                <w:b/>
                <w:sz w:val="18"/>
                <w:szCs w:val="18"/>
              </w:rPr>
              <w:t xml:space="preserve">          </w:t>
            </w:r>
          </w:p>
        </w:tc>
        <w:tc>
          <w:tcPr>
            <w:tcW w:w="1347" w:type="dxa"/>
            <w:shd w:val="clear" w:color="auto" w:fill="auto"/>
            <w:vAlign w:val="center"/>
          </w:tcPr>
          <w:p w14:paraId="0BF8A2AA" w14:textId="77777777" w:rsidR="003A7339" w:rsidRPr="00583E64" w:rsidRDefault="003A7339" w:rsidP="00BB6A36">
            <w:pPr>
              <w:pStyle w:val="72TabletextTablesTableFigureBoxstyles"/>
              <w:rPr>
                <w:sz w:val="18"/>
                <w:szCs w:val="18"/>
              </w:rPr>
            </w:pPr>
            <w:r w:rsidRPr="00583E64">
              <w:rPr>
                <w:sz w:val="18"/>
                <w:szCs w:val="18"/>
              </w:rPr>
              <w:t>Median (IQR)</w:t>
            </w:r>
          </w:p>
        </w:tc>
        <w:tc>
          <w:tcPr>
            <w:tcW w:w="1609" w:type="dxa"/>
            <w:shd w:val="clear" w:color="auto" w:fill="auto"/>
            <w:vAlign w:val="center"/>
          </w:tcPr>
          <w:p w14:paraId="5C84FA7F" w14:textId="77777777" w:rsidR="003A7339" w:rsidRPr="00583E64" w:rsidRDefault="003A7339" w:rsidP="00BB6A36">
            <w:pPr>
              <w:pStyle w:val="72TabletextTablesTableFigureBoxstyles"/>
              <w:rPr>
                <w:sz w:val="18"/>
                <w:szCs w:val="18"/>
              </w:rPr>
            </w:pPr>
            <w:r w:rsidRPr="00583E64">
              <w:rPr>
                <w:sz w:val="18"/>
                <w:szCs w:val="18"/>
              </w:rPr>
              <w:t>4.0 (3.4-4.7)</w:t>
            </w:r>
          </w:p>
        </w:tc>
        <w:tc>
          <w:tcPr>
            <w:tcW w:w="1579" w:type="dxa"/>
            <w:shd w:val="clear" w:color="auto" w:fill="auto"/>
            <w:vAlign w:val="center"/>
          </w:tcPr>
          <w:p w14:paraId="748AB074" w14:textId="77777777" w:rsidR="003A7339" w:rsidRPr="00583E64" w:rsidRDefault="003A7339" w:rsidP="00BB6A36">
            <w:pPr>
              <w:pStyle w:val="72TabletextTablesTableFigureBoxstyles"/>
              <w:rPr>
                <w:sz w:val="18"/>
                <w:szCs w:val="18"/>
              </w:rPr>
            </w:pPr>
            <w:r w:rsidRPr="00583E64">
              <w:rPr>
                <w:sz w:val="18"/>
                <w:szCs w:val="18"/>
              </w:rPr>
              <w:t>4.0 (3.4-4.7)</w:t>
            </w:r>
          </w:p>
        </w:tc>
        <w:tc>
          <w:tcPr>
            <w:tcW w:w="1070" w:type="dxa"/>
            <w:shd w:val="clear" w:color="auto" w:fill="auto"/>
            <w:vAlign w:val="center"/>
          </w:tcPr>
          <w:p w14:paraId="07A03593" w14:textId="77777777" w:rsidR="003A7339" w:rsidRPr="00583E64" w:rsidRDefault="003A7339" w:rsidP="00BB6A36">
            <w:pPr>
              <w:pStyle w:val="72TabletextTablesTableFigureBoxstyles"/>
              <w:rPr>
                <w:sz w:val="18"/>
                <w:szCs w:val="18"/>
              </w:rPr>
            </w:pPr>
            <w:r w:rsidRPr="00583E64">
              <w:rPr>
                <w:sz w:val="18"/>
                <w:szCs w:val="18"/>
              </w:rPr>
              <w:t>4.0 (3.4-4.9)</w:t>
            </w:r>
          </w:p>
        </w:tc>
        <w:tc>
          <w:tcPr>
            <w:tcW w:w="1076" w:type="dxa"/>
            <w:shd w:val="clear" w:color="auto" w:fill="auto"/>
            <w:vAlign w:val="center"/>
          </w:tcPr>
          <w:p w14:paraId="2833FD61" w14:textId="77777777" w:rsidR="003A7339" w:rsidRPr="00583E64" w:rsidRDefault="003A7339" w:rsidP="00BB6A36">
            <w:pPr>
              <w:pStyle w:val="72TabletextTablesTableFigureBoxstyles"/>
              <w:rPr>
                <w:sz w:val="18"/>
                <w:szCs w:val="18"/>
              </w:rPr>
            </w:pPr>
            <w:r w:rsidRPr="00583E64">
              <w:rPr>
                <w:sz w:val="18"/>
                <w:szCs w:val="18"/>
              </w:rPr>
              <w:t>4.0 (3.4-4.6)</w:t>
            </w:r>
          </w:p>
        </w:tc>
        <w:tc>
          <w:tcPr>
            <w:tcW w:w="1593" w:type="dxa"/>
            <w:shd w:val="clear" w:color="auto" w:fill="auto"/>
            <w:vAlign w:val="center"/>
          </w:tcPr>
          <w:p w14:paraId="6D8C35D2" w14:textId="77777777" w:rsidR="003A7339" w:rsidRPr="00583E64" w:rsidRDefault="003A7339" w:rsidP="00BB6A36">
            <w:pPr>
              <w:pStyle w:val="72TabletextTablesTableFigureBoxstyles"/>
              <w:rPr>
                <w:sz w:val="18"/>
                <w:szCs w:val="18"/>
              </w:rPr>
            </w:pPr>
            <w:r w:rsidRPr="00583E64">
              <w:rPr>
                <w:sz w:val="18"/>
                <w:szCs w:val="18"/>
              </w:rPr>
              <w:t>4.0 (3.5-4.7)</w:t>
            </w:r>
          </w:p>
        </w:tc>
        <w:tc>
          <w:tcPr>
            <w:tcW w:w="1687" w:type="dxa"/>
            <w:shd w:val="clear" w:color="auto" w:fill="auto"/>
            <w:vAlign w:val="center"/>
          </w:tcPr>
          <w:p w14:paraId="36F9B359" w14:textId="77777777" w:rsidR="003A7339" w:rsidRPr="00583E64" w:rsidRDefault="003A7339" w:rsidP="00BB6A36">
            <w:pPr>
              <w:pStyle w:val="72TabletextTablesTableFigureBoxstyles"/>
              <w:rPr>
                <w:sz w:val="18"/>
                <w:szCs w:val="18"/>
              </w:rPr>
            </w:pPr>
            <w:r w:rsidRPr="00583E64">
              <w:rPr>
                <w:sz w:val="18"/>
                <w:szCs w:val="18"/>
              </w:rPr>
              <w:t>4.0 (3.4-4.7)</w:t>
            </w:r>
          </w:p>
        </w:tc>
      </w:tr>
      <w:tr w:rsidR="003A7339" w:rsidRPr="007A6A2D" w14:paraId="3E5C4390" w14:textId="77777777" w:rsidTr="00BB6A36">
        <w:trPr>
          <w:trHeight w:val="300"/>
        </w:trPr>
        <w:tc>
          <w:tcPr>
            <w:tcW w:w="2265" w:type="dxa"/>
            <w:shd w:val="clear" w:color="auto" w:fill="auto"/>
            <w:vAlign w:val="center"/>
          </w:tcPr>
          <w:p w14:paraId="66502BA3" w14:textId="77777777" w:rsidR="003A7339" w:rsidRPr="00491C3F" w:rsidRDefault="003A7339" w:rsidP="00BB6A36">
            <w:pPr>
              <w:pStyle w:val="72TabletextTablesTableFigureBoxstyles"/>
              <w:rPr>
                <w:b/>
                <w:sz w:val="18"/>
                <w:szCs w:val="18"/>
              </w:rPr>
            </w:pPr>
          </w:p>
        </w:tc>
        <w:tc>
          <w:tcPr>
            <w:tcW w:w="1347" w:type="dxa"/>
            <w:shd w:val="clear" w:color="auto" w:fill="auto"/>
            <w:vAlign w:val="center"/>
          </w:tcPr>
          <w:p w14:paraId="2CA70454" w14:textId="77777777" w:rsidR="003A7339" w:rsidRPr="00583E64" w:rsidRDefault="003A7339" w:rsidP="00BB6A36">
            <w:pPr>
              <w:pStyle w:val="72TabletextTablesTableFigureBoxstyles"/>
              <w:rPr>
                <w:sz w:val="18"/>
                <w:szCs w:val="18"/>
              </w:rPr>
            </w:pPr>
            <w:r w:rsidRPr="00583E64">
              <w:rPr>
                <w:sz w:val="18"/>
                <w:szCs w:val="18"/>
              </w:rPr>
              <w:t>Range</w:t>
            </w:r>
          </w:p>
        </w:tc>
        <w:tc>
          <w:tcPr>
            <w:tcW w:w="1609" w:type="dxa"/>
            <w:shd w:val="clear" w:color="auto" w:fill="auto"/>
            <w:vAlign w:val="center"/>
          </w:tcPr>
          <w:p w14:paraId="1E5DC483" w14:textId="77777777" w:rsidR="003A7339" w:rsidRPr="00583E64" w:rsidRDefault="003A7339" w:rsidP="00BB6A36">
            <w:pPr>
              <w:pStyle w:val="72TabletextTablesTableFigureBoxstyles"/>
              <w:rPr>
                <w:sz w:val="18"/>
                <w:szCs w:val="18"/>
              </w:rPr>
            </w:pPr>
            <w:r w:rsidRPr="00583E64">
              <w:rPr>
                <w:sz w:val="18"/>
                <w:szCs w:val="18"/>
              </w:rPr>
              <w:t>1.4-8.1</w:t>
            </w:r>
          </w:p>
        </w:tc>
        <w:tc>
          <w:tcPr>
            <w:tcW w:w="1579" w:type="dxa"/>
            <w:shd w:val="clear" w:color="auto" w:fill="auto"/>
            <w:vAlign w:val="center"/>
          </w:tcPr>
          <w:p w14:paraId="0E489FB3" w14:textId="77777777" w:rsidR="003A7339" w:rsidRPr="00583E64" w:rsidRDefault="003A7339" w:rsidP="00BB6A36">
            <w:pPr>
              <w:pStyle w:val="72TabletextTablesTableFigureBoxstyles"/>
              <w:rPr>
                <w:sz w:val="18"/>
                <w:szCs w:val="18"/>
              </w:rPr>
            </w:pPr>
            <w:r w:rsidRPr="00583E64">
              <w:rPr>
                <w:sz w:val="18"/>
                <w:szCs w:val="18"/>
              </w:rPr>
              <w:t>1.8-9.7</w:t>
            </w:r>
          </w:p>
        </w:tc>
        <w:tc>
          <w:tcPr>
            <w:tcW w:w="1070" w:type="dxa"/>
            <w:shd w:val="clear" w:color="auto" w:fill="auto"/>
            <w:vAlign w:val="center"/>
          </w:tcPr>
          <w:p w14:paraId="13233BCB" w14:textId="77777777" w:rsidR="003A7339" w:rsidRPr="00583E64" w:rsidRDefault="003A7339" w:rsidP="00BB6A36">
            <w:pPr>
              <w:pStyle w:val="72TabletextTablesTableFigureBoxstyles"/>
              <w:rPr>
                <w:sz w:val="18"/>
                <w:szCs w:val="18"/>
              </w:rPr>
            </w:pPr>
            <w:r w:rsidRPr="00583E64">
              <w:rPr>
                <w:sz w:val="18"/>
                <w:szCs w:val="18"/>
              </w:rPr>
              <w:t>2.0-9.0</w:t>
            </w:r>
          </w:p>
        </w:tc>
        <w:tc>
          <w:tcPr>
            <w:tcW w:w="1076" w:type="dxa"/>
            <w:shd w:val="clear" w:color="auto" w:fill="auto"/>
            <w:vAlign w:val="center"/>
          </w:tcPr>
          <w:p w14:paraId="49B9A334" w14:textId="77777777" w:rsidR="003A7339" w:rsidRPr="00583E64" w:rsidRDefault="003A7339" w:rsidP="00BB6A36">
            <w:pPr>
              <w:pStyle w:val="72TabletextTablesTableFigureBoxstyles"/>
              <w:rPr>
                <w:sz w:val="18"/>
                <w:szCs w:val="18"/>
              </w:rPr>
            </w:pPr>
            <w:r w:rsidRPr="00583E64">
              <w:rPr>
                <w:sz w:val="18"/>
                <w:szCs w:val="18"/>
              </w:rPr>
              <w:t>2.2-7.6</w:t>
            </w:r>
          </w:p>
        </w:tc>
        <w:tc>
          <w:tcPr>
            <w:tcW w:w="1593" w:type="dxa"/>
            <w:shd w:val="clear" w:color="auto" w:fill="auto"/>
            <w:vAlign w:val="center"/>
          </w:tcPr>
          <w:p w14:paraId="71B6CE2A" w14:textId="77777777" w:rsidR="003A7339" w:rsidRPr="00583E64" w:rsidRDefault="003A7339" w:rsidP="00BB6A36">
            <w:pPr>
              <w:pStyle w:val="72TabletextTablesTableFigureBoxstyles"/>
              <w:rPr>
                <w:sz w:val="18"/>
                <w:szCs w:val="18"/>
              </w:rPr>
            </w:pPr>
            <w:r w:rsidRPr="00583E64">
              <w:rPr>
                <w:sz w:val="18"/>
                <w:szCs w:val="18"/>
              </w:rPr>
              <w:t>1.8-9.7</w:t>
            </w:r>
          </w:p>
        </w:tc>
        <w:tc>
          <w:tcPr>
            <w:tcW w:w="1687" w:type="dxa"/>
            <w:shd w:val="clear" w:color="auto" w:fill="auto"/>
            <w:vAlign w:val="center"/>
          </w:tcPr>
          <w:p w14:paraId="0D101E04" w14:textId="77777777" w:rsidR="003A7339" w:rsidRPr="00583E64" w:rsidRDefault="003A7339" w:rsidP="00BB6A36">
            <w:pPr>
              <w:pStyle w:val="72TabletextTablesTableFigureBoxstyles"/>
              <w:rPr>
                <w:sz w:val="18"/>
                <w:szCs w:val="18"/>
              </w:rPr>
            </w:pPr>
            <w:r w:rsidRPr="00583E64">
              <w:rPr>
                <w:sz w:val="18"/>
                <w:szCs w:val="18"/>
              </w:rPr>
              <w:t>1.4-9.7</w:t>
            </w:r>
          </w:p>
        </w:tc>
      </w:tr>
      <w:tr w:rsidR="003A7339" w:rsidRPr="007A6A2D" w14:paraId="53CA9495" w14:textId="77777777" w:rsidTr="00BB6A36">
        <w:trPr>
          <w:trHeight w:val="300"/>
        </w:trPr>
        <w:tc>
          <w:tcPr>
            <w:tcW w:w="2265" w:type="dxa"/>
            <w:shd w:val="clear" w:color="auto" w:fill="auto"/>
            <w:vAlign w:val="center"/>
          </w:tcPr>
          <w:p w14:paraId="7498C96B" w14:textId="77777777" w:rsidR="003A7339" w:rsidRPr="00491C3F" w:rsidRDefault="003A7339" w:rsidP="00BB6A36">
            <w:pPr>
              <w:pStyle w:val="72TabletextTablesTableFigureBoxstyles"/>
              <w:rPr>
                <w:b/>
                <w:sz w:val="18"/>
                <w:szCs w:val="18"/>
              </w:rPr>
            </w:pPr>
            <w:r w:rsidRPr="00491C3F">
              <w:rPr>
                <w:b/>
                <w:sz w:val="18"/>
                <w:szCs w:val="18"/>
              </w:rPr>
              <w:t xml:space="preserve">Retinopathy level^, n (%)     </w:t>
            </w:r>
            <w:r w:rsidRPr="00491C3F">
              <w:rPr>
                <w:b/>
                <w:sz w:val="2"/>
                <w:szCs w:val="2"/>
              </w:rPr>
              <w:t xml:space="preserve">               </w:t>
            </w:r>
            <w:r w:rsidRPr="00491C3F">
              <w:rPr>
                <w:b/>
                <w:sz w:val="18"/>
                <w:szCs w:val="18"/>
              </w:rPr>
              <w:t xml:space="preserve">        </w:t>
            </w:r>
          </w:p>
        </w:tc>
        <w:tc>
          <w:tcPr>
            <w:tcW w:w="1347" w:type="dxa"/>
            <w:shd w:val="clear" w:color="auto" w:fill="auto"/>
            <w:vAlign w:val="center"/>
          </w:tcPr>
          <w:p w14:paraId="24741378" w14:textId="77777777" w:rsidR="003A7339" w:rsidRPr="00583E64" w:rsidRDefault="003A7339" w:rsidP="00BB6A36">
            <w:pPr>
              <w:pStyle w:val="72TabletextTablesTableFigureBoxstyles"/>
              <w:rPr>
                <w:sz w:val="18"/>
                <w:szCs w:val="18"/>
              </w:rPr>
            </w:pPr>
            <w:r w:rsidRPr="00583E64">
              <w:rPr>
                <w:sz w:val="18"/>
                <w:szCs w:val="18"/>
              </w:rPr>
              <w:t xml:space="preserve">   R0 R0</w:t>
            </w:r>
          </w:p>
        </w:tc>
        <w:tc>
          <w:tcPr>
            <w:tcW w:w="1609" w:type="dxa"/>
            <w:shd w:val="clear" w:color="auto" w:fill="auto"/>
            <w:vAlign w:val="center"/>
          </w:tcPr>
          <w:p w14:paraId="141BB757" w14:textId="77777777" w:rsidR="003A7339" w:rsidRPr="00583E64" w:rsidRDefault="003A7339" w:rsidP="00BB6A36">
            <w:pPr>
              <w:pStyle w:val="72TabletextTablesTableFigureBoxstyles"/>
              <w:rPr>
                <w:sz w:val="18"/>
                <w:szCs w:val="18"/>
              </w:rPr>
            </w:pPr>
            <w:r w:rsidRPr="00583E64">
              <w:rPr>
                <w:sz w:val="18"/>
                <w:szCs w:val="18"/>
              </w:rPr>
              <w:t>1857 (81.8)</w:t>
            </w:r>
          </w:p>
        </w:tc>
        <w:tc>
          <w:tcPr>
            <w:tcW w:w="1579" w:type="dxa"/>
            <w:shd w:val="clear" w:color="auto" w:fill="auto"/>
            <w:vAlign w:val="center"/>
          </w:tcPr>
          <w:p w14:paraId="065548CB" w14:textId="77777777" w:rsidR="003A7339" w:rsidRPr="00583E64" w:rsidRDefault="003A7339" w:rsidP="00BB6A36">
            <w:pPr>
              <w:pStyle w:val="72TabletextTablesTableFigureBoxstyles"/>
              <w:rPr>
                <w:sz w:val="18"/>
                <w:szCs w:val="18"/>
              </w:rPr>
            </w:pPr>
            <w:r w:rsidRPr="00583E64">
              <w:rPr>
                <w:sz w:val="18"/>
                <w:szCs w:val="18"/>
              </w:rPr>
              <w:t>1800 (80.6)</w:t>
            </w:r>
          </w:p>
        </w:tc>
        <w:tc>
          <w:tcPr>
            <w:tcW w:w="1070" w:type="dxa"/>
            <w:shd w:val="clear" w:color="auto" w:fill="auto"/>
            <w:vAlign w:val="center"/>
          </w:tcPr>
          <w:p w14:paraId="10D65277" w14:textId="77777777" w:rsidR="003A7339" w:rsidRPr="00583E64" w:rsidRDefault="003A7339" w:rsidP="00BB6A36">
            <w:pPr>
              <w:pStyle w:val="72TabletextTablesTableFigureBoxstyles"/>
              <w:rPr>
                <w:sz w:val="18"/>
                <w:szCs w:val="18"/>
              </w:rPr>
            </w:pPr>
            <w:r w:rsidRPr="00583E64">
              <w:rPr>
                <w:sz w:val="18"/>
                <w:szCs w:val="18"/>
              </w:rPr>
              <w:t>1 (0.5)</w:t>
            </w:r>
          </w:p>
        </w:tc>
        <w:tc>
          <w:tcPr>
            <w:tcW w:w="1076" w:type="dxa"/>
            <w:shd w:val="clear" w:color="auto" w:fill="auto"/>
            <w:vAlign w:val="center"/>
          </w:tcPr>
          <w:p w14:paraId="092653FC" w14:textId="77777777" w:rsidR="003A7339" w:rsidRPr="00583E64" w:rsidRDefault="003A7339" w:rsidP="00BB6A36">
            <w:pPr>
              <w:pStyle w:val="72TabletextTablesTableFigureBoxstyles"/>
              <w:rPr>
                <w:sz w:val="18"/>
                <w:szCs w:val="18"/>
              </w:rPr>
            </w:pPr>
            <w:r w:rsidRPr="00583E64">
              <w:rPr>
                <w:sz w:val="18"/>
                <w:szCs w:val="18"/>
              </w:rPr>
              <w:t>44 (20.9)</w:t>
            </w:r>
          </w:p>
        </w:tc>
        <w:tc>
          <w:tcPr>
            <w:tcW w:w="1593" w:type="dxa"/>
            <w:shd w:val="clear" w:color="auto" w:fill="auto"/>
            <w:vAlign w:val="center"/>
          </w:tcPr>
          <w:p w14:paraId="1E70993B" w14:textId="77777777" w:rsidR="003A7339" w:rsidRPr="00583E64" w:rsidRDefault="003A7339" w:rsidP="00BB6A36">
            <w:pPr>
              <w:pStyle w:val="72TabletextTablesTableFigureBoxstyles"/>
              <w:rPr>
                <w:sz w:val="18"/>
                <w:szCs w:val="18"/>
              </w:rPr>
            </w:pPr>
            <w:r w:rsidRPr="00583E64">
              <w:rPr>
                <w:sz w:val="18"/>
                <w:szCs w:val="18"/>
              </w:rPr>
              <w:t>1755 (96.1)</w:t>
            </w:r>
          </w:p>
        </w:tc>
        <w:tc>
          <w:tcPr>
            <w:tcW w:w="1687" w:type="dxa"/>
            <w:shd w:val="clear" w:color="auto" w:fill="auto"/>
            <w:vAlign w:val="center"/>
          </w:tcPr>
          <w:p w14:paraId="60B32620" w14:textId="77777777" w:rsidR="003A7339" w:rsidRPr="00583E64" w:rsidRDefault="003A7339" w:rsidP="00BB6A36">
            <w:pPr>
              <w:pStyle w:val="72TabletextTablesTableFigureBoxstyles"/>
              <w:rPr>
                <w:sz w:val="18"/>
                <w:szCs w:val="18"/>
              </w:rPr>
            </w:pPr>
            <w:r w:rsidRPr="00583E64">
              <w:rPr>
                <w:sz w:val="18"/>
                <w:szCs w:val="18"/>
              </w:rPr>
              <w:t>3657 (81.2)</w:t>
            </w:r>
          </w:p>
        </w:tc>
      </w:tr>
      <w:tr w:rsidR="003A7339" w:rsidRPr="007A6A2D" w14:paraId="552FEDBA" w14:textId="77777777" w:rsidTr="00BB6A36">
        <w:trPr>
          <w:trHeight w:val="300"/>
        </w:trPr>
        <w:tc>
          <w:tcPr>
            <w:tcW w:w="2265" w:type="dxa"/>
            <w:shd w:val="clear" w:color="auto" w:fill="auto"/>
            <w:vAlign w:val="center"/>
          </w:tcPr>
          <w:p w14:paraId="1DB2F4BE" w14:textId="77777777" w:rsidR="003A7339" w:rsidRPr="00491C3F" w:rsidRDefault="003A7339" w:rsidP="00BB6A36">
            <w:pPr>
              <w:pStyle w:val="72TabletextTablesTableFigureBoxstyles"/>
              <w:rPr>
                <w:b/>
                <w:sz w:val="18"/>
                <w:szCs w:val="18"/>
              </w:rPr>
            </w:pPr>
            <w:r w:rsidRPr="00491C3F">
              <w:rPr>
                <w:b/>
                <w:sz w:val="18"/>
                <w:szCs w:val="18"/>
              </w:rPr>
              <w:t xml:space="preserve">               </w:t>
            </w:r>
          </w:p>
        </w:tc>
        <w:tc>
          <w:tcPr>
            <w:tcW w:w="1347" w:type="dxa"/>
            <w:shd w:val="clear" w:color="auto" w:fill="auto"/>
            <w:vAlign w:val="center"/>
          </w:tcPr>
          <w:p w14:paraId="7563E3FA" w14:textId="77777777" w:rsidR="003A7339" w:rsidRPr="00583E64" w:rsidRDefault="003A7339" w:rsidP="00BB6A36">
            <w:pPr>
              <w:pStyle w:val="72TabletextTablesTableFigureBoxstyles"/>
              <w:rPr>
                <w:sz w:val="18"/>
                <w:szCs w:val="18"/>
              </w:rPr>
            </w:pPr>
            <w:r w:rsidRPr="00583E64">
              <w:rPr>
                <w:sz w:val="18"/>
                <w:szCs w:val="18"/>
              </w:rPr>
              <w:t>R1 R0</w:t>
            </w:r>
          </w:p>
        </w:tc>
        <w:tc>
          <w:tcPr>
            <w:tcW w:w="1609" w:type="dxa"/>
            <w:shd w:val="clear" w:color="auto" w:fill="auto"/>
            <w:vAlign w:val="center"/>
          </w:tcPr>
          <w:p w14:paraId="142DEE8D" w14:textId="77777777" w:rsidR="003A7339" w:rsidRPr="00583E64" w:rsidRDefault="003A7339" w:rsidP="00BB6A36">
            <w:pPr>
              <w:pStyle w:val="72TabletextTablesTableFigureBoxstyles"/>
              <w:rPr>
                <w:sz w:val="18"/>
                <w:szCs w:val="18"/>
              </w:rPr>
            </w:pPr>
            <w:r w:rsidRPr="00583E64">
              <w:rPr>
                <w:sz w:val="18"/>
                <w:szCs w:val="18"/>
              </w:rPr>
              <w:t>262 (11.5)</w:t>
            </w:r>
          </w:p>
        </w:tc>
        <w:tc>
          <w:tcPr>
            <w:tcW w:w="1579" w:type="dxa"/>
            <w:shd w:val="clear" w:color="auto" w:fill="auto"/>
            <w:vAlign w:val="center"/>
          </w:tcPr>
          <w:p w14:paraId="41254D19" w14:textId="77777777" w:rsidR="003A7339" w:rsidRPr="00583E64" w:rsidRDefault="003A7339" w:rsidP="00BB6A36">
            <w:pPr>
              <w:pStyle w:val="72TabletextTablesTableFigureBoxstyles"/>
              <w:rPr>
                <w:sz w:val="18"/>
                <w:szCs w:val="18"/>
              </w:rPr>
            </w:pPr>
            <w:r w:rsidRPr="00583E64">
              <w:rPr>
                <w:sz w:val="18"/>
                <w:szCs w:val="18"/>
              </w:rPr>
              <w:t>296 (13.2)</w:t>
            </w:r>
          </w:p>
        </w:tc>
        <w:tc>
          <w:tcPr>
            <w:tcW w:w="1070" w:type="dxa"/>
            <w:shd w:val="clear" w:color="auto" w:fill="auto"/>
            <w:vAlign w:val="center"/>
          </w:tcPr>
          <w:p w14:paraId="4F0B828F" w14:textId="77777777" w:rsidR="003A7339" w:rsidRPr="00583E64" w:rsidRDefault="003A7339" w:rsidP="00BB6A36">
            <w:pPr>
              <w:pStyle w:val="72TabletextTablesTableFigureBoxstyles"/>
              <w:rPr>
                <w:sz w:val="18"/>
                <w:szCs w:val="18"/>
              </w:rPr>
            </w:pPr>
            <w:r w:rsidRPr="00583E64">
              <w:rPr>
                <w:sz w:val="18"/>
                <w:szCs w:val="18"/>
              </w:rPr>
              <w:t>58 (29.4)</w:t>
            </w:r>
          </w:p>
        </w:tc>
        <w:tc>
          <w:tcPr>
            <w:tcW w:w="1076" w:type="dxa"/>
            <w:shd w:val="clear" w:color="auto" w:fill="auto"/>
            <w:vAlign w:val="center"/>
          </w:tcPr>
          <w:p w14:paraId="079C96EC" w14:textId="77777777" w:rsidR="003A7339" w:rsidRPr="00583E64" w:rsidRDefault="003A7339" w:rsidP="00BB6A36">
            <w:pPr>
              <w:pStyle w:val="72TabletextTablesTableFigureBoxstyles"/>
              <w:rPr>
                <w:sz w:val="18"/>
                <w:szCs w:val="18"/>
              </w:rPr>
            </w:pPr>
            <w:r w:rsidRPr="00583E64">
              <w:rPr>
                <w:sz w:val="18"/>
                <w:szCs w:val="18"/>
              </w:rPr>
              <w:t>167 (79.1)</w:t>
            </w:r>
          </w:p>
        </w:tc>
        <w:tc>
          <w:tcPr>
            <w:tcW w:w="1593" w:type="dxa"/>
            <w:shd w:val="clear" w:color="auto" w:fill="auto"/>
            <w:vAlign w:val="center"/>
          </w:tcPr>
          <w:p w14:paraId="1D568F96" w14:textId="77777777" w:rsidR="003A7339" w:rsidRPr="00583E64" w:rsidRDefault="003A7339" w:rsidP="00BB6A36">
            <w:pPr>
              <w:pStyle w:val="72TabletextTablesTableFigureBoxstyles"/>
              <w:rPr>
                <w:sz w:val="18"/>
                <w:szCs w:val="18"/>
              </w:rPr>
            </w:pPr>
            <w:r w:rsidRPr="00583E64">
              <w:rPr>
                <w:sz w:val="18"/>
                <w:szCs w:val="18"/>
              </w:rPr>
              <w:t>71 (3.9)</w:t>
            </w:r>
          </w:p>
        </w:tc>
        <w:tc>
          <w:tcPr>
            <w:tcW w:w="1687" w:type="dxa"/>
            <w:shd w:val="clear" w:color="auto" w:fill="auto"/>
            <w:vAlign w:val="center"/>
          </w:tcPr>
          <w:p w14:paraId="1CCF3BA5" w14:textId="77777777" w:rsidR="003A7339" w:rsidRPr="00583E64" w:rsidRDefault="003A7339" w:rsidP="00BB6A36">
            <w:pPr>
              <w:pStyle w:val="72TabletextTablesTableFigureBoxstyles"/>
              <w:rPr>
                <w:sz w:val="18"/>
                <w:szCs w:val="18"/>
              </w:rPr>
            </w:pPr>
            <w:r w:rsidRPr="00583E64">
              <w:rPr>
                <w:sz w:val="18"/>
                <w:szCs w:val="18"/>
              </w:rPr>
              <w:t>558 (12.4)</w:t>
            </w:r>
          </w:p>
        </w:tc>
      </w:tr>
      <w:tr w:rsidR="003A7339" w:rsidRPr="007A6A2D" w14:paraId="288AFEBE" w14:textId="77777777" w:rsidTr="00BB6A36">
        <w:trPr>
          <w:trHeight w:val="300"/>
        </w:trPr>
        <w:tc>
          <w:tcPr>
            <w:tcW w:w="2265" w:type="dxa"/>
            <w:shd w:val="clear" w:color="auto" w:fill="auto"/>
            <w:vAlign w:val="center"/>
          </w:tcPr>
          <w:p w14:paraId="2ABFC8AC" w14:textId="77777777" w:rsidR="003A7339" w:rsidRPr="00491C3F" w:rsidRDefault="003A7339" w:rsidP="00BB6A36">
            <w:pPr>
              <w:pStyle w:val="72TabletextTablesTableFigureBoxstyles"/>
              <w:rPr>
                <w:b/>
                <w:sz w:val="18"/>
                <w:szCs w:val="18"/>
              </w:rPr>
            </w:pPr>
          </w:p>
        </w:tc>
        <w:tc>
          <w:tcPr>
            <w:tcW w:w="1347" w:type="dxa"/>
            <w:shd w:val="clear" w:color="auto" w:fill="auto"/>
            <w:vAlign w:val="center"/>
          </w:tcPr>
          <w:p w14:paraId="1A8228A2" w14:textId="77777777" w:rsidR="003A7339" w:rsidRPr="00583E64" w:rsidRDefault="003A7339" w:rsidP="00BB6A36">
            <w:pPr>
              <w:pStyle w:val="72TabletextTablesTableFigureBoxstyles"/>
              <w:rPr>
                <w:sz w:val="18"/>
                <w:szCs w:val="18"/>
              </w:rPr>
            </w:pPr>
            <w:r w:rsidRPr="00583E64">
              <w:rPr>
                <w:sz w:val="18"/>
                <w:szCs w:val="18"/>
              </w:rPr>
              <w:t>R1 R1</w:t>
            </w:r>
          </w:p>
        </w:tc>
        <w:tc>
          <w:tcPr>
            <w:tcW w:w="1609" w:type="dxa"/>
            <w:shd w:val="clear" w:color="auto" w:fill="auto"/>
            <w:vAlign w:val="center"/>
          </w:tcPr>
          <w:p w14:paraId="0E5D8088" w14:textId="77777777" w:rsidR="003A7339" w:rsidRPr="00583E64" w:rsidRDefault="003A7339" w:rsidP="00BB6A36">
            <w:pPr>
              <w:pStyle w:val="72TabletextTablesTableFigureBoxstyles"/>
              <w:rPr>
                <w:sz w:val="18"/>
                <w:szCs w:val="18"/>
              </w:rPr>
            </w:pPr>
            <w:r w:rsidRPr="00583E64">
              <w:rPr>
                <w:sz w:val="18"/>
                <w:szCs w:val="18"/>
              </w:rPr>
              <w:t>146 (6.4)</w:t>
            </w:r>
          </w:p>
        </w:tc>
        <w:tc>
          <w:tcPr>
            <w:tcW w:w="1579" w:type="dxa"/>
            <w:shd w:val="clear" w:color="auto" w:fill="auto"/>
            <w:vAlign w:val="center"/>
          </w:tcPr>
          <w:p w14:paraId="3418A54B" w14:textId="77777777" w:rsidR="003A7339" w:rsidRPr="00583E64" w:rsidRDefault="003A7339" w:rsidP="00BB6A36">
            <w:pPr>
              <w:pStyle w:val="72TabletextTablesTableFigureBoxstyles"/>
              <w:rPr>
                <w:sz w:val="18"/>
                <w:szCs w:val="18"/>
              </w:rPr>
            </w:pPr>
            <w:r w:rsidRPr="00583E64">
              <w:rPr>
                <w:sz w:val="18"/>
                <w:szCs w:val="18"/>
              </w:rPr>
              <w:t>137 (6.1)</w:t>
            </w:r>
          </w:p>
        </w:tc>
        <w:tc>
          <w:tcPr>
            <w:tcW w:w="1070" w:type="dxa"/>
            <w:shd w:val="clear" w:color="auto" w:fill="auto"/>
            <w:vAlign w:val="center"/>
          </w:tcPr>
          <w:p w14:paraId="3089F774" w14:textId="77777777" w:rsidR="003A7339" w:rsidRPr="00583E64" w:rsidRDefault="003A7339" w:rsidP="00BB6A36">
            <w:pPr>
              <w:pStyle w:val="72TabletextTablesTableFigureBoxstyles"/>
              <w:rPr>
                <w:sz w:val="18"/>
                <w:szCs w:val="18"/>
              </w:rPr>
            </w:pPr>
            <w:r w:rsidRPr="00583E64">
              <w:rPr>
                <w:sz w:val="18"/>
                <w:szCs w:val="18"/>
              </w:rPr>
              <w:t>137 (69.5)</w:t>
            </w:r>
          </w:p>
        </w:tc>
        <w:tc>
          <w:tcPr>
            <w:tcW w:w="1076" w:type="dxa"/>
            <w:shd w:val="clear" w:color="auto" w:fill="auto"/>
            <w:vAlign w:val="center"/>
          </w:tcPr>
          <w:p w14:paraId="37E6E260" w14:textId="77777777" w:rsidR="003A7339" w:rsidRPr="00583E64" w:rsidRDefault="003A7339" w:rsidP="00BB6A36">
            <w:pPr>
              <w:pStyle w:val="72TabletextTablesTableFigureBoxstyles"/>
              <w:rPr>
                <w:sz w:val="18"/>
                <w:szCs w:val="18"/>
              </w:rPr>
            </w:pPr>
            <w:r w:rsidRPr="00583E64">
              <w:rPr>
                <w:sz w:val="18"/>
                <w:szCs w:val="18"/>
              </w:rPr>
              <w:t>0 (0.0)</w:t>
            </w:r>
          </w:p>
        </w:tc>
        <w:tc>
          <w:tcPr>
            <w:tcW w:w="1593" w:type="dxa"/>
            <w:shd w:val="clear" w:color="auto" w:fill="auto"/>
            <w:vAlign w:val="center"/>
          </w:tcPr>
          <w:p w14:paraId="2F87506C" w14:textId="77777777" w:rsidR="003A7339" w:rsidRPr="00583E64" w:rsidRDefault="003A7339" w:rsidP="00BB6A36">
            <w:pPr>
              <w:pStyle w:val="72TabletextTablesTableFigureBoxstyles"/>
              <w:rPr>
                <w:sz w:val="18"/>
                <w:szCs w:val="18"/>
              </w:rPr>
            </w:pPr>
            <w:r w:rsidRPr="00583E64">
              <w:rPr>
                <w:sz w:val="18"/>
                <w:szCs w:val="18"/>
              </w:rPr>
              <w:t>0 (0.0)</w:t>
            </w:r>
          </w:p>
        </w:tc>
        <w:tc>
          <w:tcPr>
            <w:tcW w:w="1687" w:type="dxa"/>
            <w:shd w:val="clear" w:color="auto" w:fill="auto"/>
            <w:vAlign w:val="center"/>
          </w:tcPr>
          <w:p w14:paraId="75250703" w14:textId="77777777" w:rsidR="003A7339" w:rsidRPr="00583E64" w:rsidRDefault="003A7339" w:rsidP="00BB6A36">
            <w:pPr>
              <w:pStyle w:val="72TabletextTablesTableFigureBoxstyles"/>
              <w:rPr>
                <w:sz w:val="18"/>
                <w:szCs w:val="18"/>
              </w:rPr>
            </w:pPr>
            <w:r w:rsidRPr="00583E64">
              <w:rPr>
                <w:sz w:val="18"/>
                <w:szCs w:val="18"/>
              </w:rPr>
              <w:t>283 (6.3)</w:t>
            </w:r>
          </w:p>
        </w:tc>
      </w:tr>
    </w:tbl>
    <w:p w14:paraId="775B9437" w14:textId="77777777" w:rsidR="003A7339" w:rsidRPr="00C97496" w:rsidRDefault="003A7339" w:rsidP="003A7339">
      <w:pPr>
        <w:pStyle w:val="53BheadHeadingsHeadingstyles"/>
      </w:pPr>
      <w:r w:rsidRPr="00C97496">
        <w:t>Primary safety findings</w:t>
      </w:r>
    </w:p>
    <w:p w14:paraId="0F51EFFA" w14:textId="77777777" w:rsidR="003A7339" w:rsidRDefault="003A7339" w:rsidP="003A7339">
      <w:pPr>
        <w:pStyle w:val="602TextfoTextstylesTextstyles"/>
      </w:pPr>
      <w:r w:rsidRPr="009939F8">
        <w:t>Attendance rates at the first follo</w:t>
      </w:r>
      <w:r w:rsidRPr="00C97496">
        <w:t xml:space="preserve">w-up visit for the </w:t>
      </w:r>
      <w:r>
        <w:t xml:space="preserve">control and </w:t>
      </w:r>
      <w:r w:rsidRPr="00C97496">
        <w:t>individualised arms (primary outcome) were 84</w:t>
      </w:r>
      <w:r>
        <w:t>.</w:t>
      </w:r>
      <w:r w:rsidRPr="00C97496">
        <w:t>7%</w:t>
      </w:r>
      <w:r>
        <w:t xml:space="preserve"> </w:t>
      </w:r>
      <w:r w:rsidRPr="00696A54">
        <w:t>(1883/2224)</w:t>
      </w:r>
      <w:r>
        <w:t xml:space="preserve"> and </w:t>
      </w:r>
      <w:r w:rsidRPr="00C97496">
        <w:t>83</w:t>
      </w:r>
      <w:r>
        <w:t>.6%</w:t>
      </w:r>
      <w:r w:rsidRPr="00C97496">
        <w:t xml:space="preserve"> </w:t>
      </w:r>
      <w:r w:rsidRPr="00696A54">
        <w:t>(1754/2097)</w:t>
      </w:r>
      <w:r>
        <w:t xml:space="preserve"> </w:t>
      </w:r>
      <w:r w:rsidRPr="00C97496">
        <w:t>respectively (</w:t>
      </w:r>
      <w:r>
        <w:t xml:space="preserve">difference </w:t>
      </w:r>
      <w:r w:rsidRPr="00C97496">
        <w:t>-1</w:t>
      </w:r>
      <w:r>
        <w:t>.0, 95% confidence interval</w:t>
      </w:r>
      <w:r w:rsidRPr="00C97496">
        <w:t xml:space="preserve"> -3</w:t>
      </w:r>
      <w:r>
        <w:t>.</w:t>
      </w:r>
      <w:r w:rsidRPr="00C97496">
        <w:t>2 to 1</w:t>
      </w:r>
      <w:r>
        <w:t>.</w:t>
      </w:r>
      <w:r w:rsidRPr="00C97496">
        <w:t>2, PP analysis). Against an acceptability range of 0.05 these attendance rates were equivalent</w:t>
      </w:r>
      <w:r>
        <w:t xml:space="preserve"> </w:t>
      </w:r>
      <w:r>
        <w:rPr>
          <w:i/>
          <w:iCs/>
        </w:rPr>
        <w:t>(</w:t>
      </w:r>
      <w:r w:rsidRPr="00A02AAE">
        <w:rPr>
          <w:i/>
          <w:iCs/>
          <w:color w:val="FF0000"/>
        </w:rPr>
        <w:t>Figure 5</w:t>
      </w:r>
      <w:r>
        <w:rPr>
          <w:i/>
          <w:iCs/>
        </w:rPr>
        <w:t xml:space="preserve"> upper panel, </w:t>
      </w:r>
      <w:r w:rsidRPr="00A02AAE">
        <w:rPr>
          <w:i/>
          <w:iCs/>
          <w:color w:val="FF0000"/>
        </w:rPr>
        <w:t>Table 5</w:t>
      </w:r>
      <w:r>
        <w:rPr>
          <w:i/>
          <w:iCs/>
        </w:rPr>
        <w:t>)</w:t>
      </w:r>
      <w:r w:rsidRPr="00C97496">
        <w:t xml:space="preserve">. </w:t>
      </w:r>
      <w:r w:rsidRPr="009939F8">
        <w:t>PP and ITT analyses with multiple</w:t>
      </w:r>
      <w:r>
        <w:t xml:space="preserve"> and simple imputation </w:t>
      </w:r>
      <w:r w:rsidRPr="009939F8">
        <w:t>confirmed equivalence in attendance rates between the two arms.</w:t>
      </w:r>
    </w:p>
    <w:p w14:paraId="5570162C" w14:textId="77777777" w:rsidR="003A7339" w:rsidRDefault="003A7339" w:rsidP="003A7339">
      <w:pPr>
        <w:pStyle w:val="81FigurelegendTableFigureBoxstyles"/>
        <w:rPr>
          <w:rFonts w:eastAsia="SimSun"/>
        </w:rPr>
      </w:pPr>
      <w:bookmarkStart w:id="78" w:name="_Toc83637261"/>
      <w:r w:rsidRPr="002E75DC">
        <w:rPr>
          <w:b/>
        </w:rPr>
        <w:t>FIGURE 5</w:t>
      </w:r>
      <w:r w:rsidRPr="002E75DC">
        <w:t xml:space="preserve"> </w:t>
      </w:r>
      <w:r w:rsidRPr="002E75DC">
        <w:rPr>
          <w:rFonts w:eastAsia="SimSun"/>
        </w:rPr>
        <w:t>Plot showing point estimates and 90% confidence limits for participants attending the first follow-up visit in the two arms. Upper panel: primary analysis. Lower panel: high-, medium- and low-risk groups in the individualised arm</w:t>
      </w:r>
      <w:bookmarkEnd w:id="78"/>
    </w:p>
    <w:p w14:paraId="480F7358" w14:textId="77777777" w:rsidR="003A7339" w:rsidRPr="00491C3F" w:rsidRDefault="003A7339" w:rsidP="003A7339">
      <w:pPr>
        <w:pStyle w:val="70TablelegendTablesTableFigureBoxstyles"/>
      </w:pPr>
      <w:bookmarkStart w:id="79" w:name="_Toc87626904"/>
      <w:r w:rsidRPr="00491C3F">
        <w:rPr>
          <w:b/>
        </w:rPr>
        <w:t>TABLE 5</w:t>
      </w:r>
      <w:r w:rsidRPr="00491C3F">
        <w:rPr>
          <w:b/>
        </w:rPr>
        <w:t> </w:t>
      </w:r>
      <w:r w:rsidRPr="00491C3F">
        <w:rPr>
          <w:rFonts w:eastAsia="SimSun"/>
        </w:rPr>
        <w:t>Results of the test for equivalence in attendance rate at 1st follow-up visit and of the non-inferiority in STDR detection within 24 months, based on the per-protocol, intention-to-treat and multiple imputation datasets</w:t>
      </w:r>
      <w:bookmarkEnd w:id="79"/>
    </w:p>
    <w:tbl>
      <w:tblPr>
        <w:tblW w:w="10239" w:type="dxa"/>
        <w:tblLayout w:type="fixed"/>
        <w:tblLook w:val="04A0" w:firstRow="1" w:lastRow="0" w:firstColumn="1" w:lastColumn="0" w:noHBand="0" w:noVBand="1"/>
      </w:tblPr>
      <w:tblGrid>
        <w:gridCol w:w="1686"/>
        <w:gridCol w:w="672"/>
        <w:gridCol w:w="598"/>
        <w:gridCol w:w="6"/>
        <w:gridCol w:w="656"/>
        <w:gridCol w:w="720"/>
        <w:gridCol w:w="1004"/>
        <w:gridCol w:w="6"/>
        <w:gridCol w:w="520"/>
        <w:gridCol w:w="990"/>
        <w:gridCol w:w="630"/>
        <w:gridCol w:w="990"/>
        <w:gridCol w:w="807"/>
        <w:gridCol w:w="6"/>
        <w:gridCol w:w="948"/>
      </w:tblGrid>
      <w:tr w:rsidR="003A7339" w:rsidRPr="00E37093" w14:paraId="331BF107" w14:textId="77777777" w:rsidTr="00BB6A36">
        <w:trPr>
          <w:trHeight w:val="300"/>
        </w:trPr>
        <w:tc>
          <w:tcPr>
            <w:tcW w:w="1686" w:type="dxa"/>
            <w:vMerge w:val="restart"/>
            <w:shd w:val="clear" w:color="auto" w:fill="92D050"/>
            <w:vAlign w:val="center"/>
          </w:tcPr>
          <w:p w14:paraId="13C8DD40" w14:textId="77777777" w:rsidR="003A7339" w:rsidRPr="00583E64" w:rsidRDefault="003A7339" w:rsidP="00BB6A36">
            <w:pPr>
              <w:pStyle w:val="710TableheadTablesTableFigureBoxstyles"/>
            </w:pPr>
            <w:r w:rsidRPr="00583E64">
              <w:t>Outcome</w:t>
            </w:r>
          </w:p>
        </w:tc>
        <w:tc>
          <w:tcPr>
            <w:tcW w:w="1276" w:type="dxa"/>
            <w:gridSpan w:val="3"/>
            <w:vMerge w:val="restart"/>
            <w:shd w:val="clear" w:color="auto" w:fill="92D050"/>
            <w:vAlign w:val="center"/>
          </w:tcPr>
          <w:p w14:paraId="1BDC9168" w14:textId="77777777" w:rsidR="003A7339" w:rsidRPr="00583E64" w:rsidRDefault="003A7339" w:rsidP="00BB6A36">
            <w:pPr>
              <w:pStyle w:val="705TableheadgroupTablesTableFigureBoxstyles"/>
            </w:pPr>
            <w:r w:rsidRPr="00583E64">
              <w:t>Approach</w:t>
            </w:r>
          </w:p>
        </w:tc>
        <w:tc>
          <w:tcPr>
            <w:tcW w:w="2380" w:type="dxa"/>
            <w:gridSpan w:val="3"/>
            <w:shd w:val="clear" w:color="auto" w:fill="92D050"/>
            <w:vAlign w:val="center"/>
          </w:tcPr>
          <w:p w14:paraId="77C2FC40" w14:textId="77777777" w:rsidR="003A7339" w:rsidRPr="00583E64" w:rsidRDefault="003A7339" w:rsidP="00BB6A36">
            <w:pPr>
              <w:pStyle w:val="705TableheadgroupTablesTableFigureBoxstyles"/>
            </w:pPr>
            <w:r w:rsidRPr="00583E64">
              <w:t>Control arm</w:t>
            </w:r>
          </w:p>
        </w:tc>
        <w:tc>
          <w:tcPr>
            <w:tcW w:w="2146" w:type="dxa"/>
            <w:gridSpan w:val="4"/>
            <w:shd w:val="clear" w:color="auto" w:fill="92D050"/>
            <w:vAlign w:val="center"/>
          </w:tcPr>
          <w:p w14:paraId="0E54094E" w14:textId="77777777" w:rsidR="003A7339" w:rsidRPr="00583E64" w:rsidRDefault="003A7339" w:rsidP="00BB6A36">
            <w:pPr>
              <w:pStyle w:val="705TableheadgroupTablesTableFigureBoxstyles"/>
            </w:pPr>
            <w:r w:rsidRPr="00583E64">
              <w:t>Individualised arm</w:t>
            </w:r>
          </w:p>
        </w:tc>
        <w:tc>
          <w:tcPr>
            <w:tcW w:w="990" w:type="dxa"/>
            <w:shd w:val="clear" w:color="auto" w:fill="92D050"/>
            <w:vAlign w:val="center"/>
          </w:tcPr>
          <w:p w14:paraId="48F5B819" w14:textId="77777777" w:rsidR="003A7339" w:rsidRPr="004716BE" w:rsidRDefault="003A7339" w:rsidP="00BB6A36">
            <w:pPr>
              <w:pStyle w:val="710TableheadTablesTableFigureBoxstyles"/>
            </w:pPr>
            <w:r w:rsidRPr="004716BE">
              <w:t>Difference in proportions</w:t>
            </w:r>
          </w:p>
          <w:p w14:paraId="15A46ADB" w14:textId="7BAD8AE9" w:rsidR="003A7339" w:rsidRPr="003A7339" w:rsidRDefault="003A7339" w:rsidP="00BB6A36">
            <w:pPr>
              <w:pStyle w:val="710TableheadTablesTableFigureBoxstyles"/>
            </w:pPr>
            <m:oMathPara>
              <m:oMath>
                <m:r>
                  <m:rPr>
                    <m:sty m:val="bi"/>
                  </m:rPr>
                  <w:rPr>
                    <w:rFonts w:ascii="Cambria Math" w:hAnsi="Cambria Math"/>
                    <w:color w:val="FFFFFF"/>
                  </w:rPr>
                  <m:t>D</m:t>
                </m:r>
                <m:r>
                  <m:rPr>
                    <m:sty m:val="b"/>
                  </m:rPr>
                  <w:rPr>
                    <w:rFonts w:ascii="Cambria Math" w:hAnsi="Cambria Math"/>
                    <w:color w:val="FFFFFF"/>
                  </w:rPr>
                  <m:t>=</m:t>
                </m:r>
                <m:sSub>
                  <m:sSubPr>
                    <m:ctrlPr>
                      <w:rPr>
                        <w:rFonts w:ascii="Cambria Math" w:hAnsi="Cambria Math"/>
                        <w:color w:val="FFFFFF"/>
                      </w:rPr>
                    </m:ctrlPr>
                  </m:sSubPr>
                  <m:e>
                    <m:r>
                      <m:rPr>
                        <m:sty m:val="bi"/>
                      </m:rPr>
                      <w:rPr>
                        <w:rFonts w:ascii="Cambria Math" w:hAnsi="Cambria Math"/>
                        <w:color w:val="FFFFFF"/>
                      </w:rPr>
                      <m:t>p</m:t>
                    </m:r>
                  </m:e>
                  <m:sub>
                    <m:r>
                      <m:rPr>
                        <m:sty m:val="bi"/>
                      </m:rPr>
                      <w:rPr>
                        <w:rFonts w:ascii="Cambria Math" w:hAnsi="Cambria Math"/>
                        <w:color w:val="FFFFFF"/>
                      </w:rPr>
                      <m:t>l</m:t>
                    </m:r>
                  </m:sub>
                </m:sSub>
                <m:r>
                  <m:rPr>
                    <m:sty m:val="b"/>
                  </m:rPr>
                  <w:rPr>
                    <w:rFonts w:ascii="Cambria Math" w:hAnsi="Cambria Math"/>
                    <w:color w:val="FFFFFF"/>
                  </w:rPr>
                  <m:t>-</m:t>
                </m:r>
                <m:sSub>
                  <m:sSubPr>
                    <m:ctrlPr>
                      <w:rPr>
                        <w:rFonts w:ascii="Cambria Math" w:hAnsi="Cambria Math"/>
                        <w:color w:val="FFFFFF"/>
                      </w:rPr>
                    </m:ctrlPr>
                  </m:sSubPr>
                  <m:e>
                    <m:r>
                      <m:rPr>
                        <m:sty m:val="bi"/>
                      </m:rPr>
                      <w:rPr>
                        <w:rFonts w:ascii="Cambria Math" w:hAnsi="Cambria Math"/>
                        <w:color w:val="FFFFFF"/>
                      </w:rPr>
                      <m:t>p</m:t>
                    </m:r>
                  </m:e>
                  <m:sub>
                    <m:r>
                      <m:rPr>
                        <m:sty m:val="bi"/>
                      </m:rPr>
                      <w:rPr>
                        <w:rFonts w:ascii="Cambria Math" w:hAnsi="Cambria Math"/>
                        <w:color w:val="FFFFFF"/>
                      </w:rPr>
                      <m:t>c</m:t>
                    </m:r>
                  </m:sub>
                </m:sSub>
              </m:oMath>
            </m:oMathPara>
          </w:p>
        </w:tc>
        <w:tc>
          <w:tcPr>
            <w:tcW w:w="1761" w:type="dxa"/>
            <w:gridSpan w:val="3"/>
            <w:shd w:val="clear" w:color="auto" w:fill="92D050"/>
            <w:vAlign w:val="center"/>
          </w:tcPr>
          <w:p w14:paraId="5FA409E1" w14:textId="6C9C32B0" w:rsidR="003A7339" w:rsidRPr="00583E64" w:rsidRDefault="003A7339" w:rsidP="00BB6A36">
            <w:pPr>
              <w:pStyle w:val="705TableheadgroupTablesTableFigureBoxstyles"/>
            </w:pPr>
            <w:r w:rsidRPr="00583E64">
              <w:t xml:space="preserve">95% CI of </w:t>
            </w:r>
            <m:oMath>
              <m:r>
                <m:rPr>
                  <m:sty m:val="bi"/>
                </m:rPr>
                <w:rPr>
                  <w:rFonts w:ascii="Cambria Math" w:hAnsi="Cambria Math"/>
                  <w:color w:val="FFFFFF"/>
                </w:rPr>
                <m:t>D</m:t>
              </m:r>
            </m:oMath>
          </w:p>
        </w:tc>
      </w:tr>
      <w:tr w:rsidR="003A7339" w:rsidRPr="00E37093" w14:paraId="24A0674A" w14:textId="77777777" w:rsidTr="00BB6A36">
        <w:trPr>
          <w:trHeight w:val="300"/>
        </w:trPr>
        <w:tc>
          <w:tcPr>
            <w:tcW w:w="1686" w:type="dxa"/>
            <w:vMerge/>
            <w:shd w:val="clear" w:color="auto" w:fill="92D050"/>
            <w:vAlign w:val="center"/>
          </w:tcPr>
          <w:p w14:paraId="51FA6FC9" w14:textId="77777777" w:rsidR="003A7339" w:rsidRPr="00583E64" w:rsidRDefault="003A7339" w:rsidP="00BB6A36">
            <w:pPr>
              <w:pStyle w:val="Figtext"/>
              <w:widowControl w:val="0"/>
              <w:tabs>
                <w:tab w:val="left" w:pos="0"/>
              </w:tabs>
              <w:suppressAutoHyphens/>
              <w:autoSpaceDE w:val="0"/>
              <w:autoSpaceDN w:val="0"/>
              <w:adjustRightInd w:val="0"/>
              <w:spacing w:line="240" w:lineRule="auto"/>
              <w:ind w:left="357"/>
              <w:textAlignment w:val="center"/>
              <w:rPr>
                <w:color w:val="FFFFFF"/>
                <w:lang w:val="en-GB"/>
              </w:rPr>
            </w:pPr>
          </w:p>
        </w:tc>
        <w:tc>
          <w:tcPr>
            <w:tcW w:w="1276" w:type="dxa"/>
            <w:gridSpan w:val="3"/>
            <w:vMerge/>
            <w:shd w:val="clear" w:color="auto" w:fill="92D050"/>
            <w:vAlign w:val="center"/>
          </w:tcPr>
          <w:p w14:paraId="0F9F4E7C" w14:textId="77777777" w:rsidR="003A7339" w:rsidRPr="00583E64" w:rsidRDefault="003A7339" w:rsidP="00BB6A36">
            <w:pPr>
              <w:pStyle w:val="Figtext"/>
              <w:widowControl w:val="0"/>
              <w:tabs>
                <w:tab w:val="left" w:pos="0"/>
              </w:tabs>
              <w:suppressAutoHyphens/>
              <w:autoSpaceDE w:val="0"/>
              <w:autoSpaceDN w:val="0"/>
              <w:adjustRightInd w:val="0"/>
              <w:spacing w:line="240" w:lineRule="auto"/>
              <w:ind w:left="357"/>
              <w:textAlignment w:val="center"/>
              <w:rPr>
                <w:color w:val="FFFFFF"/>
                <w:lang w:val="en-GB"/>
              </w:rPr>
            </w:pPr>
          </w:p>
        </w:tc>
        <w:tc>
          <w:tcPr>
            <w:tcW w:w="656" w:type="dxa"/>
            <w:shd w:val="clear" w:color="auto" w:fill="92D050"/>
            <w:vAlign w:val="center"/>
          </w:tcPr>
          <w:p w14:paraId="6D92A411" w14:textId="77777777" w:rsidR="003A7339" w:rsidRPr="00583E64" w:rsidRDefault="003A7339" w:rsidP="00BB6A36">
            <w:pPr>
              <w:pStyle w:val="710TableheadTablesTableFigureBoxstyles"/>
            </w:pPr>
            <w:r w:rsidRPr="00583E64">
              <w:t>n</w:t>
            </w:r>
          </w:p>
        </w:tc>
        <w:tc>
          <w:tcPr>
            <w:tcW w:w="720" w:type="dxa"/>
            <w:shd w:val="clear" w:color="auto" w:fill="92D050"/>
            <w:vAlign w:val="center"/>
          </w:tcPr>
          <w:p w14:paraId="2DAD02C8" w14:textId="77777777" w:rsidR="003A7339" w:rsidRPr="00583E64" w:rsidRDefault="003A7339" w:rsidP="00BB6A36">
            <w:pPr>
              <w:pStyle w:val="710TableheadTablesTableFigureBoxstyles"/>
            </w:pPr>
            <w:r w:rsidRPr="00583E64">
              <w:t>Attended/STDR Detected</w:t>
            </w:r>
          </w:p>
        </w:tc>
        <w:tc>
          <w:tcPr>
            <w:tcW w:w="1004" w:type="dxa"/>
            <w:shd w:val="clear" w:color="auto" w:fill="92D050"/>
            <w:vAlign w:val="center"/>
          </w:tcPr>
          <w:p w14:paraId="61508DFE" w14:textId="49A243DF" w:rsidR="003A7339" w:rsidRPr="00583E64" w:rsidRDefault="003A7339" w:rsidP="00BB6A36">
            <w:pPr>
              <w:pStyle w:val="710TableheadTablesTableFigureBoxstyles"/>
            </w:pPr>
            <w:r w:rsidRPr="00583E64">
              <w:t>Proportion (</w:t>
            </w:r>
            <m:oMath>
              <m:sSub>
                <m:sSubPr>
                  <m:ctrlPr>
                    <w:rPr>
                      <w:rFonts w:ascii="Cambria Math" w:hAnsi="Cambria Math"/>
                      <w:color w:val="FFFFFF"/>
                    </w:rPr>
                  </m:ctrlPr>
                </m:sSubPr>
                <m:e>
                  <m:r>
                    <m:rPr>
                      <m:sty m:val="bi"/>
                    </m:rPr>
                    <w:rPr>
                      <w:rFonts w:ascii="Cambria Math" w:hAnsi="Cambria Math"/>
                      <w:color w:val="FFFFFF"/>
                    </w:rPr>
                    <m:t>p</m:t>
                  </m:r>
                </m:e>
                <m:sub>
                  <m:r>
                    <m:rPr>
                      <m:sty m:val="bi"/>
                    </m:rPr>
                    <w:rPr>
                      <w:rFonts w:ascii="Cambria Math" w:hAnsi="Cambria Math"/>
                      <w:color w:val="FFFFFF"/>
                    </w:rPr>
                    <m:t>C</m:t>
                  </m:r>
                </m:sub>
              </m:sSub>
            </m:oMath>
            <w:r w:rsidRPr="00583E64">
              <w:t>)</w:t>
            </w:r>
          </w:p>
        </w:tc>
        <w:tc>
          <w:tcPr>
            <w:tcW w:w="526" w:type="dxa"/>
            <w:gridSpan w:val="2"/>
            <w:shd w:val="clear" w:color="auto" w:fill="92D050"/>
            <w:vAlign w:val="center"/>
          </w:tcPr>
          <w:p w14:paraId="6A643338" w14:textId="77777777" w:rsidR="003A7339" w:rsidRPr="00583E64" w:rsidRDefault="003A7339" w:rsidP="00BB6A36">
            <w:pPr>
              <w:pStyle w:val="710TableheadTablesTableFigureBoxstyles"/>
            </w:pPr>
            <w:r w:rsidRPr="00583E64">
              <w:t>n</w:t>
            </w:r>
          </w:p>
        </w:tc>
        <w:tc>
          <w:tcPr>
            <w:tcW w:w="990" w:type="dxa"/>
            <w:shd w:val="clear" w:color="auto" w:fill="92D050"/>
            <w:vAlign w:val="center"/>
          </w:tcPr>
          <w:p w14:paraId="210DE567" w14:textId="77777777" w:rsidR="003A7339" w:rsidRPr="00583E64" w:rsidRDefault="003A7339" w:rsidP="00BB6A36">
            <w:pPr>
              <w:pStyle w:val="710TableheadTablesTableFigureBoxstyles"/>
            </w:pPr>
            <w:r w:rsidRPr="00583E64">
              <w:t>Attended/STDR Detected</w:t>
            </w:r>
          </w:p>
        </w:tc>
        <w:tc>
          <w:tcPr>
            <w:tcW w:w="630" w:type="dxa"/>
            <w:shd w:val="clear" w:color="auto" w:fill="92D050"/>
            <w:vAlign w:val="center"/>
          </w:tcPr>
          <w:p w14:paraId="2D267623" w14:textId="54B0D21E" w:rsidR="003A7339" w:rsidRPr="00583E64" w:rsidRDefault="003A7339" w:rsidP="00BB6A36">
            <w:pPr>
              <w:pStyle w:val="710TableheadTablesTableFigureBoxstyles"/>
            </w:pPr>
            <w:r w:rsidRPr="00583E64">
              <w:t>Proportion (</w:t>
            </w:r>
            <m:oMath>
              <m:sSub>
                <m:sSubPr>
                  <m:ctrlPr>
                    <w:rPr>
                      <w:rFonts w:ascii="Cambria Math" w:hAnsi="Cambria Math"/>
                      <w:color w:val="FFFFFF"/>
                    </w:rPr>
                  </m:ctrlPr>
                </m:sSubPr>
                <m:e>
                  <m:r>
                    <m:rPr>
                      <m:sty m:val="bi"/>
                    </m:rPr>
                    <w:rPr>
                      <w:rFonts w:ascii="Cambria Math" w:hAnsi="Cambria Math"/>
                      <w:color w:val="FFFFFF"/>
                    </w:rPr>
                    <m:t>p</m:t>
                  </m:r>
                </m:e>
                <m:sub>
                  <m:r>
                    <m:rPr>
                      <m:sty m:val="bi"/>
                    </m:rPr>
                    <w:rPr>
                      <w:rFonts w:ascii="Cambria Math" w:hAnsi="Cambria Math"/>
                      <w:color w:val="FFFFFF"/>
                    </w:rPr>
                    <m:t>I</m:t>
                  </m:r>
                </m:sub>
              </m:sSub>
            </m:oMath>
            <w:r w:rsidRPr="00583E64">
              <w:t>)</w:t>
            </w:r>
          </w:p>
        </w:tc>
        <w:tc>
          <w:tcPr>
            <w:tcW w:w="990" w:type="dxa"/>
            <w:shd w:val="clear" w:color="auto" w:fill="92D050"/>
          </w:tcPr>
          <w:p w14:paraId="378EEEC3" w14:textId="77777777" w:rsidR="003A7339" w:rsidRPr="00583E64" w:rsidRDefault="003A7339" w:rsidP="00BB6A36">
            <w:pPr>
              <w:pStyle w:val="710TableheadTablesTableFigureBoxstyles"/>
            </w:pPr>
          </w:p>
        </w:tc>
        <w:tc>
          <w:tcPr>
            <w:tcW w:w="807" w:type="dxa"/>
            <w:shd w:val="clear" w:color="auto" w:fill="92D050"/>
            <w:vAlign w:val="center"/>
          </w:tcPr>
          <w:p w14:paraId="016A84B6" w14:textId="33414D8E" w:rsidR="003A7339" w:rsidRPr="00583E64" w:rsidRDefault="003A7339" w:rsidP="00BB6A36">
            <w:pPr>
              <w:pStyle w:val="710TableheadTablesTableFigureBoxstyles"/>
            </w:pPr>
            <w:r w:rsidRPr="00583E64">
              <w:t xml:space="preserve">Lower bound </w:t>
            </w:r>
            <m:oMath>
              <m:d>
                <m:dPr>
                  <m:ctrlPr>
                    <w:rPr>
                      <w:rFonts w:ascii="Cambria Math" w:hAnsi="Cambria Math"/>
                      <w:color w:val="FFFFFF"/>
                    </w:rPr>
                  </m:ctrlPr>
                </m:dPr>
                <m:e>
                  <m:r>
                    <m:rPr>
                      <m:sty m:val="bi"/>
                    </m:rPr>
                    <w:rPr>
                      <w:rFonts w:ascii="Cambria Math" w:hAnsi="Cambria Math"/>
                      <w:color w:val="FFFFFF"/>
                    </w:rPr>
                    <m:t>LB</m:t>
                  </m:r>
                </m:e>
              </m:d>
            </m:oMath>
          </w:p>
        </w:tc>
        <w:tc>
          <w:tcPr>
            <w:tcW w:w="954" w:type="dxa"/>
            <w:gridSpan w:val="2"/>
            <w:shd w:val="clear" w:color="auto" w:fill="92D050"/>
            <w:vAlign w:val="center"/>
          </w:tcPr>
          <w:p w14:paraId="6E71F3BC" w14:textId="64C395CF" w:rsidR="003A7339" w:rsidRPr="00583E64" w:rsidRDefault="003A7339" w:rsidP="00BB6A36">
            <w:pPr>
              <w:pStyle w:val="710TableheadTablesTableFigureBoxstyles"/>
            </w:pPr>
            <w:r w:rsidRPr="00583E64">
              <w:t xml:space="preserve">Upper bound </w:t>
            </w:r>
            <m:oMath>
              <m:d>
                <m:dPr>
                  <m:ctrlPr>
                    <w:rPr>
                      <w:rFonts w:ascii="Cambria Math" w:hAnsi="Cambria Math"/>
                      <w:color w:val="FFFFFF"/>
                    </w:rPr>
                  </m:ctrlPr>
                </m:dPr>
                <m:e>
                  <m:r>
                    <m:rPr>
                      <m:sty m:val="bi"/>
                    </m:rPr>
                    <w:rPr>
                      <w:rFonts w:ascii="Cambria Math" w:hAnsi="Cambria Math"/>
                      <w:color w:val="FFFFFF"/>
                    </w:rPr>
                    <m:t>UB</m:t>
                  </m:r>
                </m:e>
              </m:d>
            </m:oMath>
          </w:p>
        </w:tc>
      </w:tr>
      <w:tr w:rsidR="003A7339" w:rsidRPr="007A6A2D" w14:paraId="11102634" w14:textId="77777777" w:rsidTr="00BB6A36">
        <w:trPr>
          <w:trHeight w:val="300"/>
        </w:trPr>
        <w:tc>
          <w:tcPr>
            <w:tcW w:w="1686" w:type="dxa"/>
            <w:shd w:val="clear" w:color="auto" w:fill="auto"/>
          </w:tcPr>
          <w:p w14:paraId="38A747CB" w14:textId="77777777" w:rsidR="003A7339" w:rsidRPr="004716BE" w:rsidRDefault="003A7339" w:rsidP="00BB6A36">
            <w:pPr>
              <w:pStyle w:val="72TabletextTablesTableFigureBoxstyles"/>
              <w:rPr>
                <w:b/>
              </w:rPr>
            </w:pPr>
            <w:r w:rsidRPr="004716BE">
              <w:rPr>
                <w:b/>
              </w:rPr>
              <w:t>Primary: Attendance at 1</w:t>
            </w:r>
            <w:r w:rsidRPr="004716BE">
              <w:rPr>
                <w:b/>
                <w:vertAlign w:val="superscript"/>
              </w:rPr>
              <w:t>st</w:t>
            </w:r>
            <w:r w:rsidRPr="004716BE">
              <w:rPr>
                <w:b/>
              </w:rPr>
              <w:t xml:space="preserve"> follow-up</w:t>
            </w:r>
          </w:p>
        </w:tc>
        <w:tc>
          <w:tcPr>
            <w:tcW w:w="672" w:type="dxa"/>
            <w:shd w:val="clear" w:color="auto" w:fill="auto"/>
          </w:tcPr>
          <w:p w14:paraId="0479FC49" w14:textId="77777777" w:rsidR="003A7339" w:rsidRPr="00583E64" w:rsidRDefault="003A7339" w:rsidP="00BB6A36">
            <w:pPr>
              <w:pStyle w:val="72TabletextTablesTableFigureBoxstyles"/>
            </w:pPr>
            <w:r w:rsidRPr="00583E64">
              <w:t>Per- protocol</w:t>
            </w:r>
          </w:p>
        </w:tc>
        <w:tc>
          <w:tcPr>
            <w:tcW w:w="598" w:type="dxa"/>
            <w:shd w:val="clear" w:color="auto" w:fill="auto"/>
            <w:vAlign w:val="center"/>
          </w:tcPr>
          <w:p w14:paraId="56D01F36" w14:textId="77777777" w:rsidR="003A7339" w:rsidRPr="00583E64" w:rsidRDefault="003A7339" w:rsidP="00BB6A36">
            <w:pPr>
              <w:pStyle w:val="72TabletextTablesTableFigureBoxstyles"/>
            </w:pPr>
            <w:r w:rsidRPr="00583E64">
              <w:t>Overall</w:t>
            </w:r>
          </w:p>
        </w:tc>
        <w:tc>
          <w:tcPr>
            <w:tcW w:w="662" w:type="dxa"/>
            <w:gridSpan w:val="2"/>
            <w:shd w:val="clear" w:color="auto" w:fill="auto"/>
            <w:vAlign w:val="center"/>
          </w:tcPr>
          <w:p w14:paraId="094A3848" w14:textId="77777777" w:rsidR="003A7339" w:rsidRPr="00583E64" w:rsidRDefault="003A7339" w:rsidP="00BB6A36">
            <w:pPr>
              <w:pStyle w:val="72TabletextTablesTableFigureBoxstyles"/>
            </w:pPr>
            <w:r w:rsidRPr="00583E64">
              <w:t>2224</w:t>
            </w:r>
          </w:p>
        </w:tc>
        <w:tc>
          <w:tcPr>
            <w:tcW w:w="720" w:type="dxa"/>
            <w:shd w:val="clear" w:color="auto" w:fill="auto"/>
            <w:vAlign w:val="center"/>
          </w:tcPr>
          <w:p w14:paraId="7F5DD794" w14:textId="77777777" w:rsidR="003A7339" w:rsidRPr="00583E64" w:rsidRDefault="003A7339" w:rsidP="00BB6A36">
            <w:pPr>
              <w:pStyle w:val="72TabletextTablesTableFigureBoxstyles"/>
            </w:pPr>
            <w:r w:rsidRPr="00583E64">
              <w:t>1883</w:t>
            </w:r>
          </w:p>
        </w:tc>
        <w:tc>
          <w:tcPr>
            <w:tcW w:w="1010" w:type="dxa"/>
            <w:gridSpan w:val="2"/>
            <w:shd w:val="clear" w:color="auto" w:fill="auto"/>
            <w:vAlign w:val="center"/>
          </w:tcPr>
          <w:p w14:paraId="4E243629" w14:textId="77777777" w:rsidR="003A7339" w:rsidRPr="00583E64" w:rsidRDefault="003A7339" w:rsidP="00BB6A36">
            <w:pPr>
              <w:pStyle w:val="72TabletextTablesTableFigureBoxstyles"/>
            </w:pPr>
            <w:r w:rsidRPr="00583E64">
              <w:t>0.847</w:t>
            </w:r>
          </w:p>
        </w:tc>
        <w:tc>
          <w:tcPr>
            <w:tcW w:w="520" w:type="dxa"/>
            <w:shd w:val="clear" w:color="auto" w:fill="auto"/>
            <w:vAlign w:val="center"/>
          </w:tcPr>
          <w:p w14:paraId="5E3EA43A" w14:textId="77777777" w:rsidR="003A7339" w:rsidRPr="00583E64" w:rsidRDefault="003A7339" w:rsidP="00BB6A36">
            <w:pPr>
              <w:pStyle w:val="72TabletextTablesTableFigureBoxstyles"/>
            </w:pPr>
            <w:r w:rsidRPr="00583E64">
              <w:t>2097</w:t>
            </w:r>
          </w:p>
        </w:tc>
        <w:tc>
          <w:tcPr>
            <w:tcW w:w="990" w:type="dxa"/>
            <w:shd w:val="clear" w:color="auto" w:fill="auto"/>
            <w:vAlign w:val="center"/>
          </w:tcPr>
          <w:p w14:paraId="242F1D0A" w14:textId="77777777" w:rsidR="003A7339" w:rsidRPr="00583E64" w:rsidRDefault="003A7339" w:rsidP="00BB6A36">
            <w:pPr>
              <w:pStyle w:val="72TabletextTablesTableFigureBoxstyles"/>
            </w:pPr>
            <w:r w:rsidRPr="00583E64">
              <w:t>1754</w:t>
            </w:r>
          </w:p>
        </w:tc>
        <w:tc>
          <w:tcPr>
            <w:tcW w:w="630" w:type="dxa"/>
            <w:shd w:val="clear" w:color="auto" w:fill="auto"/>
            <w:vAlign w:val="center"/>
          </w:tcPr>
          <w:p w14:paraId="3E79C58D" w14:textId="77777777" w:rsidR="003A7339" w:rsidRPr="00583E64" w:rsidRDefault="003A7339" w:rsidP="00BB6A36">
            <w:pPr>
              <w:pStyle w:val="72TabletextTablesTableFigureBoxstyles"/>
            </w:pPr>
            <w:r w:rsidRPr="00583E64">
              <w:t>0.836</w:t>
            </w:r>
          </w:p>
        </w:tc>
        <w:tc>
          <w:tcPr>
            <w:tcW w:w="990" w:type="dxa"/>
            <w:shd w:val="clear" w:color="auto" w:fill="auto"/>
            <w:vAlign w:val="center"/>
          </w:tcPr>
          <w:p w14:paraId="609C7F8C" w14:textId="77777777" w:rsidR="003A7339" w:rsidRPr="00583E64" w:rsidRDefault="003A7339" w:rsidP="00BB6A36">
            <w:pPr>
              <w:pStyle w:val="72TabletextTablesTableFigureBoxstyles"/>
            </w:pPr>
            <w:r w:rsidRPr="00583E64">
              <w:t>-0.010</w:t>
            </w:r>
          </w:p>
        </w:tc>
        <w:tc>
          <w:tcPr>
            <w:tcW w:w="813" w:type="dxa"/>
            <w:gridSpan w:val="2"/>
            <w:shd w:val="clear" w:color="auto" w:fill="auto"/>
            <w:vAlign w:val="center"/>
          </w:tcPr>
          <w:p w14:paraId="6ED60914" w14:textId="77777777" w:rsidR="003A7339" w:rsidRPr="00583E64" w:rsidRDefault="003A7339" w:rsidP="00BB6A36">
            <w:pPr>
              <w:pStyle w:val="72TabletextTablesTableFigureBoxstyles"/>
            </w:pPr>
            <w:r w:rsidRPr="00583E64">
              <w:t>-0.032</w:t>
            </w:r>
          </w:p>
        </w:tc>
        <w:tc>
          <w:tcPr>
            <w:tcW w:w="944" w:type="dxa"/>
            <w:shd w:val="clear" w:color="auto" w:fill="auto"/>
            <w:vAlign w:val="center"/>
          </w:tcPr>
          <w:p w14:paraId="242741B3" w14:textId="77777777" w:rsidR="003A7339" w:rsidRPr="00583E64" w:rsidRDefault="003A7339" w:rsidP="00BB6A36">
            <w:pPr>
              <w:pStyle w:val="72TabletextTablesTableFigureBoxstyles"/>
            </w:pPr>
            <w:r w:rsidRPr="00583E64">
              <w:t>0.012</w:t>
            </w:r>
          </w:p>
        </w:tc>
      </w:tr>
      <w:tr w:rsidR="003A7339" w:rsidRPr="007A6A2D" w14:paraId="3C9F826E" w14:textId="77777777" w:rsidTr="00BB6A36">
        <w:trPr>
          <w:trHeight w:val="300"/>
        </w:trPr>
        <w:tc>
          <w:tcPr>
            <w:tcW w:w="1686" w:type="dxa"/>
            <w:shd w:val="clear" w:color="auto" w:fill="auto"/>
          </w:tcPr>
          <w:p w14:paraId="339658E1" w14:textId="77777777" w:rsidR="003A7339" w:rsidRPr="00583E64" w:rsidRDefault="003A7339" w:rsidP="00BB6A36">
            <w:pPr>
              <w:pStyle w:val="72TabletextTablesTableFigureBoxstyles"/>
            </w:pPr>
          </w:p>
        </w:tc>
        <w:tc>
          <w:tcPr>
            <w:tcW w:w="672" w:type="dxa"/>
            <w:shd w:val="clear" w:color="auto" w:fill="auto"/>
          </w:tcPr>
          <w:p w14:paraId="29DC8E39" w14:textId="77777777" w:rsidR="003A7339" w:rsidRPr="00583E64" w:rsidRDefault="003A7339" w:rsidP="00BB6A36">
            <w:pPr>
              <w:pStyle w:val="72TabletextTablesTableFigureBoxstyles"/>
            </w:pPr>
          </w:p>
        </w:tc>
        <w:tc>
          <w:tcPr>
            <w:tcW w:w="598" w:type="dxa"/>
            <w:shd w:val="clear" w:color="auto" w:fill="F2F2F2"/>
            <w:vAlign w:val="center"/>
          </w:tcPr>
          <w:p w14:paraId="0D48FC6C" w14:textId="77777777" w:rsidR="003A7339" w:rsidRPr="00583E64" w:rsidRDefault="003A7339" w:rsidP="00BB6A36">
            <w:pPr>
              <w:pStyle w:val="72TabletextTablesTableFigureBoxstyles"/>
            </w:pPr>
            <w:r w:rsidRPr="00583E64">
              <w:t>High-risk</w:t>
            </w:r>
          </w:p>
        </w:tc>
        <w:tc>
          <w:tcPr>
            <w:tcW w:w="662" w:type="dxa"/>
            <w:gridSpan w:val="2"/>
            <w:shd w:val="clear" w:color="auto" w:fill="F2F2F2"/>
            <w:vAlign w:val="center"/>
          </w:tcPr>
          <w:p w14:paraId="44087B4C" w14:textId="77777777" w:rsidR="003A7339" w:rsidRPr="00583E64" w:rsidRDefault="003A7339" w:rsidP="00BB6A36">
            <w:pPr>
              <w:pStyle w:val="72TabletextTablesTableFigureBoxstyles"/>
            </w:pPr>
            <w:r w:rsidRPr="00583E64">
              <w:t>203</w:t>
            </w:r>
          </w:p>
        </w:tc>
        <w:tc>
          <w:tcPr>
            <w:tcW w:w="720" w:type="dxa"/>
            <w:shd w:val="clear" w:color="auto" w:fill="F2F2F2"/>
            <w:vAlign w:val="center"/>
          </w:tcPr>
          <w:p w14:paraId="146EF811" w14:textId="77777777" w:rsidR="003A7339" w:rsidRPr="00583E64" w:rsidRDefault="003A7339" w:rsidP="00BB6A36">
            <w:pPr>
              <w:pStyle w:val="72TabletextTablesTableFigureBoxstyles"/>
            </w:pPr>
            <w:r w:rsidRPr="00583E64">
              <w:t>157</w:t>
            </w:r>
          </w:p>
        </w:tc>
        <w:tc>
          <w:tcPr>
            <w:tcW w:w="1010" w:type="dxa"/>
            <w:gridSpan w:val="2"/>
            <w:shd w:val="clear" w:color="auto" w:fill="F2F2F2"/>
            <w:vAlign w:val="center"/>
          </w:tcPr>
          <w:p w14:paraId="002F5568" w14:textId="77777777" w:rsidR="003A7339" w:rsidRPr="00583E64" w:rsidRDefault="003A7339" w:rsidP="00BB6A36">
            <w:pPr>
              <w:pStyle w:val="72TabletextTablesTableFigureBoxstyles"/>
            </w:pPr>
            <w:r w:rsidRPr="00583E64">
              <w:t>0.773</w:t>
            </w:r>
          </w:p>
        </w:tc>
        <w:tc>
          <w:tcPr>
            <w:tcW w:w="520" w:type="dxa"/>
            <w:shd w:val="clear" w:color="auto" w:fill="F2F2F2"/>
            <w:vAlign w:val="center"/>
          </w:tcPr>
          <w:p w14:paraId="32EC3739" w14:textId="77777777" w:rsidR="003A7339" w:rsidRPr="00583E64" w:rsidRDefault="003A7339" w:rsidP="00BB6A36">
            <w:pPr>
              <w:pStyle w:val="72TabletextTablesTableFigureBoxstyles"/>
            </w:pPr>
            <w:r w:rsidRPr="00583E64">
              <w:t>195</w:t>
            </w:r>
          </w:p>
        </w:tc>
        <w:tc>
          <w:tcPr>
            <w:tcW w:w="990" w:type="dxa"/>
            <w:shd w:val="clear" w:color="auto" w:fill="F2F2F2"/>
            <w:vAlign w:val="center"/>
          </w:tcPr>
          <w:p w14:paraId="2B0F4147" w14:textId="77777777" w:rsidR="003A7339" w:rsidRPr="00583E64" w:rsidRDefault="003A7339" w:rsidP="00BB6A36">
            <w:pPr>
              <w:pStyle w:val="72TabletextTablesTableFigureBoxstyles"/>
            </w:pPr>
            <w:r w:rsidRPr="00583E64">
              <w:t>141</w:t>
            </w:r>
          </w:p>
        </w:tc>
        <w:tc>
          <w:tcPr>
            <w:tcW w:w="630" w:type="dxa"/>
            <w:shd w:val="clear" w:color="auto" w:fill="F2F2F2"/>
            <w:vAlign w:val="center"/>
          </w:tcPr>
          <w:p w14:paraId="0348122B" w14:textId="77777777" w:rsidR="003A7339" w:rsidRPr="00583E64" w:rsidRDefault="003A7339" w:rsidP="00BB6A36">
            <w:pPr>
              <w:pStyle w:val="72TabletextTablesTableFigureBoxstyles"/>
            </w:pPr>
            <w:r w:rsidRPr="00583E64">
              <w:t>0.723</w:t>
            </w:r>
          </w:p>
        </w:tc>
        <w:tc>
          <w:tcPr>
            <w:tcW w:w="990" w:type="dxa"/>
            <w:shd w:val="clear" w:color="auto" w:fill="F2F2F2"/>
            <w:vAlign w:val="center"/>
          </w:tcPr>
          <w:p w14:paraId="7EEDB922" w14:textId="77777777" w:rsidR="003A7339" w:rsidRPr="00583E64" w:rsidRDefault="003A7339" w:rsidP="00BB6A36">
            <w:pPr>
              <w:pStyle w:val="72TabletextTablesTableFigureBoxstyles"/>
            </w:pPr>
            <w:r w:rsidRPr="00583E64">
              <w:t>-0.050</w:t>
            </w:r>
          </w:p>
        </w:tc>
        <w:tc>
          <w:tcPr>
            <w:tcW w:w="813" w:type="dxa"/>
            <w:gridSpan w:val="2"/>
            <w:shd w:val="clear" w:color="auto" w:fill="F2F2F2"/>
            <w:vAlign w:val="center"/>
          </w:tcPr>
          <w:p w14:paraId="00E4526E" w14:textId="77777777" w:rsidR="003A7339" w:rsidRPr="00583E64" w:rsidRDefault="003A7339" w:rsidP="00BB6A36">
            <w:pPr>
              <w:pStyle w:val="72TabletextTablesTableFigureBoxstyles"/>
            </w:pPr>
            <w:r w:rsidRPr="00583E64">
              <w:t>-0.136</w:t>
            </w:r>
          </w:p>
        </w:tc>
        <w:tc>
          <w:tcPr>
            <w:tcW w:w="944" w:type="dxa"/>
            <w:shd w:val="clear" w:color="auto" w:fill="F2F2F2"/>
            <w:vAlign w:val="center"/>
          </w:tcPr>
          <w:p w14:paraId="523B00EE" w14:textId="77777777" w:rsidR="003A7339" w:rsidRPr="00583E64" w:rsidRDefault="003A7339" w:rsidP="00BB6A36">
            <w:pPr>
              <w:pStyle w:val="72TabletextTablesTableFigureBoxstyles"/>
            </w:pPr>
            <w:r w:rsidRPr="00583E64">
              <w:t>0.035</w:t>
            </w:r>
          </w:p>
        </w:tc>
      </w:tr>
      <w:tr w:rsidR="003A7339" w:rsidRPr="007A6A2D" w14:paraId="55A3D0B1" w14:textId="77777777" w:rsidTr="00BB6A36">
        <w:trPr>
          <w:trHeight w:val="300"/>
        </w:trPr>
        <w:tc>
          <w:tcPr>
            <w:tcW w:w="1686" w:type="dxa"/>
            <w:shd w:val="clear" w:color="auto" w:fill="auto"/>
          </w:tcPr>
          <w:p w14:paraId="4E5B7E57" w14:textId="77777777" w:rsidR="003A7339" w:rsidRPr="00583E64" w:rsidRDefault="003A7339" w:rsidP="00BB6A36">
            <w:pPr>
              <w:pStyle w:val="72TabletextTablesTableFigureBoxstyles"/>
            </w:pPr>
          </w:p>
        </w:tc>
        <w:tc>
          <w:tcPr>
            <w:tcW w:w="672" w:type="dxa"/>
            <w:shd w:val="clear" w:color="auto" w:fill="auto"/>
          </w:tcPr>
          <w:p w14:paraId="270ABB47" w14:textId="77777777" w:rsidR="003A7339" w:rsidRPr="00583E64" w:rsidRDefault="003A7339" w:rsidP="00BB6A36">
            <w:pPr>
              <w:pStyle w:val="72TabletextTablesTableFigureBoxstyles"/>
            </w:pPr>
          </w:p>
        </w:tc>
        <w:tc>
          <w:tcPr>
            <w:tcW w:w="598" w:type="dxa"/>
            <w:shd w:val="clear" w:color="auto" w:fill="F2F2F2"/>
            <w:vAlign w:val="center"/>
          </w:tcPr>
          <w:p w14:paraId="61BF6D4E" w14:textId="77777777" w:rsidR="003A7339" w:rsidRPr="00583E64" w:rsidRDefault="003A7339" w:rsidP="00BB6A36">
            <w:pPr>
              <w:pStyle w:val="72TabletextTablesTableFigureBoxstyles"/>
            </w:pPr>
            <w:r w:rsidRPr="00583E64">
              <w:t>Medium- risk</w:t>
            </w:r>
          </w:p>
        </w:tc>
        <w:tc>
          <w:tcPr>
            <w:tcW w:w="662" w:type="dxa"/>
            <w:gridSpan w:val="2"/>
            <w:shd w:val="clear" w:color="auto" w:fill="F2F2F2"/>
            <w:vAlign w:val="center"/>
          </w:tcPr>
          <w:p w14:paraId="07D1335D" w14:textId="77777777" w:rsidR="003A7339" w:rsidRPr="00583E64" w:rsidRDefault="003A7339" w:rsidP="00BB6A36">
            <w:pPr>
              <w:pStyle w:val="72TabletextTablesTableFigureBoxstyles"/>
            </w:pPr>
            <w:r w:rsidRPr="00583E64">
              <w:t>169</w:t>
            </w:r>
          </w:p>
        </w:tc>
        <w:tc>
          <w:tcPr>
            <w:tcW w:w="720" w:type="dxa"/>
            <w:shd w:val="clear" w:color="auto" w:fill="F2F2F2"/>
            <w:vAlign w:val="center"/>
          </w:tcPr>
          <w:p w14:paraId="7FAC2B15" w14:textId="77777777" w:rsidR="003A7339" w:rsidRPr="00583E64" w:rsidRDefault="003A7339" w:rsidP="00BB6A36">
            <w:pPr>
              <w:pStyle w:val="72TabletextTablesTableFigureBoxstyles"/>
            </w:pPr>
            <w:r w:rsidRPr="00583E64">
              <w:t>138</w:t>
            </w:r>
          </w:p>
        </w:tc>
        <w:tc>
          <w:tcPr>
            <w:tcW w:w="1010" w:type="dxa"/>
            <w:gridSpan w:val="2"/>
            <w:shd w:val="clear" w:color="auto" w:fill="F2F2F2"/>
            <w:vAlign w:val="center"/>
          </w:tcPr>
          <w:p w14:paraId="0AFDBC98" w14:textId="77777777" w:rsidR="003A7339" w:rsidRPr="00583E64" w:rsidRDefault="003A7339" w:rsidP="00BB6A36">
            <w:pPr>
              <w:pStyle w:val="72TabletextTablesTableFigureBoxstyles"/>
            </w:pPr>
            <w:r w:rsidRPr="00583E64">
              <w:t>0.817</w:t>
            </w:r>
          </w:p>
        </w:tc>
        <w:tc>
          <w:tcPr>
            <w:tcW w:w="520" w:type="dxa"/>
            <w:shd w:val="clear" w:color="auto" w:fill="F2F2F2"/>
            <w:vAlign w:val="center"/>
          </w:tcPr>
          <w:p w14:paraId="4338BF5A" w14:textId="77777777" w:rsidR="003A7339" w:rsidRPr="00583E64" w:rsidRDefault="003A7339" w:rsidP="00BB6A36">
            <w:pPr>
              <w:pStyle w:val="72TabletextTablesTableFigureBoxstyles"/>
            </w:pPr>
            <w:r w:rsidRPr="00583E64">
              <w:t>208</w:t>
            </w:r>
          </w:p>
        </w:tc>
        <w:tc>
          <w:tcPr>
            <w:tcW w:w="990" w:type="dxa"/>
            <w:shd w:val="clear" w:color="auto" w:fill="F2F2F2"/>
            <w:vAlign w:val="center"/>
          </w:tcPr>
          <w:p w14:paraId="7311B902" w14:textId="77777777" w:rsidR="003A7339" w:rsidRPr="00583E64" w:rsidRDefault="003A7339" w:rsidP="00BB6A36">
            <w:pPr>
              <w:pStyle w:val="72TabletextTablesTableFigureBoxstyles"/>
            </w:pPr>
            <w:r w:rsidRPr="00583E64">
              <w:t>171</w:t>
            </w:r>
          </w:p>
        </w:tc>
        <w:tc>
          <w:tcPr>
            <w:tcW w:w="630" w:type="dxa"/>
            <w:shd w:val="clear" w:color="auto" w:fill="F2F2F2"/>
            <w:vAlign w:val="center"/>
          </w:tcPr>
          <w:p w14:paraId="09F36F5A" w14:textId="77777777" w:rsidR="003A7339" w:rsidRPr="00583E64" w:rsidRDefault="003A7339" w:rsidP="00BB6A36">
            <w:pPr>
              <w:pStyle w:val="72TabletextTablesTableFigureBoxstyles"/>
            </w:pPr>
            <w:r w:rsidRPr="00583E64">
              <w:t>0.822</w:t>
            </w:r>
          </w:p>
        </w:tc>
        <w:tc>
          <w:tcPr>
            <w:tcW w:w="990" w:type="dxa"/>
            <w:shd w:val="clear" w:color="auto" w:fill="F2F2F2"/>
            <w:vAlign w:val="center"/>
          </w:tcPr>
          <w:p w14:paraId="5B037947" w14:textId="77777777" w:rsidR="003A7339" w:rsidRPr="00583E64" w:rsidRDefault="003A7339" w:rsidP="00BB6A36">
            <w:pPr>
              <w:pStyle w:val="72TabletextTablesTableFigureBoxstyles"/>
            </w:pPr>
            <w:r w:rsidRPr="00583E64">
              <w:t>0.006</w:t>
            </w:r>
          </w:p>
        </w:tc>
        <w:tc>
          <w:tcPr>
            <w:tcW w:w="813" w:type="dxa"/>
            <w:gridSpan w:val="2"/>
            <w:shd w:val="clear" w:color="auto" w:fill="F2F2F2"/>
            <w:vAlign w:val="center"/>
          </w:tcPr>
          <w:p w14:paraId="2F5091BB" w14:textId="77777777" w:rsidR="003A7339" w:rsidRPr="00583E64" w:rsidRDefault="003A7339" w:rsidP="00BB6A36">
            <w:pPr>
              <w:pStyle w:val="72TabletextTablesTableFigureBoxstyles"/>
            </w:pPr>
            <w:r w:rsidRPr="00583E64">
              <w:t>-0.073</w:t>
            </w:r>
          </w:p>
        </w:tc>
        <w:tc>
          <w:tcPr>
            <w:tcW w:w="944" w:type="dxa"/>
            <w:shd w:val="clear" w:color="auto" w:fill="F2F2F2"/>
            <w:vAlign w:val="center"/>
          </w:tcPr>
          <w:p w14:paraId="40F36CDA" w14:textId="77777777" w:rsidR="003A7339" w:rsidRPr="00583E64" w:rsidRDefault="003A7339" w:rsidP="00BB6A36">
            <w:pPr>
              <w:pStyle w:val="72TabletextTablesTableFigureBoxstyles"/>
            </w:pPr>
            <w:r w:rsidRPr="00583E64">
              <w:t>0.084</w:t>
            </w:r>
          </w:p>
        </w:tc>
      </w:tr>
      <w:tr w:rsidR="003A7339" w:rsidRPr="007A6A2D" w14:paraId="01EB941F" w14:textId="77777777" w:rsidTr="00BB6A36">
        <w:trPr>
          <w:trHeight w:val="300"/>
        </w:trPr>
        <w:tc>
          <w:tcPr>
            <w:tcW w:w="1686" w:type="dxa"/>
            <w:shd w:val="clear" w:color="auto" w:fill="auto"/>
          </w:tcPr>
          <w:p w14:paraId="088A0CEA" w14:textId="77777777" w:rsidR="003A7339" w:rsidRPr="00583E64" w:rsidRDefault="003A7339" w:rsidP="00BB6A36">
            <w:pPr>
              <w:pStyle w:val="72TabletextTablesTableFigureBoxstyles"/>
            </w:pPr>
          </w:p>
        </w:tc>
        <w:tc>
          <w:tcPr>
            <w:tcW w:w="672" w:type="dxa"/>
            <w:shd w:val="clear" w:color="auto" w:fill="auto"/>
          </w:tcPr>
          <w:p w14:paraId="331E3517" w14:textId="77777777" w:rsidR="003A7339" w:rsidRPr="00583E64" w:rsidRDefault="003A7339" w:rsidP="00BB6A36">
            <w:pPr>
              <w:pStyle w:val="72TabletextTablesTableFigureBoxstyles"/>
            </w:pPr>
          </w:p>
        </w:tc>
        <w:tc>
          <w:tcPr>
            <w:tcW w:w="598" w:type="dxa"/>
            <w:shd w:val="clear" w:color="auto" w:fill="F2F2F2"/>
            <w:vAlign w:val="center"/>
          </w:tcPr>
          <w:p w14:paraId="28E78328" w14:textId="77777777" w:rsidR="003A7339" w:rsidRPr="00583E64" w:rsidRDefault="003A7339" w:rsidP="00BB6A36">
            <w:pPr>
              <w:pStyle w:val="72TabletextTablesTableFigureBoxstyles"/>
            </w:pPr>
            <w:r w:rsidRPr="00583E64">
              <w:t>Low-risk</w:t>
            </w:r>
          </w:p>
        </w:tc>
        <w:tc>
          <w:tcPr>
            <w:tcW w:w="662" w:type="dxa"/>
            <w:gridSpan w:val="2"/>
            <w:shd w:val="clear" w:color="auto" w:fill="F2F2F2"/>
            <w:vAlign w:val="center"/>
          </w:tcPr>
          <w:p w14:paraId="549F5A2A" w14:textId="77777777" w:rsidR="003A7339" w:rsidRPr="00583E64" w:rsidRDefault="003A7339" w:rsidP="00BB6A36">
            <w:pPr>
              <w:pStyle w:val="72TabletextTablesTableFigureBoxstyles"/>
            </w:pPr>
            <w:r w:rsidRPr="00583E64">
              <w:t>1852</w:t>
            </w:r>
          </w:p>
        </w:tc>
        <w:tc>
          <w:tcPr>
            <w:tcW w:w="720" w:type="dxa"/>
            <w:shd w:val="clear" w:color="auto" w:fill="F2F2F2"/>
            <w:vAlign w:val="center"/>
          </w:tcPr>
          <w:p w14:paraId="0052E5C9" w14:textId="77777777" w:rsidR="003A7339" w:rsidRPr="00583E64" w:rsidRDefault="003A7339" w:rsidP="00BB6A36">
            <w:pPr>
              <w:pStyle w:val="72TabletextTablesTableFigureBoxstyles"/>
            </w:pPr>
            <w:r w:rsidRPr="00583E64">
              <w:t>1588</w:t>
            </w:r>
          </w:p>
        </w:tc>
        <w:tc>
          <w:tcPr>
            <w:tcW w:w="1010" w:type="dxa"/>
            <w:gridSpan w:val="2"/>
            <w:shd w:val="clear" w:color="auto" w:fill="F2F2F2"/>
            <w:vAlign w:val="center"/>
          </w:tcPr>
          <w:p w14:paraId="07461269" w14:textId="77777777" w:rsidR="003A7339" w:rsidRPr="00583E64" w:rsidRDefault="003A7339" w:rsidP="00BB6A36">
            <w:pPr>
              <w:pStyle w:val="72TabletextTablesTableFigureBoxstyles"/>
            </w:pPr>
            <w:r w:rsidRPr="00583E64">
              <w:t>0.857</w:t>
            </w:r>
          </w:p>
        </w:tc>
        <w:tc>
          <w:tcPr>
            <w:tcW w:w="520" w:type="dxa"/>
            <w:shd w:val="clear" w:color="auto" w:fill="F2F2F2"/>
            <w:vAlign w:val="center"/>
          </w:tcPr>
          <w:p w14:paraId="263CF713" w14:textId="77777777" w:rsidR="003A7339" w:rsidRPr="00583E64" w:rsidRDefault="003A7339" w:rsidP="00BB6A36">
            <w:pPr>
              <w:pStyle w:val="72TabletextTablesTableFigureBoxstyles"/>
            </w:pPr>
            <w:r w:rsidRPr="00583E64">
              <w:t>1694</w:t>
            </w:r>
          </w:p>
        </w:tc>
        <w:tc>
          <w:tcPr>
            <w:tcW w:w="990" w:type="dxa"/>
            <w:shd w:val="clear" w:color="auto" w:fill="F2F2F2"/>
            <w:vAlign w:val="center"/>
          </w:tcPr>
          <w:p w14:paraId="0BDF6D36" w14:textId="77777777" w:rsidR="003A7339" w:rsidRPr="00583E64" w:rsidRDefault="003A7339" w:rsidP="00BB6A36">
            <w:pPr>
              <w:pStyle w:val="72TabletextTablesTableFigureBoxstyles"/>
            </w:pPr>
            <w:r w:rsidRPr="00583E64">
              <w:t>1442</w:t>
            </w:r>
          </w:p>
        </w:tc>
        <w:tc>
          <w:tcPr>
            <w:tcW w:w="630" w:type="dxa"/>
            <w:shd w:val="clear" w:color="auto" w:fill="F2F2F2"/>
            <w:vAlign w:val="center"/>
          </w:tcPr>
          <w:p w14:paraId="156D68A1" w14:textId="77777777" w:rsidR="003A7339" w:rsidRPr="00583E64" w:rsidRDefault="003A7339" w:rsidP="00BB6A36">
            <w:pPr>
              <w:pStyle w:val="72TabletextTablesTableFigureBoxstyles"/>
            </w:pPr>
            <w:r w:rsidRPr="00583E64">
              <w:t>0.851</w:t>
            </w:r>
          </w:p>
        </w:tc>
        <w:tc>
          <w:tcPr>
            <w:tcW w:w="990" w:type="dxa"/>
            <w:shd w:val="clear" w:color="auto" w:fill="F2F2F2"/>
            <w:vAlign w:val="center"/>
          </w:tcPr>
          <w:p w14:paraId="2153A692" w14:textId="77777777" w:rsidR="003A7339" w:rsidRPr="00583E64" w:rsidRDefault="003A7339" w:rsidP="00BB6A36">
            <w:pPr>
              <w:pStyle w:val="72TabletextTablesTableFigureBoxstyles"/>
            </w:pPr>
            <w:r w:rsidRPr="00583E64">
              <w:t>-0.006</w:t>
            </w:r>
          </w:p>
        </w:tc>
        <w:tc>
          <w:tcPr>
            <w:tcW w:w="813" w:type="dxa"/>
            <w:gridSpan w:val="2"/>
            <w:shd w:val="clear" w:color="auto" w:fill="F2F2F2"/>
            <w:vAlign w:val="center"/>
          </w:tcPr>
          <w:p w14:paraId="2129E21B" w14:textId="77777777" w:rsidR="003A7339" w:rsidRPr="00583E64" w:rsidRDefault="003A7339" w:rsidP="00BB6A36">
            <w:pPr>
              <w:pStyle w:val="72TabletextTablesTableFigureBoxstyles"/>
            </w:pPr>
            <w:r w:rsidRPr="00583E64">
              <w:t>-0.029</w:t>
            </w:r>
          </w:p>
        </w:tc>
        <w:tc>
          <w:tcPr>
            <w:tcW w:w="944" w:type="dxa"/>
            <w:shd w:val="clear" w:color="auto" w:fill="F2F2F2"/>
            <w:vAlign w:val="center"/>
          </w:tcPr>
          <w:p w14:paraId="5ED3E456" w14:textId="77777777" w:rsidR="003A7339" w:rsidRPr="00583E64" w:rsidRDefault="003A7339" w:rsidP="00BB6A36">
            <w:pPr>
              <w:pStyle w:val="72TabletextTablesTableFigureBoxstyles"/>
            </w:pPr>
            <w:r w:rsidRPr="00583E64">
              <w:t>0.017</w:t>
            </w:r>
          </w:p>
        </w:tc>
      </w:tr>
      <w:tr w:rsidR="003A7339" w:rsidRPr="007A6A2D" w14:paraId="380F7416" w14:textId="77777777" w:rsidTr="00BB6A36">
        <w:trPr>
          <w:trHeight w:val="564"/>
        </w:trPr>
        <w:tc>
          <w:tcPr>
            <w:tcW w:w="1686" w:type="dxa"/>
            <w:shd w:val="clear" w:color="auto" w:fill="auto"/>
          </w:tcPr>
          <w:p w14:paraId="459E0F07" w14:textId="77777777" w:rsidR="003A7339" w:rsidRPr="00583E64" w:rsidRDefault="003A7339" w:rsidP="00BB6A36">
            <w:pPr>
              <w:pStyle w:val="72TabletextTablesTableFigureBoxstyles"/>
            </w:pPr>
          </w:p>
        </w:tc>
        <w:tc>
          <w:tcPr>
            <w:tcW w:w="672" w:type="dxa"/>
            <w:shd w:val="clear" w:color="auto" w:fill="auto"/>
          </w:tcPr>
          <w:p w14:paraId="5BB34800" w14:textId="77777777" w:rsidR="003A7339" w:rsidRPr="00583E64" w:rsidRDefault="003A7339" w:rsidP="00BB6A36">
            <w:pPr>
              <w:pStyle w:val="72TabletextTablesTableFigureBoxstyles"/>
            </w:pPr>
          </w:p>
        </w:tc>
        <w:tc>
          <w:tcPr>
            <w:tcW w:w="598" w:type="dxa"/>
            <w:shd w:val="clear" w:color="auto" w:fill="auto"/>
            <w:vAlign w:val="center"/>
          </w:tcPr>
          <w:p w14:paraId="07DE0B49" w14:textId="77777777" w:rsidR="003A7339" w:rsidRPr="00583E64" w:rsidRDefault="003A7339" w:rsidP="00BB6A36">
            <w:pPr>
              <w:pStyle w:val="72TabletextTablesTableFigureBoxstyles"/>
            </w:pPr>
            <w:r w:rsidRPr="00583E64">
              <w:t>Multiple imputation</w:t>
            </w:r>
          </w:p>
        </w:tc>
        <w:tc>
          <w:tcPr>
            <w:tcW w:w="662" w:type="dxa"/>
            <w:gridSpan w:val="2"/>
            <w:shd w:val="clear" w:color="auto" w:fill="auto"/>
            <w:vAlign w:val="center"/>
          </w:tcPr>
          <w:p w14:paraId="6C63967B" w14:textId="77777777" w:rsidR="003A7339" w:rsidRPr="00583E64" w:rsidRDefault="003A7339" w:rsidP="00BB6A36">
            <w:pPr>
              <w:pStyle w:val="72TabletextTablesTableFigureBoxstyles"/>
            </w:pPr>
            <w:r w:rsidRPr="00583E64">
              <w:t>2269</w:t>
            </w:r>
          </w:p>
        </w:tc>
        <w:tc>
          <w:tcPr>
            <w:tcW w:w="720" w:type="dxa"/>
            <w:shd w:val="clear" w:color="auto" w:fill="auto"/>
            <w:vAlign w:val="center"/>
          </w:tcPr>
          <w:p w14:paraId="4390D7E8" w14:textId="77777777" w:rsidR="003A7339" w:rsidRPr="00583E64" w:rsidRDefault="003A7339" w:rsidP="00BB6A36">
            <w:pPr>
              <w:pStyle w:val="72TabletextTablesTableFigureBoxstyles"/>
            </w:pPr>
            <w:r w:rsidRPr="00583E64">
              <w:t>1910</w:t>
            </w:r>
          </w:p>
        </w:tc>
        <w:tc>
          <w:tcPr>
            <w:tcW w:w="1010" w:type="dxa"/>
            <w:gridSpan w:val="2"/>
            <w:shd w:val="clear" w:color="auto" w:fill="auto"/>
            <w:vAlign w:val="center"/>
          </w:tcPr>
          <w:p w14:paraId="26B7B66D" w14:textId="77777777" w:rsidR="003A7339" w:rsidRPr="00583E64" w:rsidRDefault="003A7339" w:rsidP="00BB6A36">
            <w:pPr>
              <w:pStyle w:val="72TabletextTablesTableFigureBoxstyles"/>
            </w:pPr>
            <w:r w:rsidRPr="00583E64">
              <w:t>0.842</w:t>
            </w:r>
          </w:p>
        </w:tc>
        <w:tc>
          <w:tcPr>
            <w:tcW w:w="520" w:type="dxa"/>
            <w:shd w:val="clear" w:color="auto" w:fill="auto"/>
            <w:vAlign w:val="center"/>
          </w:tcPr>
          <w:p w14:paraId="70DE3096" w14:textId="77777777" w:rsidR="003A7339" w:rsidRPr="00583E64" w:rsidRDefault="003A7339" w:rsidP="00BB6A36">
            <w:pPr>
              <w:pStyle w:val="72TabletextTablesTableFigureBoxstyles"/>
            </w:pPr>
            <w:r w:rsidRPr="00583E64">
              <w:t>2234</w:t>
            </w:r>
          </w:p>
        </w:tc>
        <w:tc>
          <w:tcPr>
            <w:tcW w:w="990" w:type="dxa"/>
            <w:shd w:val="clear" w:color="auto" w:fill="auto"/>
            <w:vAlign w:val="center"/>
          </w:tcPr>
          <w:p w14:paraId="16FAE527" w14:textId="77777777" w:rsidR="003A7339" w:rsidRPr="00583E64" w:rsidRDefault="003A7339" w:rsidP="00BB6A36">
            <w:pPr>
              <w:pStyle w:val="72TabletextTablesTableFigureBoxstyles"/>
            </w:pPr>
            <w:r w:rsidRPr="00583E64">
              <w:t>1870</w:t>
            </w:r>
          </w:p>
        </w:tc>
        <w:tc>
          <w:tcPr>
            <w:tcW w:w="630" w:type="dxa"/>
            <w:shd w:val="clear" w:color="auto" w:fill="auto"/>
            <w:vAlign w:val="center"/>
          </w:tcPr>
          <w:p w14:paraId="3235C9FB" w14:textId="77777777" w:rsidR="003A7339" w:rsidRPr="00583E64" w:rsidRDefault="003A7339" w:rsidP="00BB6A36">
            <w:pPr>
              <w:pStyle w:val="72TabletextTablesTableFigureBoxstyles"/>
            </w:pPr>
            <w:r w:rsidRPr="00583E64">
              <w:t>0.837</w:t>
            </w:r>
          </w:p>
        </w:tc>
        <w:tc>
          <w:tcPr>
            <w:tcW w:w="990" w:type="dxa"/>
            <w:shd w:val="clear" w:color="auto" w:fill="auto"/>
            <w:vAlign w:val="center"/>
          </w:tcPr>
          <w:p w14:paraId="54928098" w14:textId="77777777" w:rsidR="003A7339" w:rsidRPr="00583E64" w:rsidRDefault="003A7339" w:rsidP="00BB6A36">
            <w:pPr>
              <w:pStyle w:val="72TabletextTablesTableFigureBoxstyles"/>
            </w:pPr>
            <w:r w:rsidRPr="00583E64">
              <w:t>-0.005</w:t>
            </w:r>
          </w:p>
        </w:tc>
        <w:tc>
          <w:tcPr>
            <w:tcW w:w="813" w:type="dxa"/>
            <w:gridSpan w:val="2"/>
            <w:shd w:val="clear" w:color="auto" w:fill="auto"/>
            <w:vAlign w:val="center"/>
          </w:tcPr>
          <w:p w14:paraId="135C1BF7" w14:textId="77777777" w:rsidR="003A7339" w:rsidRPr="00583E64" w:rsidRDefault="003A7339" w:rsidP="00BB6A36">
            <w:pPr>
              <w:pStyle w:val="72TabletextTablesTableFigureBoxstyles"/>
            </w:pPr>
            <w:r w:rsidRPr="00583E64">
              <w:t>-0.026</w:t>
            </w:r>
          </w:p>
        </w:tc>
        <w:tc>
          <w:tcPr>
            <w:tcW w:w="944" w:type="dxa"/>
            <w:shd w:val="clear" w:color="auto" w:fill="auto"/>
            <w:vAlign w:val="center"/>
          </w:tcPr>
          <w:p w14:paraId="4FA996EA" w14:textId="77777777" w:rsidR="003A7339" w:rsidRPr="00583E64" w:rsidRDefault="003A7339" w:rsidP="00BB6A36">
            <w:pPr>
              <w:pStyle w:val="72TabletextTablesTableFigureBoxstyles"/>
            </w:pPr>
            <w:r w:rsidRPr="00583E64">
              <w:t>0.017</w:t>
            </w:r>
          </w:p>
        </w:tc>
      </w:tr>
      <w:tr w:rsidR="003A7339" w:rsidRPr="007A6A2D" w14:paraId="55ADA2D6" w14:textId="77777777" w:rsidTr="00BB6A36">
        <w:trPr>
          <w:trHeight w:val="53"/>
        </w:trPr>
        <w:tc>
          <w:tcPr>
            <w:tcW w:w="1686" w:type="dxa"/>
            <w:shd w:val="clear" w:color="auto" w:fill="auto"/>
          </w:tcPr>
          <w:p w14:paraId="43E54B1B" w14:textId="77777777" w:rsidR="003A7339" w:rsidRPr="00583E64" w:rsidRDefault="003A7339" w:rsidP="00BB6A36">
            <w:pPr>
              <w:pStyle w:val="72TabletextTablesTableFigureBoxstyles"/>
            </w:pPr>
          </w:p>
        </w:tc>
        <w:tc>
          <w:tcPr>
            <w:tcW w:w="672" w:type="dxa"/>
            <w:shd w:val="clear" w:color="auto" w:fill="auto"/>
          </w:tcPr>
          <w:p w14:paraId="4E7F1FDA" w14:textId="77777777" w:rsidR="003A7339" w:rsidRPr="00583E64" w:rsidRDefault="003A7339" w:rsidP="00BB6A36">
            <w:pPr>
              <w:pStyle w:val="72TabletextTablesTableFigureBoxstyles"/>
            </w:pPr>
            <w:r w:rsidRPr="00583E64">
              <w:t>Intention-to-treat</w:t>
            </w:r>
          </w:p>
        </w:tc>
        <w:tc>
          <w:tcPr>
            <w:tcW w:w="598" w:type="dxa"/>
            <w:shd w:val="clear" w:color="auto" w:fill="auto"/>
            <w:vAlign w:val="center"/>
          </w:tcPr>
          <w:p w14:paraId="7DF5CE40" w14:textId="77777777" w:rsidR="003A7339" w:rsidRPr="00583E64" w:rsidRDefault="003A7339" w:rsidP="00BB6A36">
            <w:pPr>
              <w:pStyle w:val="72TabletextTablesTableFigureBoxstyles"/>
            </w:pPr>
            <w:r w:rsidRPr="00583E64">
              <w:t>Overall</w:t>
            </w:r>
          </w:p>
        </w:tc>
        <w:tc>
          <w:tcPr>
            <w:tcW w:w="662" w:type="dxa"/>
            <w:gridSpan w:val="2"/>
            <w:shd w:val="clear" w:color="auto" w:fill="auto"/>
            <w:vAlign w:val="center"/>
          </w:tcPr>
          <w:p w14:paraId="59F66835" w14:textId="77777777" w:rsidR="003A7339" w:rsidRPr="00583E64" w:rsidRDefault="003A7339" w:rsidP="00BB6A36">
            <w:pPr>
              <w:pStyle w:val="72TabletextTablesTableFigureBoxstyles"/>
            </w:pPr>
            <w:r w:rsidRPr="00583E64">
              <w:t>2224</w:t>
            </w:r>
          </w:p>
        </w:tc>
        <w:tc>
          <w:tcPr>
            <w:tcW w:w="720" w:type="dxa"/>
            <w:shd w:val="clear" w:color="auto" w:fill="auto"/>
            <w:vAlign w:val="center"/>
          </w:tcPr>
          <w:p w14:paraId="5D0895F0" w14:textId="77777777" w:rsidR="003A7339" w:rsidRPr="00583E64" w:rsidRDefault="003A7339" w:rsidP="00BB6A36">
            <w:pPr>
              <w:pStyle w:val="72TabletextTablesTableFigureBoxstyles"/>
            </w:pPr>
            <w:r w:rsidRPr="00583E64">
              <w:t>1883</w:t>
            </w:r>
          </w:p>
        </w:tc>
        <w:tc>
          <w:tcPr>
            <w:tcW w:w="1010" w:type="dxa"/>
            <w:gridSpan w:val="2"/>
            <w:shd w:val="clear" w:color="auto" w:fill="auto"/>
            <w:vAlign w:val="center"/>
          </w:tcPr>
          <w:p w14:paraId="2D6D0C7A" w14:textId="77777777" w:rsidR="003A7339" w:rsidRPr="00583E64" w:rsidRDefault="003A7339" w:rsidP="00BB6A36">
            <w:pPr>
              <w:pStyle w:val="72TabletextTablesTableFigureBoxstyles"/>
            </w:pPr>
            <w:r w:rsidRPr="00583E64">
              <w:t>0.847</w:t>
            </w:r>
          </w:p>
        </w:tc>
        <w:tc>
          <w:tcPr>
            <w:tcW w:w="520" w:type="dxa"/>
            <w:shd w:val="clear" w:color="auto" w:fill="auto"/>
            <w:vAlign w:val="center"/>
          </w:tcPr>
          <w:p w14:paraId="4B847A90" w14:textId="77777777" w:rsidR="003A7339" w:rsidRPr="00583E64" w:rsidRDefault="003A7339" w:rsidP="00BB6A36">
            <w:pPr>
              <w:pStyle w:val="72TabletextTablesTableFigureBoxstyles"/>
            </w:pPr>
            <w:r w:rsidRPr="00583E64">
              <w:t>2143</w:t>
            </w:r>
          </w:p>
        </w:tc>
        <w:tc>
          <w:tcPr>
            <w:tcW w:w="990" w:type="dxa"/>
            <w:shd w:val="clear" w:color="auto" w:fill="auto"/>
            <w:vAlign w:val="center"/>
          </w:tcPr>
          <w:p w14:paraId="345EC2C6" w14:textId="77777777" w:rsidR="003A7339" w:rsidRPr="00583E64" w:rsidRDefault="003A7339" w:rsidP="00BB6A36">
            <w:pPr>
              <w:pStyle w:val="72TabletextTablesTableFigureBoxstyles"/>
            </w:pPr>
            <w:r w:rsidRPr="00583E64">
              <w:t>1798</w:t>
            </w:r>
          </w:p>
        </w:tc>
        <w:tc>
          <w:tcPr>
            <w:tcW w:w="630" w:type="dxa"/>
            <w:shd w:val="clear" w:color="auto" w:fill="auto"/>
            <w:vAlign w:val="center"/>
          </w:tcPr>
          <w:p w14:paraId="32630551" w14:textId="77777777" w:rsidR="003A7339" w:rsidRPr="00583E64" w:rsidRDefault="003A7339" w:rsidP="00BB6A36">
            <w:pPr>
              <w:pStyle w:val="72TabletextTablesTableFigureBoxstyles"/>
            </w:pPr>
            <w:r w:rsidRPr="00583E64">
              <w:t>0.839</w:t>
            </w:r>
          </w:p>
        </w:tc>
        <w:tc>
          <w:tcPr>
            <w:tcW w:w="990" w:type="dxa"/>
            <w:shd w:val="clear" w:color="auto" w:fill="auto"/>
            <w:vAlign w:val="center"/>
          </w:tcPr>
          <w:p w14:paraId="1BCFB0AC" w14:textId="77777777" w:rsidR="003A7339" w:rsidRPr="00583E64" w:rsidRDefault="003A7339" w:rsidP="00BB6A36">
            <w:pPr>
              <w:pStyle w:val="72TabletextTablesTableFigureBoxstyles"/>
            </w:pPr>
            <w:r w:rsidRPr="00583E64">
              <w:t>-0.008</w:t>
            </w:r>
          </w:p>
        </w:tc>
        <w:tc>
          <w:tcPr>
            <w:tcW w:w="813" w:type="dxa"/>
            <w:gridSpan w:val="2"/>
            <w:shd w:val="clear" w:color="auto" w:fill="auto"/>
            <w:vAlign w:val="center"/>
          </w:tcPr>
          <w:p w14:paraId="09B96B76" w14:textId="77777777" w:rsidR="003A7339" w:rsidRPr="00583E64" w:rsidRDefault="003A7339" w:rsidP="00BB6A36">
            <w:pPr>
              <w:pStyle w:val="72TabletextTablesTableFigureBoxstyles"/>
            </w:pPr>
            <w:r w:rsidRPr="00583E64">
              <w:t>-0.029</w:t>
            </w:r>
          </w:p>
        </w:tc>
        <w:tc>
          <w:tcPr>
            <w:tcW w:w="944" w:type="dxa"/>
            <w:shd w:val="clear" w:color="auto" w:fill="auto"/>
            <w:vAlign w:val="center"/>
          </w:tcPr>
          <w:p w14:paraId="295C5174" w14:textId="77777777" w:rsidR="003A7339" w:rsidRPr="00583E64" w:rsidRDefault="003A7339" w:rsidP="00BB6A36">
            <w:pPr>
              <w:pStyle w:val="72TabletextTablesTableFigureBoxstyles"/>
            </w:pPr>
            <w:r w:rsidRPr="00583E64">
              <w:t>0.014</w:t>
            </w:r>
          </w:p>
        </w:tc>
      </w:tr>
      <w:tr w:rsidR="003A7339" w:rsidRPr="007A6A2D" w14:paraId="27B13793" w14:textId="77777777" w:rsidTr="00BB6A36">
        <w:trPr>
          <w:trHeight w:val="300"/>
        </w:trPr>
        <w:tc>
          <w:tcPr>
            <w:tcW w:w="1686" w:type="dxa"/>
            <w:shd w:val="clear" w:color="auto" w:fill="auto"/>
          </w:tcPr>
          <w:p w14:paraId="014CC177" w14:textId="77777777" w:rsidR="003A7339" w:rsidRPr="00583E64" w:rsidRDefault="003A7339" w:rsidP="00BB6A36">
            <w:pPr>
              <w:pStyle w:val="72TabletextTablesTableFigureBoxstyles"/>
            </w:pPr>
          </w:p>
        </w:tc>
        <w:tc>
          <w:tcPr>
            <w:tcW w:w="672" w:type="dxa"/>
            <w:shd w:val="clear" w:color="auto" w:fill="auto"/>
          </w:tcPr>
          <w:p w14:paraId="78A69DE9" w14:textId="77777777" w:rsidR="003A7339" w:rsidRPr="00583E64" w:rsidRDefault="003A7339" w:rsidP="00BB6A36">
            <w:pPr>
              <w:pStyle w:val="72TabletextTablesTableFigureBoxstyles"/>
            </w:pPr>
          </w:p>
        </w:tc>
        <w:tc>
          <w:tcPr>
            <w:tcW w:w="598" w:type="dxa"/>
            <w:shd w:val="clear" w:color="auto" w:fill="auto"/>
            <w:vAlign w:val="center"/>
          </w:tcPr>
          <w:p w14:paraId="2B04EFE1" w14:textId="77777777" w:rsidR="003A7339" w:rsidRPr="00583E64" w:rsidRDefault="003A7339" w:rsidP="00BB6A36">
            <w:pPr>
              <w:pStyle w:val="72TabletextTablesTableFigureBoxstyles"/>
            </w:pPr>
            <w:r w:rsidRPr="00583E64">
              <w:t>Multiple imputation</w:t>
            </w:r>
          </w:p>
        </w:tc>
        <w:tc>
          <w:tcPr>
            <w:tcW w:w="662" w:type="dxa"/>
            <w:gridSpan w:val="2"/>
            <w:shd w:val="clear" w:color="auto" w:fill="auto"/>
            <w:vAlign w:val="center"/>
          </w:tcPr>
          <w:p w14:paraId="77734FE5" w14:textId="77777777" w:rsidR="003A7339" w:rsidRPr="00583E64" w:rsidRDefault="003A7339" w:rsidP="00BB6A36">
            <w:pPr>
              <w:pStyle w:val="72TabletextTablesTableFigureBoxstyles"/>
            </w:pPr>
            <w:r w:rsidRPr="00583E64">
              <w:t>2269</w:t>
            </w:r>
          </w:p>
        </w:tc>
        <w:tc>
          <w:tcPr>
            <w:tcW w:w="720" w:type="dxa"/>
            <w:shd w:val="clear" w:color="auto" w:fill="auto"/>
            <w:vAlign w:val="center"/>
          </w:tcPr>
          <w:p w14:paraId="1DCCF722" w14:textId="77777777" w:rsidR="003A7339" w:rsidRPr="00583E64" w:rsidRDefault="003A7339" w:rsidP="00BB6A36">
            <w:pPr>
              <w:pStyle w:val="72TabletextTablesTableFigureBoxstyles"/>
            </w:pPr>
            <w:r w:rsidRPr="00583E64">
              <w:t>1913</w:t>
            </w:r>
          </w:p>
        </w:tc>
        <w:tc>
          <w:tcPr>
            <w:tcW w:w="1010" w:type="dxa"/>
            <w:gridSpan w:val="2"/>
            <w:shd w:val="clear" w:color="auto" w:fill="auto"/>
            <w:vAlign w:val="center"/>
          </w:tcPr>
          <w:p w14:paraId="5B319F67" w14:textId="77777777" w:rsidR="003A7339" w:rsidRPr="00583E64" w:rsidRDefault="003A7339" w:rsidP="00BB6A36">
            <w:pPr>
              <w:pStyle w:val="72TabletextTablesTableFigureBoxstyles"/>
            </w:pPr>
            <w:r w:rsidRPr="00583E64">
              <w:t>0.843</w:t>
            </w:r>
          </w:p>
        </w:tc>
        <w:tc>
          <w:tcPr>
            <w:tcW w:w="520" w:type="dxa"/>
            <w:shd w:val="clear" w:color="auto" w:fill="auto"/>
            <w:vAlign w:val="center"/>
          </w:tcPr>
          <w:p w14:paraId="19BD1A45" w14:textId="77777777" w:rsidR="003A7339" w:rsidRPr="00583E64" w:rsidRDefault="003A7339" w:rsidP="00BB6A36">
            <w:pPr>
              <w:pStyle w:val="72TabletextTablesTableFigureBoxstyles"/>
            </w:pPr>
            <w:r w:rsidRPr="00583E64">
              <w:t>2265</w:t>
            </w:r>
          </w:p>
        </w:tc>
        <w:tc>
          <w:tcPr>
            <w:tcW w:w="990" w:type="dxa"/>
            <w:shd w:val="clear" w:color="auto" w:fill="auto"/>
            <w:vAlign w:val="center"/>
          </w:tcPr>
          <w:p w14:paraId="06A59978" w14:textId="77777777" w:rsidR="003A7339" w:rsidRPr="00583E64" w:rsidRDefault="003A7339" w:rsidP="00BB6A36">
            <w:pPr>
              <w:pStyle w:val="72TabletextTablesTableFigureBoxstyles"/>
            </w:pPr>
            <w:r w:rsidRPr="00583E64">
              <w:t>1903</w:t>
            </w:r>
          </w:p>
        </w:tc>
        <w:tc>
          <w:tcPr>
            <w:tcW w:w="630" w:type="dxa"/>
            <w:shd w:val="clear" w:color="auto" w:fill="auto"/>
            <w:vAlign w:val="center"/>
          </w:tcPr>
          <w:p w14:paraId="19FD4040" w14:textId="77777777" w:rsidR="003A7339" w:rsidRPr="00583E64" w:rsidRDefault="003A7339" w:rsidP="00BB6A36">
            <w:pPr>
              <w:pStyle w:val="72TabletextTablesTableFigureBoxstyles"/>
            </w:pPr>
            <w:r w:rsidRPr="00583E64">
              <w:t>0.840</w:t>
            </w:r>
          </w:p>
        </w:tc>
        <w:tc>
          <w:tcPr>
            <w:tcW w:w="990" w:type="dxa"/>
            <w:shd w:val="clear" w:color="auto" w:fill="auto"/>
            <w:vAlign w:val="center"/>
          </w:tcPr>
          <w:p w14:paraId="23969ECF" w14:textId="77777777" w:rsidR="003A7339" w:rsidRPr="00583E64" w:rsidRDefault="003A7339" w:rsidP="00BB6A36">
            <w:pPr>
              <w:pStyle w:val="72TabletextTablesTableFigureBoxstyles"/>
            </w:pPr>
            <w:r w:rsidRPr="00583E64">
              <w:t>-0.004</w:t>
            </w:r>
          </w:p>
        </w:tc>
        <w:tc>
          <w:tcPr>
            <w:tcW w:w="813" w:type="dxa"/>
            <w:gridSpan w:val="2"/>
            <w:shd w:val="clear" w:color="auto" w:fill="auto"/>
            <w:vAlign w:val="center"/>
          </w:tcPr>
          <w:p w14:paraId="64573095" w14:textId="77777777" w:rsidR="003A7339" w:rsidRPr="00583E64" w:rsidRDefault="003A7339" w:rsidP="00BB6A36">
            <w:pPr>
              <w:pStyle w:val="72TabletextTablesTableFigureBoxstyles"/>
            </w:pPr>
            <w:r w:rsidRPr="00583E64">
              <w:t>-0.025</w:t>
            </w:r>
          </w:p>
        </w:tc>
        <w:tc>
          <w:tcPr>
            <w:tcW w:w="944" w:type="dxa"/>
            <w:shd w:val="clear" w:color="auto" w:fill="auto"/>
            <w:vAlign w:val="center"/>
          </w:tcPr>
          <w:p w14:paraId="7FEFA59B" w14:textId="77777777" w:rsidR="003A7339" w:rsidRPr="00583E64" w:rsidRDefault="003A7339" w:rsidP="00BB6A36">
            <w:pPr>
              <w:pStyle w:val="72TabletextTablesTableFigureBoxstyles"/>
            </w:pPr>
            <w:r w:rsidRPr="00583E64">
              <w:t>0.018</w:t>
            </w:r>
          </w:p>
        </w:tc>
      </w:tr>
      <w:tr w:rsidR="003A7339" w:rsidRPr="007A6A2D" w14:paraId="2E2C9E19" w14:textId="77777777" w:rsidTr="00BB6A36">
        <w:trPr>
          <w:trHeight w:val="300"/>
        </w:trPr>
        <w:tc>
          <w:tcPr>
            <w:tcW w:w="1686" w:type="dxa"/>
            <w:shd w:val="clear" w:color="auto" w:fill="auto"/>
          </w:tcPr>
          <w:p w14:paraId="54ADDD70" w14:textId="77777777" w:rsidR="003A7339" w:rsidRPr="004716BE" w:rsidRDefault="003A7339" w:rsidP="00BB6A36">
            <w:pPr>
              <w:pStyle w:val="72TabletextTablesTableFigureBoxstyles"/>
              <w:rPr>
                <w:b/>
              </w:rPr>
            </w:pPr>
            <w:r w:rsidRPr="004716BE">
              <w:rPr>
                <w:b/>
              </w:rPr>
              <w:t xml:space="preserve">Secondary: </w:t>
            </w:r>
          </w:p>
          <w:p w14:paraId="2D150621" w14:textId="77777777" w:rsidR="003A7339" w:rsidRPr="004716BE" w:rsidRDefault="003A7339" w:rsidP="00BB6A36">
            <w:pPr>
              <w:pStyle w:val="72TabletextTablesTableFigureBoxstyles"/>
              <w:rPr>
                <w:b/>
              </w:rPr>
            </w:pPr>
            <w:r w:rsidRPr="004716BE">
              <w:rPr>
                <w:b/>
              </w:rPr>
              <w:t>STDR within 24m</w:t>
            </w:r>
          </w:p>
        </w:tc>
        <w:tc>
          <w:tcPr>
            <w:tcW w:w="672" w:type="dxa"/>
            <w:shd w:val="clear" w:color="auto" w:fill="auto"/>
          </w:tcPr>
          <w:p w14:paraId="1A98DDCF" w14:textId="77777777" w:rsidR="003A7339" w:rsidRPr="00583E64" w:rsidRDefault="003A7339" w:rsidP="00BB6A36">
            <w:pPr>
              <w:pStyle w:val="72TabletextTablesTableFigureBoxstyles"/>
            </w:pPr>
            <w:r w:rsidRPr="00583E64">
              <w:t>Per- protocol</w:t>
            </w:r>
          </w:p>
        </w:tc>
        <w:tc>
          <w:tcPr>
            <w:tcW w:w="598" w:type="dxa"/>
            <w:shd w:val="clear" w:color="auto" w:fill="auto"/>
            <w:vAlign w:val="center"/>
          </w:tcPr>
          <w:p w14:paraId="7581FC0D" w14:textId="77777777" w:rsidR="003A7339" w:rsidRPr="00583E64" w:rsidRDefault="003A7339" w:rsidP="00BB6A36">
            <w:pPr>
              <w:pStyle w:val="72TabletextTablesTableFigureBoxstyles"/>
            </w:pPr>
            <w:r w:rsidRPr="00583E64">
              <w:t>Overall</w:t>
            </w:r>
          </w:p>
        </w:tc>
        <w:tc>
          <w:tcPr>
            <w:tcW w:w="662" w:type="dxa"/>
            <w:gridSpan w:val="2"/>
            <w:shd w:val="clear" w:color="auto" w:fill="auto"/>
            <w:vAlign w:val="center"/>
          </w:tcPr>
          <w:p w14:paraId="16AF8539" w14:textId="77777777" w:rsidR="003A7339" w:rsidRPr="00583E64" w:rsidRDefault="003A7339" w:rsidP="00BB6A36">
            <w:pPr>
              <w:pStyle w:val="72TabletextTablesTableFigureBoxstyles"/>
            </w:pPr>
            <w:r w:rsidRPr="00583E64">
              <w:t>2042</w:t>
            </w:r>
          </w:p>
        </w:tc>
        <w:tc>
          <w:tcPr>
            <w:tcW w:w="720" w:type="dxa"/>
            <w:shd w:val="clear" w:color="auto" w:fill="auto"/>
            <w:vAlign w:val="center"/>
          </w:tcPr>
          <w:p w14:paraId="669690FB" w14:textId="77777777" w:rsidR="003A7339" w:rsidRPr="00583E64" w:rsidRDefault="003A7339" w:rsidP="00BB6A36">
            <w:pPr>
              <w:pStyle w:val="72TabletextTablesTableFigureBoxstyles"/>
            </w:pPr>
            <w:r w:rsidRPr="00583E64">
              <w:t>35</w:t>
            </w:r>
          </w:p>
        </w:tc>
        <w:tc>
          <w:tcPr>
            <w:tcW w:w="1010" w:type="dxa"/>
            <w:gridSpan w:val="2"/>
            <w:shd w:val="clear" w:color="auto" w:fill="auto"/>
            <w:vAlign w:val="center"/>
          </w:tcPr>
          <w:p w14:paraId="3944CCA5" w14:textId="77777777" w:rsidR="003A7339" w:rsidRPr="00583E64" w:rsidRDefault="003A7339" w:rsidP="00BB6A36">
            <w:pPr>
              <w:pStyle w:val="72TabletextTablesTableFigureBoxstyles"/>
            </w:pPr>
            <w:r w:rsidRPr="00583E64">
              <w:t>0.017</w:t>
            </w:r>
          </w:p>
        </w:tc>
        <w:tc>
          <w:tcPr>
            <w:tcW w:w="520" w:type="dxa"/>
            <w:shd w:val="clear" w:color="auto" w:fill="auto"/>
            <w:vAlign w:val="center"/>
          </w:tcPr>
          <w:p w14:paraId="1F6B9928" w14:textId="77777777" w:rsidR="003A7339" w:rsidRPr="00583E64" w:rsidRDefault="003A7339" w:rsidP="00BB6A36">
            <w:pPr>
              <w:pStyle w:val="72TabletextTablesTableFigureBoxstyles"/>
            </w:pPr>
            <w:r w:rsidRPr="00583E64">
              <w:t>1956</w:t>
            </w:r>
          </w:p>
        </w:tc>
        <w:tc>
          <w:tcPr>
            <w:tcW w:w="990" w:type="dxa"/>
            <w:shd w:val="clear" w:color="auto" w:fill="auto"/>
            <w:vAlign w:val="center"/>
          </w:tcPr>
          <w:p w14:paraId="7DDF4462" w14:textId="77777777" w:rsidR="003A7339" w:rsidRPr="00583E64" w:rsidRDefault="003A7339" w:rsidP="00BB6A36">
            <w:pPr>
              <w:pStyle w:val="72TabletextTablesTableFigureBoxstyles"/>
            </w:pPr>
            <w:r w:rsidRPr="00583E64">
              <w:t>28</w:t>
            </w:r>
          </w:p>
        </w:tc>
        <w:tc>
          <w:tcPr>
            <w:tcW w:w="630" w:type="dxa"/>
            <w:shd w:val="clear" w:color="auto" w:fill="auto"/>
            <w:vAlign w:val="center"/>
          </w:tcPr>
          <w:p w14:paraId="794F4DEC" w14:textId="77777777" w:rsidR="003A7339" w:rsidRPr="00583E64" w:rsidRDefault="003A7339" w:rsidP="00BB6A36">
            <w:pPr>
              <w:pStyle w:val="72TabletextTablesTableFigureBoxstyles"/>
            </w:pPr>
            <w:r w:rsidRPr="00583E64">
              <w:t>0.014</w:t>
            </w:r>
          </w:p>
        </w:tc>
        <w:tc>
          <w:tcPr>
            <w:tcW w:w="990" w:type="dxa"/>
            <w:shd w:val="clear" w:color="auto" w:fill="auto"/>
            <w:vAlign w:val="center"/>
          </w:tcPr>
          <w:p w14:paraId="726D4D58" w14:textId="77777777" w:rsidR="003A7339" w:rsidRPr="00583E64" w:rsidRDefault="003A7339" w:rsidP="00BB6A36">
            <w:pPr>
              <w:pStyle w:val="72TabletextTablesTableFigureBoxstyles"/>
            </w:pPr>
            <w:r w:rsidRPr="00583E64">
              <w:t>-0.003</w:t>
            </w:r>
          </w:p>
        </w:tc>
        <w:tc>
          <w:tcPr>
            <w:tcW w:w="813" w:type="dxa"/>
            <w:gridSpan w:val="2"/>
            <w:shd w:val="clear" w:color="auto" w:fill="auto"/>
            <w:vAlign w:val="center"/>
          </w:tcPr>
          <w:p w14:paraId="663D177C" w14:textId="77777777" w:rsidR="003A7339" w:rsidRPr="00583E64" w:rsidRDefault="003A7339" w:rsidP="00BB6A36">
            <w:pPr>
              <w:pStyle w:val="72TabletextTablesTableFigureBoxstyles"/>
            </w:pPr>
            <w:r w:rsidRPr="00583E64">
              <w:t>-0.011</w:t>
            </w:r>
          </w:p>
        </w:tc>
        <w:tc>
          <w:tcPr>
            <w:tcW w:w="944" w:type="dxa"/>
            <w:shd w:val="clear" w:color="auto" w:fill="auto"/>
            <w:vAlign w:val="center"/>
          </w:tcPr>
          <w:p w14:paraId="50BAED40" w14:textId="77777777" w:rsidR="003A7339" w:rsidRPr="00583E64" w:rsidRDefault="003A7339" w:rsidP="00BB6A36">
            <w:pPr>
              <w:pStyle w:val="72TabletextTablesTableFigureBoxstyles"/>
            </w:pPr>
            <w:r w:rsidRPr="00583E64">
              <w:t>0.005</w:t>
            </w:r>
          </w:p>
        </w:tc>
      </w:tr>
      <w:tr w:rsidR="003A7339" w:rsidRPr="007A6A2D" w14:paraId="4A3A89FC" w14:textId="77777777" w:rsidTr="00BB6A36">
        <w:trPr>
          <w:trHeight w:val="300"/>
        </w:trPr>
        <w:tc>
          <w:tcPr>
            <w:tcW w:w="1686" w:type="dxa"/>
            <w:shd w:val="clear" w:color="auto" w:fill="auto"/>
          </w:tcPr>
          <w:p w14:paraId="00B9E380" w14:textId="77777777" w:rsidR="003A7339" w:rsidRPr="00583E64" w:rsidRDefault="003A7339" w:rsidP="00BB6A36">
            <w:pPr>
              <w:pStyle w:val="72TabletextTablesTableFigureBoxstyles"/>
            </w:pPr>
          </w:p>
        </w:tc>
        <w:tc>
          <w:tcPr>
            <w:tcW w:w="672" w:type="dxa"/>
            <w:shd w:val="clear" w:color="auto" w:fill="auto"/>
          </w:tcPr>
          <w:p w14:paraId="765964BD" w14:textId="77777777" w:rsidR="003A7339" w:rsidRPr="00583E64" w:rsidRDefault="003A7339" w:rsidP="00BB6A36">
            <w:pPr>
              <w:pStyle w:val="72TabletextTablesTableFigureBoxstyles"/>
            </w:pPr>
          </w:p>
        </w:tc>
        <w:tc>
          <w:tcPr>
            <w:tcW w:w="598" w:type="dxa"/>
            <w:shd w:val="clear" w:color="auto" w:fill="F2F2F2"/>
            <w:vAlign w:val="center"/>
          </w:tcPr>
          <w:p w14:paraId="5E7A8C30" w14:textId="77777777" w:rsidR="003A7339" w:rsidRPr="00583E64" w:rsidRDefault="003A7339" w:rsidP="00BB6A36">
            <w:pPr>
              <w:pStyle w:val="72TabletextTablesTableFigureBoxstyles"/>
            </w:pPr>
            <w:r w:rsidRPr="00583E64">
              <w:t>High-risk</w:t>
            </w:r>
          </w:p>
        </w:tc>
        <w:tc>
          <w:tcPr>
            <w:tcW w:w="662" w:type="dxa"/>
            <w:gridSpan w:val="2"/>
            <w:shd w:val="clear" w:color="auto" w:fill="F2F2F2"/>
            <w:vAlign w:val="center"/>
          </w:tcPr>
          <w:p w14:paraId="1E60F79D" w14:textId="77777777" w:rsidR="003A7339" w:rsidRPr="00583E64" w:rsidRDefault="003A7339" w:rsidP="00BB6A36">
            <w:pPr>
              <w:pStyle w:val="72TabletextTablesTableFigureBoxstyles"/>
            </w:pPr>
            <w:r w:rsidRPr="00583E64">
              <w:t>176</w:t>
            </w:r>
          </w:p>
        </w:tc>
        <w:tc>
          <w:tcPr>
            <w:tcW w:w="720" w:type="dxa"/>
            <w:shd w:val="clear" w:color="auto" w:fill="F2F2F2"/>
            <w:vAlign w:val="center"/>
          </w:tcPr>
          <w:p w14:paraId="09080447" w14:textId="77777777" w:rsidR="003A7339" w:rsidRPr="00583E64" w:rsidRDefault="003A7339" w:rsidP="00BB6A36">
            <w:pPr>
              <w:pStyle w:val="72TabletextTablesTableFigureBoxstyles"/>
            </w:pPr>
            <w:r w:rsidRPr="00583E64">
              <w:t>20</w:t>
            </w:r>
          </w:p>
        </w:tc>
        <w:tc>
          <w:tcPr>
            <w:tcW w:w="1010" w:type="dxa"/>
            <w:gridSpan w:val="2"/>
            <w:shd w:val="clear" w:color="auto" w:fill="F2F2F2"/>
            <w:vAlign w:val="center"/>
          </w:tcPr>
          <w:p w14:paraId="1398BACA" w14:textId="77777777" w:rsidR="003A7339" w:rsidRPr="00583E64" w:rsidRDefault="003A7339" w:rsidP="00BB6A36">
            <w:pPr>
              <w:pStyle w:val="72TabletextTablesTableFigureBoxstyles"/>
            </w:pPr>
            <w:r w:rsidRPr="00583E64">
              <w:t>0.114</w:t>
            </w:r>
          </w:p>
        </w:tc>
        <w:tc>
          <w:tcPr>
            <w:tcW w:w="520" w:type="dxa"/>
            <w:shd w:val="clear" w:color="auto" w:fill="F2F2F2"/>
            <w:vAlign w:val="center"/>
          </w:tcPr>
          <w:p w14:paraId="65428430" w14:textId="77777777" w:rsidR="003A7339" w:rsidRPr="00583E64" w:rsidRDefault="003A7339" w:rsidP="00BB6A36">
            <w:pPr>
              <w:pStyle w:val="72TabletextTablesTableFigureBoxstyles"/>
            </w:pPr>
            <w:r w:rsidRPr="00583E64">
              <w:t>127</w:t>
            </w:r>
          </w:p>
        </w:tc>
        <w:tc>
          <w:tcPr>
            <w:tcW w:w="990" w:type="dxa"/>
            <w:shd w:val="clear" w:color="auto" w:fill="F2F2F2"/>
            <w:vAlign w:val="center"/>
          </w:tcPr>
          <w:p w14:paraId="43D6171B" w14:textId="77777777" w:rsidR="003A7339" w:rsidRPr="00583E64" w:rsidRDefault="003A7339" w:rsidP="00BB6A36">
            <w:pPr>
              <w:pStyle w:val="72TabletextTablesTableFigureBoxstyles"/>
            </w:pPr>
            <w:r w:rsidRPr="00583E64">
              <w:t>17</w:t>
            </w:r>
          </w:p>
        </w:tc>
        <w:tc>
          <w:tcPr>
            <w:tcW w:w="630" w:type="dxa"/>
            <w:shd w:val="clear" w:color="auto" w:fill="F2F2F2"/>
            <w:vAlign w:val="center"/>
          </w:tcPr>
          <w:p w14:paraId="07412F58" w14:textId="77777777" w:rsidR="003A7339" w:rsidRPr="00583E64" w:rsidRDefault="003A7339" w:rsidP="00BB6A36">
            <w:pPr>
              <w:pStyle w:val="72TabletextTablesTableFigureBoxstyles"/>
            </w:pPr>
            <w:r w:rsidRPr="00583E64">
              <w:t>0.134</w:t>
            </w:r>
          </w:p>
        </w:tc>
        <w:tc>
          <w:tcPr>
            <w:tcW w:w="990" w:type="dxa"/>
            <w:shd w:val="clear" w:color="auto" w:fill="F2F2F2"/>
            <w:vAlign w:val="center"/>
          </w:tcPr>
          <w:p w14:paraId="6AC1EFD9" w14:textId="77777777" w:rsidR="003A7339" w:rsidRPr="00583E64" w:rsidRDefault="003A7339" w:rsidP="00BB6A36">
            <w:pPr>
              <w:pStyle w:val="72TabletextTablesTableFigureBoxstyles"/>
            </w:pPr>
            <w:r w:rsidRPr="00583E64">
              <w:t>0.020</w:t>
            </w:r>
          </w:p>
        </w:tc>
        <w:tc>
          <w:tcPr>
            <w:tcW w:w="813" w:type="dxa"/>
            <w:gridSpan w:val="2"/>
            <w:shd w:val="clear" w:color="auto" w:fill="F2F2F2"/>
            <w:vAlign w:val="center"/>
          </w:tcPr>
          <w:p w14:paraId="2D1B5078" w14:textId="77777777" w:rsidR="003A7339" w:rsidRPr="00583E64" w:rsidRDefault="003A7339" w:rsidP="00BB6A36">
            <w:pPr>
              <w:pStyle w:val="72TabletextTablesTableFigureBoxstyles"/>
            </w:pPr>
            <w:r w:rsidRPr="00583E64">
              <w:t>-0.053</w:t>
            </w:r>
          </w:p>
        </w:tc>
        <w:tc>
          <w:tcPr>
            <w:tcW w:w="944" w:type="dxa"/>
            <w:shd w:val="clear" w:color="auto" w:fill="F2F2F2"/>
            <w:vAlign w:val="center"/>
          </w:tcPr>
          <w:p w14:paraId="0BEAD002" w14:textId="77777777" w:rsidR="003A7339" w:rsidRPr="00583E64" w:rsidRDefault="003A7339" w:rsidP="00BB6A36">
            <w:pPr>
              <w:pStyle w:val="72TabletextTablesTableFigureBoxstyles"/>
            </w:pPr>
            <w:r w:rsidRPr="00583E64">
              <w:t>0.100</w:t>
            </w:r>
          </w:p>
        </w:tc>
      </w:tr>
      <w:tr w:rsidR="003A7339" w:rsidRPr="007A6A2D" w14:paraId="082E513A" w14:textId="77777777" w:rsidTr="00BB6A36">
        <w:trPr>
          <w:trHeight w:val="300"/>
        </w:trPr>
        <w:tc>
          <w:tcPr>
            <w:tcW w:w="1686" w:type="dxa"/>
            <w:shd w:val="clear" w:color="auto" w:fill="auto"/>
          </w:tcPr>
          <w:p w14:paraId="42CC574C" w14:textId="77777777" w:rsidR="003A7339" w:rsidRPr="00583E64" w:rsidRDefault="003A7339" w:rsidP="00BB6A36">
            <w:pPr>
              <w:pStyle w:val="72TabletextTablesTableFigureBoxstyles"/>
            </w:pPr>
          </w:p>
        </w:tc>
        <w:tc>
          <w:tcPr>
            <w:tcW w:w="672" w:type="dxa"/>
            <w:shd w:val="clear" w:color="auto" w:fill="auto"/>
          </w:tcPr>
          <w:p w14:paraId="343DD4C7" w14:textId="77777777" w:rsidR="003A7339" w:rsidRPr="00583E64" w:rsidRDefault="003A7339" w:rsidP="00BB6A36">
            <w:pPr>
              <w:pStyle w:val="72TabletextTablesTableFigureBoxstyles"/>
            </w:pPr>
          </w:p>
        </w:tc>
        <w:tc>
          <w:tcPr>
            <w:tcW w:w="598" w:type="dxa"/>
            <w:shd w:val="clear" w:color="auto" w:fill="F2F2F2"/>
            <w:vAlign w:val="center"/>
          </w:tcPr>
          <w:p w14:paraId="4318ABC9" w14:textId="77777777" w:rsidR="003A7339" w:rsidRPr="00583E64" w:rsidRDefault="003A7339" w:rsidP="00BB6A36">
            <w:pPr>
              <w:pStyle w:val="72TabletextTablesTableFigureBoxstyles"/>
            </w:pPr>
            <w:r w:rsidRPr="00583E64">
              <w:t>Medium-risk</w:t>
            </w:r>
          </w:p>
        </w:tc>
        <w:tc>
          <w:tcPr>
            <w:tcW w:w="662" w:type="dxa"/>
            <w:gridSpan w:val="2"/>
            <w:shd w:val="clear" w:color="auto" w:fill="F2F2F2"/>
            <w:vAlign w:val="center"/>
          </w:tcPr>
          <w:p w14:paraId="24832187" w14:textId="77777777" w:rsidR="003A7339" w:rsidRPr="00583E64" w:rsidRDefault="003A7339" w:rsidP="00BB6A36">
            <w:pPr>
              <w:pStyle w:val="72TabletextTablesTableFigureBoxstyles"/>
            </w:pPr>
            <w:r w:rsidRPr="00583E64">
              <w:t>157</w:t>
            </w:r>
          </w:p>
        </w:tc>
        <w:tc>
          <w:tcPr>
            <w:tcW w:w="720" w:type="dxa"/>
            <w:shd w:val="clear" w:color="auto" w:fill="F2F2F2"/>
            <w:vAlign w:val="center"/>
          </w:tcPr>
          <w:p w14:paraId="55A9F3E9" w14:textId="77777777" w:rsidR="003A7339" w:rsidRPr="00583E64" w:rsidRDefault="003A7339" w:rsidP="00BB6A36">
            <w:pPr>
              <w:pStyle w:val="72TabletextTablesTableFigureBoxstyles"/>
            </w:pPr>
            <w:r w:rsidRPr="00583E64">
              <w:t>5</w:t>
            </w:r>
          </w:p>
        </w:tc>
        <w:tc>
          <w:tcPr>
            <w:tcW w:w="1010" w:type="dxa"/>
            <w:gridSpan w:val="2"/>
            <w:shd w:val="clear" w:color="auto" w:fill="F2F2F2"/>
            <w:vAlign w:val="center"/>
          </w:tcPr>
          <w:p w14:paraId="73FF1080" w14:textId="77777777" w:rsidR="003A7339" w:rsidRPr="00583E64" w:rsidRDefault="003A7339" w:rsidP="00BB6A36">
            <w:pPr>
              <w:pStyle w:val="72TabletextTablesTableFigureBoxstyles"/>
            </w:pPr>
            <w:r w:rsidRPr="00583E64">
              <w:t>0.032</w:t>
            </w:r>
          </w:p>
        </w:tc>
        <w:tc>
          <w:tcPr>
            <w:tcW w:w="520" w:type="dxa"/>
            <w:shd w:val="clear" w:color="auto" w:fill="F2F2F2"/>
            <w:vAlign w:val="center"/>
          </w:tcPr>
          <w:p w14:paraId="1B28FD0E" w14:textId="77777777" w:rsidR="003A7339" w:rsidRPr="00583E64" w:rsidRDefault="003A7339" w:rsidP="00BB6A36">
            <w:pPr>
              <w:pStyle w:val="72TabletextTablesTableFigureBoxstyles"/>
            </w:pPr>
            <w:r w:rsidRPr="00583E64">
              <w:t>179</w:t>
            </w:r>
          </w:p>
        </w:tc>
        <w:tc>
          <w:tcPr>
            <w:tcW w:w="990" w:type="dxa"/>
            <w:shd w:val="clear" w:color="auto" w:fill="F2F2F2"/>
            <w:vAlign w:val="center"/>
          </w:tcPr>
          <w:p w14:paraId="0E80D3FC" w14:textId="77777777" w:rsidR="003A7339" w:rsidRPr="00583E64" w:rsidRDefault="003A7339" w:rsidP="00BB6A36">
            <w:pPr>
              <w:pStyle w:val="72TabletextTablesTableFigureBoxstyles"/>
            </w:pPr>
            <w:r w:rsidRPr="00583E64">
              <w:t>7</w:t>
            </w:r>
          </w:p>
        </w:tc>
        <w:tc>
          <w:tcPr>
            <w:tcW w:w="630" w:type="dxa"/>
            <w:shd w:val="clear" w:color="auto" w:fill="F2F2F2"/>
            <w:vAlign w:val="center"/>
          </w:tcPr>
          <w:p w14:paraId="7F513279" w14:textId="77777777" w:rsidR="003A7339" w:rsidRPr="00583E64" w:rsidRDefault="003A7339" w:rsidP="00BB6A36">
            <w:pPr>
              <w:pStyle w:val="72TabletextTablesTableFigureBoxstyles"/>
            </w:pPr>
            <w:r w:rsidRPr="00583E64">
              <w:t>0.039</w:t>
            </w:r>
          </w:p>
        </w:tc>
        <w:tc>
          <w:tcPr>
            <w:tcW w:w="990" w:type="dxa"/>
            <w:shd w:val="clear" w:color="auto" w:fill="F2F2F2"/>
            <w:vAlign w:val="center"/>
          </w:tcPr>
          <w:p w14:paraId="690A5A8B" w14:textId="77777777" w:rsidR="003A7339" w:rsidRPr="00583E64" w:rsidRDefault="003A7339" w:rsidP="00BB6A36">
            <w:pPr>
              <w:pStyle w:val="72TabletextTablesTableFigureBoxstyles"/>
            </w:pPr>
            <w:r w:rsidRPr="00583E64">
              <w:t>0.007</w:t>
            </w:r>
          </w:p>
        </w:tc>
        <w:tc>
          <w:tcPr>
            <w:tcW w:w="813" w:type="dxa"/>
            <w:gridSpan w:val="2"/>
            <w:shd w:val="clear" w:color="auto" w:fill="F2F2F2"/>
            <w:vAlign w:val="center"/>
          </w:tcPr>
          <w:p w14:paraId="4D4079CF" w14:textId="77777777" w:rsidR="003A7339" w:rsidRPr="00583E64" w:rsidRDefault="003A7339" w:rsidP="00BB6A36">
            <w:pPr>
              <w:pStyle w:val="72TabletextTablesTableFigureBoxstyles"/>
            </w:pPr>
            <w:r w:rsidRPr="00583E64">
              <w:t>-0.038</w:t>
            </w:r>
          </w:p>
        </w:tc>
        <w:tc>
          <w:tcPr>
            <w:tcW w:w="944" w:type="dxa"/>
            <w:shd w:val="clear" w:color="auto" w:fill="F2F2F2"/>
            <w:vAlign w:val="center"/>
          </w:tcPr>
          <w:p w14:paraId="3D8DE8F2" w14:textId="77777777" w:rsidR="003A7339" w:rsidRPr="00583E64" w:rsidRDefault="003A7339" w:rsidP="00BB6A36">
            <w:pPr>
              <w:pStyle w:val="72TabletextTablesTableFigureBoxstyles"/>
            </w:pPr>
            <w:r w:rsidRPr="00583E64">
              <w:t>0.051</w:t>
            </w:r>
          </w:p>
        </w:tc>
      </w:tr>
      <w:tr w:rsidR="003A7339" w:rsidRPr="007A6A2D" w14:paraId="536CE48D" w14:textId="77777777" w:rsidTr="00BB6A36">
        <w:trPr>
          <w:trHeight w:val="300"/>
        </w:trPr>
        <w:tc>
          <w:tcPr>
            <w:tcW w:w="1686" w:type="dxa"/>
            <w:shd w:val="clear" w:color="auto" w:fill="auto"/>
          </w:tcPr>
          <w:p w14:paraId="73EED238" w14:textId="77777777" w:rsidR="003A7339" w:rsidRPr="00583E64" w:rsidRDefault="003A7339" w:rsidP="00BB6A36">
            <w:pPr>
              <w:pStyle w:val="72TabletextTablesTableFigureBoxstyles"/>
            </w:pPr>
          </w:p>
        </w:tc>
        <w:tc>
          <w:tcPr>
            <w:tcW w:w="672" w:type="dxa"/>
            <w:shd w:val="clear" w:color="auto" w:fill="auto"/>
          </w:tcPr>
          <w:p w14:paraId="2C03985E" w14:textId="77777777" w:rsidR="003A7339" w:rsidRPr="00583E64" w:rsidRDefault="003A7339" w:rsidP="00BB6A36">
            <w:pPr>
              <w:pStyle w:val="72TabletextTablesTableFigureBoxstyles"/>
            </w:pPr>
          </w:p>
        </w:tc>
        <w:tc>
          <w:tcPr>
            <w:tcW w:w="598" w:type="dxa"/>
            <w:shd w:val="clear" w:color="auto" w:fill="F2F2F2"/>
            <w:vAlign w:val="center"/>
          </w:tcPr>
          <w:p w14:paraId="20F928E4" w14:textId="77777777" w:rsidR="003A7339" w:rsidRPr="00583E64" w:rsidRDefault="003A7339" w:rsidP="00BB6A36">
            <w:pPr>
              <w:pStyle w:val="72TabletextTablesTableFigureBoxstyles"/>
            </w:pPr>
            <w:r w:rsidRPr="00583E64">
              <w:t>Low-risk</w:t>
            </w:r>
          </w:p>
        </w:tc>
        <w:tc>
          <w:tcPr>
            <w:tcW w:w="662" w:type="dxa"/>
            <w:gridSpan w:val="2"/>
            <w:shd w:val="clear" w:color="auto" w:fill="F2F2F2"/>
            <w:vAlign w:val="center"/>
          </w:tcPr>
          <w:p w14:paraId="11A26509" w14:textId="77777777" w:rsidR="003A7339" w:rsidRPr="00583E64" w:rsidRDefault="003A7339" w:rsidP="00BB6A36">
            <w:pPr>
              <w:pStyle w:val="72TabletextTablesTableFigureBoxstyles"/>
            </w:pPr>
            <w:r w:rsidRPr="00583E64">
              <w:t>1709</w:t>
            </w:r>
          </w:p>
        </w:tc>
        <w:tc>
          <w:tcPr>
            <w:tcW w:w="720" w:type="dxa"/>
            <w:shd w:val="clear" w:color="auto" w:fill="F2F2F2"/>
            <w:vAlign w:val="center"/>
          </w:tcPr>
          <w:p w14:paraId="1E0AB235" w14:textId="77777777" w:rsidR="003A7339" w:rsidRPr="00583E64" w:rsidRDefault="003A7339" w:rsidP="00BB6A36">
            <w:pPr>
              <w:pStyle w:val="72TabletextTablesTableFigureBoxstyles"/>
            </w:pPr>
            <w:r w:rsidRPr="00583E64">
              <w:t>10</w:t>
            </w:r>
          </w:p>
        </w:tc>
        <w:tc>
          <w:tcPr>
            <w:tcW w:w="1010" w:type="dxa"/>
            <w:gridSpan w:val="2"/>
            <w:shd w:val="clear" w:color="auto" w:fill="F2F2F2"/>
            <w:vAlign w:val="center"/>
          </w:tcPr>
          <w:p w14:paraId="1B636DFA" w14:textId="77777777" w:rsidR="003A7339" w:rsidRPr="00583E64" w:rsidRDefault="003A7339" w:rsidP="00BB6A36">
            <w:pPr>
              <w:pStyle w:val="72TabletextTablesTableFigureBoxstyles"/>
            </w:pPr>
            <w:r w:rsidRPr="00583E64">
              <w:t>0.006</w:t>
            </w:r>
          </w:p>
        </w:tc>
        <w:tc>
          <w:tcPr>
            <w:tcW w:w="520" w:type="dxa"/>
            <w:shd w:val="clear" w:color="auto" w:fill="F2F2F2"/>
            <w:vAlign w:val="center"/>
          </w:tcPr>
          <w:p w14:paraId="507ED7AD" w14:textId="77777777" w:rsidR="003A7339" w:rsidRPr="00583E64" w:rsidRDefault="003A7339" w:rsidP="00BB6A36">
            <w:pPr>
              <w:pStyle w:val="72TabletextTablesTableFigureBoxstyles"/>
            </w:pPr>
            <w:r w:rsidRPr="00583E64">
              <w:t>1650</w:t>
            </w:r>
          </w:p>
        </w:tc>
        <w:tc>
          <w:tcPr>
            <w:tcW w:w="990" w:type="dxa"/>
            <w:shd w:val="clear" w:color="auto" w:fill="F2F2F2"/>
            <w:vAlign w:val="center"/>
          </w:tcPr>
          <w:p w14:paraId="2D24E91B" w14:textId="77777777" w:rsidR="003A7339" w:rsidRPr="00583E64" w:rsidRDefault="003A7339" w:rsidP="00BB6A36">
            <w:pPr>
              <w:pStyle w:val="72TabletextTablesTableFigureBoxstyles"/>
            </w:pPr>
            <w:r w:rsidRPr="00583E64">
              <w:t>4</w:t>
            </w:r>
          </w:p>
        </w:tc>
        <w:tc>
          <w:tcPr>
            <w:tcW w:w="630" w:type="dxa"/>
            <w:shd w:val="clear" w:color="auto" w:fill="F2F2F2"/>
            <w:vAlign w:val="center"/>
          </w:tcPr>
          <w:p w14:paraId="7C0F81CE" w14:textId="77777777" w:rsidR="003A7339" w:rsidRPr="00583E64" w:rsidRDefault="003A7339" w:rsidP="00BB6A36">
            <w:pPr>
              <w:pStyle w:val="72TabletextTablesTableFigureBoxstyles"/>
            </w:pPr>
            <w:r w:rsidRPr="00583E64">
              <w:t>0.002</w:t>
            </w:r>
          </w:p>
        </w:tc>
        <w:tc>
          <w:tcPr>
            <w:tcW w:w="990" w:type="dxa"/>
            <w:shd w:val="clear" w:color="auto" w:fill="F2F2F2"/>
            <w:vAlign w:val="center"/>
          </w:tcPr>
          <w:p w14:paraId="79F3A33C" w14:textId="77777777" w:rsidR="003A7339" w:rsidRPr="00583E64" w:rsidRDefault="003A7339" w:rsidP="00BB6A36">
            <w:pPr>
              <w:pStyle w:val="72TabletextTablesTableFigureBoxstyles"/>
            </w:pPr>
            <w:r w:rsidRPr="00583E64">
              <w:t>-0.003</w:t>
            </w:r>
          </w:p>
        </w:tc>
        <w:tc>
          <w:tcPr>
            <w:tcW w:w="813" w:type="dxa"/>
            <w:gridSpan w:val="2"/>
            <w:shd w:val="clear" w:color="auto" w:fill="F2F2F2"/>
            <w:vAlign w:val="center"/>
          </w:tcPr>
          <w:p w14:paraId="12CA281D" w14:textId="77777777" w:rsidR="003A7339" w:rsidRPr="00583E64" w:rsidRDefault="003A7339" w:rsidP="00BB6A36">
            <w:pPr>
              <w:pStyle w:val="72TabletextTablesTableFigureBoxstyles"/>
            </w:pPr>
            <w:r w:rsidRPr="00583E64">
              <w:t>-0.009</w:t>
            </w:r>
          </w:p>
        </w:tc>
        <w:tc>
          <w:tcPr>
            <w:tcW w:w="944" w:type="dxa"/>
            <w:shd w:val="clear" w:color="auto" w:fill="F2F2F2"/>
            <w:vAlign w:val="center"/>
          </w:tcPr>
          <w:p w14:paraId="7071A8FD" w14:textId="77777777" w:rsidR="003A7339" w:rsidRPr="00583E64" w:rsidRDefault="003A7339" w:rsidP="00BB6A36">
            <w:pPr>
              <w:pStyle w:val="72TabletextTablesTableFigureBoxstyles"/>
            </w:pPr>
            <w:r w:rsidRPr="00583E64">
              <w:t>0.001</w:t>
            </w:r>
          </w:p>
        </w:tc>
      </w:tr>
      <w:tr w:rsidR="003A7339" w:rsidRPr="007A6A2D" w14:paraId="4432A3D6" w14:textId="77777777" w:rsidTr="00BB6A36">
        <w:trPr>
          <w:trHeight w:val="300"/>
        </w:trPr>
        <w:tc>
          <w:tcPr>
            <w:tcW w:w="1686" w:type="dxa"/>
            <w:shd w:val="clear" w:color="auto" w:fill="auto"/>
          </w:tcPr>
          <w:p w14:paraId="1388CBC5" w14:textId="77777777" w:rsidR="003A7339" w:rsidRPr="00583E64" w:rsidRDefault="003A7339" w:rsidP="00BB6A36">
            <w:pPr>
              <w:pStyle w:val="72TabletextTablesTableFigureBoxstyles"/>
            </w:pPr>
          </w:p>
        </w:tc>
        <w:tc>
          <w:tcPr>
            <w:tcW w:w="672" w:type="dxa"/>
            <w:shd w:val="clear" w:color="auto" w:fill="auto"/>
          </w:tcPr>
          <w:p w14:paraId="01FDF02E" w14:textId="77777777" w:rsidR="003A7339" w:rsidRPr="00583E64" w:rsidRDefault="003A7339" w:rsidP="00BB6A36">
            <w:pPr>
              <w:pStyle w:val="72TabletextTablesTableFigureBoxstyles"/>
            </w:pPr>
          </w:p>
        </w:tc>
        <w:tc>
          <w:tcPr>
            <w:tcW w:w="598" w:type="dxa"/>
            <w:shd w:val="clear" w:color="auto" w:fill="auto"/>
            <w:vAlign w:val="center"/>
          </w:tcPr>
          <w:p w14:paraId="05F3BD40" w14:textId="77777777" w:rsidR="003A7339" w:rsidRPr="00583E64" w:rsidRDefault="003A7339" w:rsidP="00BB6A36">
            <w:pPr>
              <w:pStyle w:val="72TabletextTablesTableFigureBoxstyles"/>
            </w:pPr>
            <w:r w:rsidRPr="00583E64">
              <w:t>Multiple imputation</w:t>
            </w:r>
          </w:p>
        </w:tc>
        <w:tc>
          <w:tcPr>
            <w:tcW w:w="662" w:type="dxa"/>
            <w:gridSpan w:val="2"/>
            <w:shd w:val="clear" w:color="auto" w:fill="auto"/>
            <w:vAlign w:val="center"/>
          </w:tcPr>
          <w:p w14:paraId="72AFFDFE" w14:textId="77777777" w:rsidR="003A7339" w:rsidRPr="00583E64" w:rsidRDefault="003A7339" w:rsidP="00BB6A36">
            <w:pPr>
              <w:pStyle w:val="72TabletextTablesTableFigureBoxstyles"/>
            </w:pPr>
            <w:r w:rsidRPr="00583E64">
              <w:t>2269</w:t>
            </w:r>
          </w:p>
        </w:tc>
        <w:tc>
          <w:tcPr>
            <w:tcW w:w="720" w:type="dxa"/>
            <w:shd w:val="clear" w:color="auto" w:fill="auto"/>
            <w:vAlign w:val="center"/>
          </w:tcPr>
          <w:p w14:paraId="64AFDD84" w14:textId="77777777" w:rsidR="003A7339" w:rsidRPr="00583E64" w:rsidRDefault="003A7339" w:rsidP="00BB6A36">
            <w:pPr>
              <w:pStyle w:val="72TabletextTablesTableFigureBoxstyles"/>
            </w:pPr>
            <w:r w:rsidRPr="00583E64">
              <w:t>39</w:t>
            </w:r>
          </w:p>
        </w:tc>
        <w:tc>
          <w:tcPr>
            <w:tcW w:w="1010" w:type="dxa"/>
            <w:gridSpan w:val="2"/>
            <w:shd w:val="clear" w:color="auto" w:fill="auto"/>
            <w:vAlign w:val="center"/>
          </w:tcPr>
          <w:p w14:paraId="49D2035E" w14:textId="77777777" w:rsidR="003A7339" w:rsidRPr="00583E64" w:rsidRDefault="003A7339" w:rsidP="00BB6A36">
            <w:pPr>
              <w:pStyle w:val="72TabletextTablesTableFigureBoxstyles"/>
            </w:pPr>
            <w:r w:rsidRPr="00583E64">
              <w:t>0.017</w:t>
            </w:r>
          </w:p>
        </w:tc>
        <w:tc>
          <w:tcPr>
            <w:tcW w:w="520" w:type="dxa"/>
            <w:shd w:val="clear" w:color="auto" w:fill="auto"/>
            <w:vAlign w:val="center"/>
          </w:tcPr>
          <w:p w14:paraId="18D81500" w14:textId="77777777" w:rsidR="003A7339" w:rsidRPr="00583E64" w:rsidRDefault="003A7339" w:rsidP="00BB6A36">
            <w:pPr>
              <w:pStyle w:val="72TabletextTablesTableFigureBoxstyles"/>
            </w:pPr>
            <w:r w:rsidRPr="00583E64">
              <w:t>2234</w:t>
            </w:r>
          </w:p>
        </w:tc>
        <w:tc>
          <w:tcPr>
            <w:tcW w:w="990" w:type="dxa"/>
            <w:shd w:val="clear" w:color="auto" w:fill="auto"/>
            <w:vAlign w:val="center"/>
          </w:tcPr>
          <w:p w14:paraId="34AA7166" w14:textId="77777777" w:rsidR="003A7339" w:rsidRPr="00583E64" w:rsidRDefault="003A7339" w:rsidP="00BB6A36">
            <w:pPr>
              <w:pStyle w:val="72TabletextTablesTableFigureBoxstyles"/>
            </w:pPr>
            <w:r w:rsidRPr="00583E64">
              <w:t>36</w:t>
            </w:r>
          </w:p>
        </w:tc>
        <w:tc>
          <w:tcPr>
            <w:tcW w:w="630" w:type="dxa"/>
            <w:shd w:val="clear" w:color="auto" w:fill="auto"/>
            <w:vAlign w:val="center"/>
          </w:tcPr>
          <w:p w14:paraId="09CD2C13" w14:textId="77777777" w:rsidR="003A7339" w:rsidRPr="00583E64" w:rsidRDefault="003A7339" w:rsidP="00BB6A36">
            <w:pPr>
              <w:pStyle w:val="72TabletextTablesTableFigureBoxstyles"/>
            </w:pPr>
            <w:r w:rsidRPr="00583E64">
              <w:t>0.016</w:t>
            </w:r>
          </w:p>
        </w:tc>
        <w:tc>
          <w:tcPr>
            <w:tcW w:w="990" w:type="dxa"/>
            <w:shd w:val="clear" w:color="auto" w:fill="auto"/>
            <w:vAlign w:val="center"/>
          </w:tcPr>
          <w:p w14:paraId="1F209C76" w14:textId="77777777" w:rsidR="003A7339" w:rsidRPr="00583E64" w:rsidRDefault="003A7339" w:rsidP="00BB6A36">
            <w:pPr>
              <w:pStyle w:val="72TabletextTablesTableFigureBoxstyles"/>
            </w:pPr>
            <w:r w:rsidRPr="00583E64">
              <w:t>-0.001</w:t>
            </w:r>
          </w:p>
        </w:tc>
        <w:tc>
          <w:tcPr>
            <w:tcW w:w="813" w:type="dxa"/>
            <w:gridSpan w:val="2"/>
            <w:shd w:val="clear" w:color="auto" w:fill="auto"/>
            <w:vAlign w:val="center"/>
          </w:tcPr>
          <w:p w14:paraId="411F2040" w14:textId="77777777" w:rsidR="003A7339" w:rsidRPr="00583E64" w:rsidRDefault="003A7339" w:rsidP="00BB6A36">
            <w:pPr>
              <w:pStyle w:val="72TabletextTablesTableFigureBoxstyles"/>
            </w:pPr>
            <w:r w:rsidRPr="00583E64">
              <w:t>-0.009</w:t>
            </w:r>
          </w:p>
        </w:tc>
        <w:tc>
          <w:tcPr>
            <w:tcW w:w="944" w:type="dxa"/>
            <w:shd w:val="clear" w:color="auto" w:fill="auto"/>
            <w:vAlign w:val="center"/>
          </w:tcPr>
          <w:p w14:paraId="622518BB" w14:textId="77777777" w:rsidR="003A7339" w:rsidRPr="00583E64" w:rsidRDefault="003A7339" w:rsidP="00BB6A36">
            <w:pPr>
              <w:pStyle w:val="72TabletextTablesTableFigureBoxstyles"/>
            </w:pPr>
            <w:r w:rsidRPr="00583E64">
              <w:t>0.007</w:t>
            </w:r>
          </w:p>
        </w:tc>
      </w:tr>
      <w:tr w:rsidR="003A7339" w:rsidRPr="007A6A2D" w14:paraId="6B20CC19" w14:textId="77777777" w:rsidTr="00BB6A36">
        <w:trPr>
          <w:trHeight w:val="300"/>
        </w:trPr>
        <w:tc>
          <w:tcPr>
            <w:tcW w:w="1686" w:type="dxa"/>
            <w:shd w:val="clear" w:color="auto" w:fill="auto"/>
          </w:tcPr>
          <w:p w14:paraId="65C423C7" w14:textId="77777777" w:rsidR="003A7339" w:rsidRPr="00583E64" w:rsidRDefault="003A7339" w:rsidP="00BB6A36">
            <w:pPr>
              <w:pStyle w:val="72TabletextTablesTableFigureBoxstyles"/>
            </w:pPr>
          </w:p>
        </w:tc>
        <w:tc>
          <w:tcPr>
            <w:tcW w:w="672" w:type="dxa"/>
            <w:shd w:val="clear" w:color="auto" w:fill="auto"/>
          </w:tcPr>
          <w:p w14:paraId="309D7DBC" w14:textId="77777777" w:rsidR="003A7339" w:rsidRPr="00583E64" w:rsidRDefault="003A7339" w:rsidP="00BB6A36">
            <w:pPr>
              <w:pStyle w:val="72TabletextTablesTableFigureBoxstyles"/>
            </w:pPr>
            <w:r w:rsidRPr="00583E64">
              <w:t>Intention-to-treat</w:t>
            </w:r>
          </w:p>
        </w:tc>
        <w:tc>
          <w:tcPr>
            <w:tcW w:w="598" w:type="dxa"/>
            <w:shd w:val="clear" w:color="auto" w:fill="auto"/>
            <w:vAlign w:val="center"/>
          </w:tcPr>
          <w:p w14:paraId="24ED531D" w14:textId="77777777" w:rsidR="003A7339" w:rsidRPr="00583E64" w:rsidRDefault="003A7339" w:rsidP="00BB6A36">
            <w:pPr>
              <w:pStyle w:val="72TabletextTablesTableFigureBoxstyles"/>
            </w:pPr>
            <w:r w:rsidRPr="00583E64">
              <w:t>Overall</w:t>
            </w:r>
          </w:p>
        </w:tc>
        <w:tc>
          <w:tcPr>
            <w:tcW w:w="662" w:type="dxa"/>
            <w:gridSpan w:val="2"/>
            <w:shd w:val="clear" w:color="auto" w:fill="auto"/>
            <w:vAlign w:val="center"/>
          </w:tcPr>
          <w:p w14:paraId="3F9A53C1" w14:textId="77777777" w:rsidR="003A7339" w:rsidRPr="00583E64" w:rsidRDefault="003A7339" w:rsidP="00BB6A36">
            <w:pPr>
              <w:pStyle w:val="72TabletextTablesTableFigureBoxstyles"/>
            </w:pPr>
            <w:r w:rsidRPr="00583E64">
              <w:t>2042</w:t>
            </w:r>
          </w:p>
        </w:tc>
        <w:tc>
          <w:tcPr>
            <w:tcW w:w="720" w:type="dxa"/>
            <w:shd w:val="clear" w:color="auto" w:fill="auto"/>
            <w:vAlign w:val="center"/>
          </w:tcPr>
          <w:p w14:paraId="1E8BF340" w14:textId="77777777" w:rsidR="003A7339" w:rsidRPr="00583E64" w:rsidRDefault="003A7339" w:rsidP="00BB6A36">
            <w:pPr>
              <w:pStyle w:val="72TabletextTablesTableFigureBoxstyles"/>
            </w:pPr>
            <w:r w:rsidRPr="00583E64">
              <w:t>35</w:t>
            </w:r>
          </w:p>
        </w:tc>
        <w:tc>
          <w:tcPr>
            <w:tcW w:w="1010" w:type="dxa"/>
            <w:gridSpan w:val="2"/>
            <w:shd w:val="clear" w:color="auto" w:fill="auto"/>
            <w:vAlign w:val="center"/>
          </w:tcPr>
          <w:p w14:paraId="79FF9372" w14:textId="77777777" w:rsidR="003A7339" w:rsidRPr="00583E64" w:rsidRDefault="003A7339" w:rsidP="00BB6A36">
            <w:pPr>
              <w:pStyle w:val="72TabletextTablesTableFigureBoxstyles"/>
            </w:pPr>
            <w:r w:rsidRPr="00583E64">
              <w:t>0.017</w:t>
            </w:r>
          </w:p>
        </w:tc>
        <w:tc>
          <w:tcPr>
            <w:tcW w:w="520" w:type="dxa"/>
            <w:shd w:val="clear" w:color="auto" w:fill="auto"/>
            <w:vAlign w:val="center"/>
          </w:tcPr>
          <w:p w14:paraId="5CC87B44" w14:textId="77777777" w:rsidR="003A7339" w:rsidRPr="00583E64" w:rsidRDefault="003A7339" w:rsidP="00BB6A36">
            <w:pPr>
              <w:pStyle w:val="72TabletextTablesTableFigureBoxstyles"/>
            </w:pPr>
            <w:r w:rsidRPr="00583E64">
              <w:t>2056</w:t>
            </w:r>
          </w:p>
        </w:tc>
        <w:tc>
          <w:tcPr>
            <w:tcW w:w="990" w:type="dxa"/>
            <w:shd w:val="clear" w:color="auto" w:fill="auto"/>
            <w:vAlign w:val="center"/>
          </w:tcPr>
          <w:p w14:paraId="122DCD7A" w14:textId="77777777" w:rsidR="003A7339" w:rsidRPr="00583E64" w:rsidRDefault="003A7339" w:rsidP="00BB6A36">
            <w:pPr>
              <w:pStyle w:val="72TabletextTablesTableFigureBoxstyles"/>
            </w:pPr>
            <w:r w:rsidRPr="00583E64">
              <w:t>32</w:t>
            </w:r>
          </w:p>
        </w:tc>
        <w:tc>
          <w:tcPr>
            <w:tcW w:w="630" w:type="dxa"/>
            <w:shd w:val="clear" w:color="auto" w:fill="auto"/>
            <w:vAlign w:val="center"/>
          </w:tcPr>
          <w:p w14:paraId="023078C5" w14:textId="77777777" w:rsidR="003A7339" w:rsidRPr="00583E64" w:rsidRDefault="003A7339" w:rsidP="00BB6A36">
            <w:pPr>
              <w:pStyle w:val="72TabletextTablesTableFigureBoxstyles"/>
            </w:pPr>
            <w:r w:rsidRPr="00583E64">
              <w:t>0.016</w:t>
            </w:r>
          </w:p>
        </w:tc>
        <w:tc>
          <w:tcPr>
            <w:tcW w:w="990" w:type="dxa"/>
            <w:shd w:val="clear" w:color="auto" w:fill="auto"/>
            <w:vAlign w:val="center"/>
          </w:tcPr>
          <w:p w14:paraId="1895E0EE" w14:textId="77777777" w:rsidR="003A7339" w:rsidRPr="00583E64" w:rsidRDefault="003A7339" w:rsidP="00BB6A36">
            <w:pPr>
              <w:pStyle w:val="72TabletextTablesTableFigureBoxstyles"/>
            </w:pPr>
            <w:r w:rsidRPr="00583E64">
              <w:t>-0.002</w:t>
            </w:r>
          </w:p>
        </w:tc>
        <w:tc>
          <w:tcPr>
            <w:tcW w:w="813" w:type="dxa"/>
            <w:gridSpan w:val="2"/>
            <w:shd w:val="clear" w:color="auto" w:fill="auto"/>
            <w:vAlign w:val="center"/>
          </w:tcPr>
          <w:p w14:paraId="48E2C941" w14:textId="77777777" w:rsidR="003A7339" w:rsidRPr="00583E64" w:rsidRDefault="003A7339" w:rsidP="00BB6A36">
            <w:pPr>
              <w:pStyle w:val="72TabletextTablesTableFigureBoxstyles"/>
            </w:pPr>
            <w:r w:rsidRPr="00583E64">
              <w:t>-0.010</w:t>
            </w:r>
          </w:p>
        </w:tc>
        <w:tc>
          <w:tcPr>
            <w:tcW w:w="944" w:type="dxa"/>
            <w:shd w:val="clear" w:color="auto" w:fill="auto"/>
            <w:vAlign w:val="center"/>
          </w:tcPr>
          <w:p w14:paraId="3F4F9556" w14:textId="77777777" w:rsidR="003A7339" w:rsidRPr="00583E64" w:rsidRDefault="003A7339" w:rsidP="00BB6A36">
            <w:pPr>
              <w:pStyle w:val="72TabletextTablesTableFigureBoxstyles"/>
            </w:pPr>
            <w:r w:rsidRPr="00583E64">
              <w:t>0.006</w:t>
            </w:r>
          </w:p>
        </w:tc>
      </w:tr>
      <w:tr w:rsidR="003A7339" w:rsidRPr="007A6A2D" w14:paraId="777E6574" w14:textId="77777777" w:rsidTr="00BB6A36">
        <w:trPr>
          <w:trHeight w:val="300"/>
        </w:trPr>
        <w:tc>
          <w:tcPr>
            <w:tcW w:w="1686" w:type="dxa"/>
            <w:shd w:val="clear" w:color="auto" w:fill="auto"/>
          </w:tcPr>
          <w:p w14:paraId="6442BC56" w14:textId="77777777" w:rsidR="003A7339" w:rsidRPr="00583E64" w:rsidRDefault="003A7339" w:rsidP="00BB6A36">
            <w:pPr>
              <w:pStyle w:val="72TabletextTablesTableFigureBoxstyles"/>
            </w:pPr>
          </w:p>
        </w:tc>
        <w:tc>
          <w:tcPr>
            <w:tcW w:w="672" w:type="dxa"/>
            <w:shd w:val="clear" w:color="auto" w:fill="auto"/>
          </w:tcPr>
          <w:p w14:paraId="6F4026C0" w14:textId="77777777" w:rsidR="003A7339" w:rsidRPr="00583E64" w:rsidRDefault="003A7339" w:rsidP="00BB6A36">
            <w:pPr>
              <w:pStyle w:val="72TabletextTablesTableFigureBoxstyles"/>
            </w:pPr>
          </w:p>
        </w:tc>
        <w:tc>
          <w:tcPr>
            <w:tcW w:w="598" w:type="dxa"/>
            <w:shd w:val="clear" w:color="auto" w:fill="auto"/>
            <w:vAlign w:val="center"/>
          </w:tcPr>
          <w:p w14:paraId="0B1B8917" w14:textId="77777777" w:rsidR="003A7339" w:rsidRPr="00583E64" w:rsidRDefault="003A7339" w:rsidP="00BB6A36">
            <w:pPr>
              <w:pStyle w:val="72TabletextTablesTableFigureBoxstyles"/>
            </w:pPr>
            <w:r w:rsidRPr="00583E64">
              <w:t>Multiple imputation</w:t>
            </w:r>
          </w:p>
        </w:tc>
        <w:tc>
          <w:tcPr>
            <w:tcW w:w="662" w:type="dxa"/>
            <w:gridSpan w:val="2"/>
            <w:shd w:val="clear" w:color="auto" w:fill="auto"/>
            <w:vAlign w:val="center"/>
          </w:tcPr>
          <w:p w14:paraId="3A66FC37" w14:textId="77777777" w:rsidR="003A7339" w:rsidRPr="00583E64" w:rsidRDefault="003A7339" w:rsidP="00BB6A36">
            <w:pPr>
              <w:pStyle w:val="72TabletextTablesTableFigureBoxstyles"/>
            </w:pPr>
            <w:r w:rsidRPr="00583E64">
              <w:t>2269</w:t>
            </w:r>
          </w:p>
        </w:tc>
        <w:tc>
          <w:tcPr>
            <w:tcW w:w="720" w:type="dxa"/>
            <w:shd w:val="clear" w:color="auto" w:fill="auto"/>
            <w:vAlign w:val="center"/>
          </w:tcPr>
          <w:p w14:paraId="1BE6A10D" w14:textId="77777777" w:rsidR="003A7339" w:rsidRPr="00583E64" w:rsidRDefault="003A7339" w:rsidP="00BB6A36">
            <w:pPr>
              <w:pStyle w:val="72TabletextTablesTableFigureBoxstyles"/>
            </w:pPr>
            <w:r w:rsidRPr="00583E64">
              <w:t>39</w:t>
            </w:r>
          </w:p>
        </w:tc>
        <w:tc>
          <w:tcPr>
            <w:tcW w:w="1010" w:type="dxa"/>
            <w:gridSpan w:val="2"/>
            <w:shd w:val="clear" w:color="auto" w:fill="auto"/>
            <w:vAlign w:val="center"/>
          </w:tcPr>
          <w:p w14:paraId="79BD25BE" w14:textId="77777777" w:rsidR="003A7339" w:rsidRPr="00583E64" w:rsidRDefault="003A7339" w:rsidP="00BB6A36">
            <w:pPr>
              <w:pStyle w:val="72TabletextTablesTableFigureBoxstyles"/>
            </w:pPr>
            <w:r w:rsidRPr="00583E64">
              <w:t>0.017</w:t>
            </w:r>
          </w:p>
        </w:tc>
        <w:tc>
          <w:tcPr>
            <w:tcW w:w="520" w:type="dxa"/>
            <w:shd w:val="clear" w:color="auto" w:fill="auto"/>
            <w:vAlign w:val="center"/>
          </w:tcPr>
          <w:p w14:paraId="685DE8CD" w14:textId="77777777" w:rsidR="003A7339" w:rsidRPr="00583E64" w:rsidRDefault="003A7339" w:rsidP="00BB6A36">
            <w:pPr>
              <w:pStyle w:val="72TabletextTablesTableFigureBoxstyles"/>
            </w:pPr>
            <w:r w:rsidRPr="00583E64">
              <w:t>2265</w:t>
            </w:r>
          </w:p>
        </w:tc>
        <w:tc>
          <w:tcPr>
            <w:tcW w:w="990" w:type="dxa"/>
            <w:shd w:val="clear" w:color="auto" w:fill="auto"/>
            <w:vAlign w:val="center"/>
          </w:tcPr>
          <w:p w14:paraId="75B8E732" w14:textId="77777777" w:rsidR="003A7339" w:rsidRPr="00583E64" w:rsidRDefault="003A7339" w:rsidP="00BB6A36">
            <w:pPr>
              <w:pStyle w:val="72TabletextTablesTableFigureBoxstyles"/>
            </w:pPr>
            <w:r w:rsidRPr="00583E64">
              <w:t>39</w:t>
            </w:r>
          </w:p>
        </w:tc>
        <w:tc>
          <w:tcPr>
            <w:tcW w:w="630" w:type="dxa"/>
            <w:shd w:val="clear" w:color="auto" w:fill="auto"/>
            <w:vAlign w:val="center"/>
          </w:tcPr>
          <w:p w14:paraId="518A6A7D" w14:textId="77777777" w:rsidR="003A7339" w:rsidRPr="00583E64" w:rsidRDefault="003A7339" w:rsidP="00BB6A36">
            <w:pPr>
              <w:pStyle w:val="72TabletextTablesTableFigureBoxstyles"/>
            </w:pPr>
            <w:r w:rsidRPr="00583E64">
              <w:t>0.017</w:t>
            </w:r>
          </w:p>
        </w:tc>
        <w:tc>
          <w:tcPr>
            <w:tcW w:w="990" w:type="dxa"/>
            <w:shd w:val="clear" w:color="auto" w:fill="auto"/>
            <w:vAlign w:val="center"/>
          </w:tcPr>
          <w:p w14:paraId="46242B08" w14:textId="77777777" w:rsidR="003A7339" w:rsidRPr="00583E64" w:rsidRDefault="003A7339" w:rsidP="00BB6A36">
            <w:pPr>
              <w:pStyle w:val="72TabletextTablesTableFigureBoxstyles"/>
            </w:pPr>
            <w:r w:rsidRPr="00583E64">
              <w:t>-0.001</w:t>
            </w:r>
          </w:p>
        </w:tc>
        <w:tc>
          <w:tcPr>
            <w:tcW w:w="813" w:type="dxa"/>
            <w:gridSpan w:val="2"/>
            <w:shd w:val="clear" w:color="auto" w:fill="auto"/>
            <w:vAlign w:val="center"/>
          </w:tcPr>
          <w:p w14:paraId="7493A1C7" w14:textId="77777777" w:rsidR="003A7339" w:rsidRPr="00583E64" w:rsidRDefault="003A7339" w:rsidP="00BB6A36">
            <w:pPr>
              <w:pStyle w:val="72TabletextTablesTableFigureBoxstyles"/>
            </w:pPr>
            <w:r w:rsidRPr="00583E64">
              <w:t>-0.008</w:t>
            </w:r>
          </w:p>
        </w:tc>
        <w:tc>
          <w:tcPr>
            <w:tcW w:w="944" w:type="dxa"/>
            <w:shd w:val="clear" w:color="auto" w:fill="auto"/>
            <w:vAlign w:val="center"/>
          </w:tcPr>
          <w:p w14:paraId="5EB24142" w14:textId="77777777" w:rsidR="003A7339" w:rsidRPr="00583E64" w:rsidRDefault="003A7339" w:rsidP="00BB6A36">
            <w:pPr>
              <w:pStyle w:val="72TabletextTablesTableFigureBoxstyles"/>
            </w:pPr>
            <w:r w:rsidRPr="00583E64">
              <w:t>0.008</w:t>
            </w:r>
          </w:p>
        </w:tc>
      </w:tr>
    </w:tbl>
    <w:p w14:paraId="4707033C" w14:textId="77777777" w:rsidR="003A7339" w:rsidRPr="00C97496" w:rsidRDefault="003A7339" w:rsidP="003A7339">
      <w:pPr>
        <w:pStyle w:val="602TextfoTextstylesTextstyles"/>
      </w:pPr>
      <w:r w:rsidRPr="00614E2E">
        <w:t xml:space="preserve">Equivalence in the analysis of the three risk groups within the individualised arm </w:t>
      </w:r>
      <w:r>
        <w:rPr>
          <w:i/>
          <w:iCs/>
        </w:rPr>
        <w:t>(</w:t>
      </w:r>
      <w:r w:rsidRPr="003C068E">
        <w:rPr>
          <w:i/>
          <w:iCs/>
          <w:color w:val="FF0000"/>
        </w:rPr>
        <w:t>Figure 5</w:t>
      </w:r>
      <w:r>
        <w:rPr>
          <w:i/>
          <w:iCs/>
        </w:rPr>
        <w:t xml:space="preserve"> lower panel, </w:t>
      </w:r>
      <w:r w:rsidRPr="00E85DE7">
        <w:rPr>
          <w:i/>
          <w:iCs/>
          <w:color w:val="FF0000"/>
        </w:rPr>
        <w:t>Table 5</w:t>
      </w:r>
      <w:r>
        <w:rPr>
          <w:i/>
          <w:iCs/>
        </w:rPr>
        <w:t xml:space="preserve">) </w:t>
      </w:r>
      <w:r w:rsidRPr="00614E2E">
        <w:t>was found for the low</w:t>
      </w:r>
      <w:r>
        <w:t>-</w:t>
      </w:r>
      <w:r w:rsidRPr="00614E2E">
        <w:t>risk group (control 85.7%, individualised 85.1%, difference -0.6% (-2.9 to 1.7)). For the medium</w:t>
      </w:r>
      <w:r>
        <w:t>-</w:t>
      </w:r>
      <w:r w:rsidRPr="00614E2E">
        <w:t xml:space="preserve">risk group equivalence was not confirmed (control 81.7%, individualised </w:t>
      </w:r>
      <w:r w:rsidRPr="00AA761E">
        <w:t xml:space="preserve">82.2%, difference 0.6% (-7.3 to 8.4)); differences were very small but </w:t>
      </w:r>
      <w:r w:rsidRPr="00614E2E">
        <w:t>equivalence was not confirmed due to the relat</w:t>
      </w:r>
      <w:r>
        <w:t>ively wide confidence intervals</w:t>
      </w:r>
      <w:r w:rsidRPr="00614E2E">
        <w:t>. Attendance rates were lower in</w:t>
      </w:r>
      <w:r w:rsidRPr="008F4A8C">
        <w:t xml:space="preserve"> the high-risk group </w:t>
      </w:r>
      <w:r>
        <w:t>(control 77.</w:t>
      </w:r>
      <w:r w:rsidRPr="008F4A8C">
        <w:t>3%, individualised 72</w:t>
      </w:r>
      <w:r>
        <w:t>.</w:t>
      </w:r>
      <w:r w:rsidRPr="008F4A8C">
        <w:t>3%, difference 5</w:t>
      </w:r>
      <w:r>
        <w:t>.</w:t>
      </w:r>
      <w:r w:rsidRPr="008F4A8C">
        <w:t>0% (-13</w:t>
      </w:r>
      <w:r>
        <w:t>.</w:t>
      </w:r>
      <w:r w:rsidRPr="008F4A8C">
        <w:t>6 to 3</w:t>
      </w:r>
      <w:r>
        <w:t>.</w:t>
      </w:r>
      <w:r w:rsidRPr="008F4A8C">
        <w:t xml:space="preserve">5)). Although the hypothesis of equivalence was not supported in this group, the attendance rates observed over 12 months (percentage with </w:t>
      </w:r>
      <w:r w:rsidRPr="008F4A8C">
        <w:rPr>
          <w:rFonts w:eastAsia="MS Gothic"/>
        </w:rPr>
        <w:t>≥</w:t>
      </w:r>
      <w:r w:rsidRPr="008F4A8C">
        <w:t xml:space="preserve">1 attended appointment) were higher in the individualised </w:t>
      </w:r>
      <w:r>
        <w:t>arm (89.</w:t>
      </w:r>
      <w:r w:rsidRPr="008F4A8C">
        <w:t>1%</w:t>
      </w:r>
      <w:r>
        <w:t xml:space="preserve">) </w:t>
      </w:r>
      <w:r w:rsidRPr="008F4A8C">
        <w:t xml:space="preserve">compared to control </w:t>
      </w:r>
      <w:r>
        <w:t>(</w:t>
      </w:r>
      <w:r w:rsidRPr="008F4A8C">
        <w:t>77</w:t>
      </w:r>
      <w:r>
        <w:t>.</w:t>
      </w:r>
      <w:r w:rsidRPr="008F4A8C">
        <w:t xml:space="preserve">3%). </w:t>
      </w:r>
    </w:p>
    <w:p w14:paraId="7313E471" w14:textId="77777777" w:rsidR="003A7339" w:rsidRPr="00C97496" w:rsidRDefault="003A7339" w:rsidP="003A7339">
      <w:pPr>
        <w:pStyle w:val="53BheadHeadingsHeadingstyles"/>
      </w:pPr>
      <w:bookmarkStart w:id="80" w:name="_Toc429583820"/>
      <w:r w:rsidRPr="00C97496">
        <w:t>Secondary safety findings</w:t>
      </w:r>
      <w:bookmarkEnd w:id="80"/>
    </w:p>
    <w:p w14:paraId="5D2FC679" w14:textId="77777777" w:rsidR="003A7339" w:rsidRDefault="003A7339" w:rsidP="003A7339">
      <w:pPr>
        <w:pStyle w:val="602TextfoTextstylesTextstyles"/>
      </w:pPr>
      <w:r w:rsidRPr="00C97496">
        <w:t xml:space="preserve">There was no evidence of a loss of ability to detect STDR in the individualised arm (1.4% vs 1.7%, </w:t>
      </w:r>
      <w:r>
        <w:t xml:space="preserve">difference -0.3 (-1.1, 0.5), </w:t>
      </w:r>
      <w:r w:rsidRPr="008F4A8C">
        <w:t>pre-spe</w:t>
      </w:r>
      <w:r>
        <w:t>cified non-inferiority margin 1.</w:t>
      </w:r>
      <w:r w:rsidRPr="008F4A8C">
        <w:t>5%</w:t>
      </w:r>
      <w:r w:rsidRPr="00C97496">
        <w:t>)</w:t>
      </w:r>
      <w:r>
        <w:t xml:space="preserve"> </w:t>
      </w:r>
      <w:r w:rsidRPr="00E85DE7">
        <w:t>(</w:t>
      </w:r>
      <w:r w:rsidRPr="00E85DE7">
        <w:rPr>
          <w:i/>
          <w:iCs/>
          <w:color w:val="FF0000"/>
        </w:rPr>
        <w:t>Table 5</w:t>
      </w:r>
      <w:r w:rsidRPr="00E85DE7">
        <w:t>)</w:t>
      </w:r>
      <w:r w:rsidRPr="00C97496">
        <w:t xml:space="preserve">. </w:t>
      </w:r>
      <w:r>
        <w:t xml:space="preserve">Similar results were obtained in the ITT and imputation analyses. </w:t>
      </w:r>
      <w:r w:rsidRPr="003109E6">
        <w:t>Non-inferiority was found fo</w:t>
      </w:r>
      <w:r>
        <w:t>r the low-risk group (control 0.6%, individualised 0.2%, difference -0.3, -0.9, 0.</w:t>
      </w:r>
      <w:r w:rsidRPr="003109E6">
        <w:t>1)</w:t>
      </w:r>
      <w:r>
        <w:t xml:space="preserve">, but not the </w:t>
      </w:r>
      <w:r w:rsidRPr="003109E6">
        <w:t>high</w:t>
      </w:r>
      <w:r>
        <w:t>-</w:t>
      </w:r>
      <w:r w:rsidRPr="003109E6">
        <w:t xml:space="preserve"> and medium</w:t>
      </w:r>
      <w:r>
        <w:t>-</w:t>
      </w:r>
      <w:r w:rsidRPr="003109E6">
        <w:t xml:space="preserve">risk groups, </w:t>
      </w:r>
      <w:r>
        <w:t>likely</w:t>
      </w:r>
      <w:r w:rsidRPr="003109E6">
        <w:t xml:space="preserve"> explained by the small numbers.</w:t>
      </w:r>
    </w:p>
    <w:p w14:paraId="0CDE00E1" w14:textId="77777777" w:rsidR="003A7339" w:rsidRDefault="003A7339" w:rsidP="003A7339">
      <w:pPr>
        <w:pStyle w:val="602TextfoTextstylesTextstyles"/>
      </w:pPr>
      <w:r>
        <w:t>We did not detect any clinically significant worsening of diabetes control. There was no difference in the proportions of participants in each group who had a significant (≥11mmol/mol) increase in HbA1c during the trial: control 15.2%, individualised 14.6%; high 13.4%, medium 15.0%, low 14.7%.</w:t>
      </w:r>
      <w:r w:rsidRPr="00F56E86">
        <w:t xml:space="preserve"> </w:t>
      </w:r>
      <w:r>
        <w:t>We did not detect any differences in logMAR VA (p=0.64) or in rates of VI in the better eye at the last attended visit between the two arms. Findings for worse eye VA and VI were similar.</w:t>
      </w:r>
    </w:p>
    <w:p w14:paraId="3BD460F3" w14:textId="77777777" w:rsidR="003A7339" w:rsidRPr="009F5791" w:rsidRDefault="003A7339" w:rsidP="003A7339">
      <w:pPr>
        <w:pStyle w:val="53BheadHeadingsHeadingstyles"/>
      </w:pPr>
      <w:bookmarkStart w:id="81" w:name="_Toc429583821"/>
      <w:r w:rsidRPr="009F5791">
        <w:t>Efficacy</w:t>
      </w:r>
      <w:bookmarkEnd w:id="81"/>
    </w:p>
    <w:p w14:paraId="5D98205E" w14:textId="77777777" w:rsidR="003A7339" w:rsidRDefault="003A7339" w:rsidP="003A7339">
      <w:pPr>
        <w:pStyle w:val="602TextfoTextstylesTextstyles"/>
      </w:pPr>
      <w:r w:rsidRPr="0015781C">
        <w:t xml:space="preserve">43.2% fewer screening attendances were </w:t>
      </w:r>
      <w:r w:rsidRPr="00BA18CE">
        <w:t>required in the individualised arm</w:t>
      </w:r>
      <w:r>
        <w:t xml:space="preserve"> </w:t>
      </w:r>
      <w:r w:rsidRPr="00BA18CE">
        <w:t xml:space="preserve">(2008 vs 3536).  </w:t>
      </w:r>
      <w:r w:rsidRPr="0015781C">
        <w:t xml:space="preserve">Higher </w:t>
      </w:r>
      <w:r w:rsidRPr="0015781C">
        <w:lastRenderedPageBreak/>
        <w:t>rates of screen positive by screen episode attended were seen in the individualise</w:t>
      </w:r>
      <w:r>
        <w:t>d arm (control 4.</w:t>
      </w:r>
      <w:r w:rsidRPr="0015781C">
        <w:t>5</w:t>
      </w:r>
      <w:r>
        <w:t>2% (160/3536), individualised 5.</w:t>
      </w:r>
      <w:r w:rsidRPr="0015781C">
        <w:t>08% (102/2008)). Within the individualised arm the high-risk group had the highes</w:t>
      </w:r>
      <w:r>
        <w:t>t screen positive rate (high 10.72% (34/317), medium 6.02% (15/249), low 3.</w:t>
      </w:r>
      <w:r w:rsidRPr="0015781C">
        <w:t xml:space="preserve">7% (53/1442)). </w:t>
      </w:r>
      <w:r w:rsidRPr="00C97496">
        <w:t xml:space="preserve">In the </w:t>
      </w:r>
      <w:r>
        <w:t>low-risk</w:t>
      </w:r>
      <w:r w:rsidRPr="00C97496">
        <w:t xml:space="preserve"> group most of the screen positive cases were due to other ey</w:t>
      </w:r>
      <w:r>
        <w:t>e disease; the rates of screen positi</w:t>
      </w:r>
      <w:r w:rsidRPr="00C97496">
        <w:t xml:space="preserve">ve for DR were low at </w:t>
      </w:r>
      <w:r w:rsidRPr="008F4A8C">
        <w:t>0</w:t>
      </w:r>
      <w:r>
        <w:t>.5% (7/1442)</w:t>
      </w:r>
      <w:r w:rsidRPr="008F4A8C">
        <w:t>.</w:t>
      </w:r>
      <w:r>
        <w:t xml:space="preserve"> Screening episodes that detected STDR were earlier in the individualised compared with the control arm: 6–12 months 17.9% (5/28) vs 2.9% (1/35); 12–18 months 32.1% (9/28) vs 60.0% (21/35). </w:t>
      </w:r>
    </w:p>
    <w:p w14:paraId="301EAB0A" w14:textId="77777777" w:rsidR="003A7339" w:rsidRDefault="003A7339" w:rsidP="003A7339">
      <w:pPr>
        <w:pStyle w:val="602TextfoTextstylesTextstyles"/>
      </w:pPr>
      <w:r>
        <w:t xml:space="preserve">The number of appointments over the two years per participant in the individualised group varied by allocated group at baseline: 1.83, 1.06 and 0.85 in the high-, medium- and low-risk groups, respectively. The RCE was stable throughout the RCT. 132 participants were switched by the RCE to a longer screening interval and 176 to a shorter interval. </w:t>
      </w:r>
    </w:p>
    <w:p w14:paraId="23945FE6" w14:textId="77777777" w:rsidR="003A7339" w:rsidRPr="00C97496" w:rsidRDefault="003A7339" w:rsidP="003A7339">
      <w:pPr>
        <w:pStyle w:val="52AheadHeadingsHeadingstyles"/>
      </w:pPr>
      <w:bookmarkStart w:id="82" w:name="_Toc429583822"/>
      <w:bookmarkStart w:id="83" w:name="_Toc104910267"/>
      <w:r w:rsidRPr="00C97496">
        <w:t>Discussion</w:t>
      </w:r>
      <w:bookmarkEnd w:id="82"/>
      <w:bookmarkEnd w:id="83"/>
    </w:p>
    <w:p w14:paraId="0E2FB60D" w14:textId="77777777" w:rsidR="003A7339" w:rsidRDefault="003A7339" w:rsidP="003A7339">
      <w:pPr>
        <w:pStyle w:val="602TextfoTextstylesTextstyles"/>
      </w:pPr>
      <w:r>
        <w:t>O</w:t>
      </w:r>
      <w:r w:rsidRPr="00C97496">
        <w:t xml:space="preserve">ur study, the largest </w:t>
      </w:r>
      <w:r>
        <w:t xml:space="preserve">ophthalmic </w:t>
      </w:r>
      <w:r w:rsidRPr="00C97496">
        <w:t xml:space="preserve">RCT performed </w:t>
      </w:r>
      <w:r>
        <w:t xml:space="preserve">in DR screening </w:t>
      </w:r>
      <w:r w:rsidRPr="00C97496">
        <w:t xml:space="preserve">to date, shows that all parties involved in diabetes care can be reassured that extended and </w:t>
      </w:r>
      <w:r>
        <w:t>individualised (personalised)</w:t>
      </w:r>
      <w:r w:rsidRPr="00C97496">
        <w:t xml:space="preserve"> interval s</w:t>
      </w:r>
      <w:r>
        <w:t>creening can safel</w:t>
      </w:r>
      <w:r w:rsidRPr="00C97496">
        <w:t xml:space="preserve">y be introduced in established screening programme. </w:t>
      </w:r>
      <w:r>
        <w:t>We have shown that variable-interval risk-</w:t>
      </w:r>
      <w:r w:rsidRPr="00C97496">
        <w:t xml:space="preserve">based screening </w:t>
      </w:r>
      <w:r>
        <w:t>as developed by us in Liverpool</w:t>
      </w:r>
      <w:r w:rsidRPr="00C97496">
        <w:t xml:space="preserve"> is equivalent to the </w:t>
      </w:r>
      <w:r>
        <w:t xml:space="preserve">current standard of annual screening, in our setting. </w:t>
      </w:r>
      <w:r w:rsidRPr="00C97496">
        <w:t xml:space="preserve">Our secondary safety findings support this primary result. </w:t>
      </w:r>
      <w:r>
        <w:t>In the individualised arm w</w:t>
      </w:r>
      <w:r w:rsidRPr="00C97496">
        <w:t xml:space="preserve">e did not detect any drop in rates of detection of STDR, worse </w:t>
      </w:r>
      <w:r>
        <w:t>VA</w:t>
      </w:r>
      <w:r w:rsidRPr="00C97496">
        <w:t xml:space="preserve"> or higher rates of </w:t>
      </w:r>
      <w:r>
        <w:t>VI, or worsening glycaemic control</w:t>
      </w:r>
      <w:r w:rsidRPr="00C97496">
        <w:t xml:space="preserve">. Attendance levels were maintained throughout the study. </w:t>
      </w:r>
    </w:p>
    <w:p w14:paraId="5767CCBD" w14:textId="77777777" w:rsidR="003A7339" w:rsidRDefault="003A7339" w:rsidP="003A7339">
      <w:pPr>
        <w:pStyle w:val="602TextfoTextstylesTextstyles"/>
      </w:pPr>
      <w:r>
        <w:t>We have also shown improved efficacy</w:t>
      </w:r>
      <w:r w:rsidRPr="00C97496">
        <w:t xml:space="preserve"> </w:t>
      </w:r>
      <w:r>
        <w:t>for our personalised approach reducing</w:t>
      </w:r>
      <w:r w:rsidRPr="00C97496">
        <w:t xml:space="preserve"> the number of appointments by </w:t>
      </w:r>
      <w:r>
        <w:t>43.2%. In the individualised arm there were higher proportions of screening episodes that were screen positive and s</w:t>
      </w:r>
      <w:r w:rsidRPr="00C97496">
        <w:t>creening episodes that detected STDR were earlier</w:t>
      </w:r>
      <w:r>
        <w:t>. In the setting of a RCT the RCE showed feasibility and reliability with good discrimination.</w:t>
      </w:r>
    </w:p>
    <w:p w14:paraId="44265B75" w14:textId="77777777" w:rsidR="003A7339" w:rsidRDefault="003A7339" w:rsidP="003A7339">
      <w:pPr>
        <w:pStyle w:val="602TextfoTextstylesTextstyles"/>
      </w:pPr>
      <w:r>
        <w:t xml:space="preserve">A move to longer screening intervals for people at low risk of DR has been suggested in the literature prior to </w:t>
      </w:r>
      <w:r>
        <w:rPr>
          <w:vertAlign w:val="superscript"/>
        </w:rPr>
        <w:t>39</w:t>
      </w:r>
      <w:r>
        <w:t xml:space="preserve"> and during </w:t>
      </w:r>
      <w:r>
        <w:rPr>
          <w:vertAlign w:val="superscript"/>
        </w:rPr>
        <w:t>40</w:t>
      </w:r>
      <w:r w:rsidRPr="00DA354F">
        <w:rPr>
          <w:vertAlign w:val="superscript"/>
        </w:rPr>
        <w:t>-</w:t>
      </w:r>
      <w:r>
        <w:rPr>
          <w:vertAlign w:val="superscript"/>
        </w:rPr>
        <w:t>42</w:t>
      </w:r>
      <w:r>
        <w:t xml:space="preserve"> our programme but without convincing evidence on safety.</w:t>
      </w:r>
      <w:r>
        <w:rPr>
          <w:vertAlign w:val="superscript"/>
        </w:rPr>
        <w:t>8</w:t>
      </w:r>
      <w:r>
        <w:t xml:space="preserve"> Overall, 19.0% of people invited to take part in our study explicitly stated that they wished to remain on annual screening or did not want a change of interval. We did not detect a worsening in glycaemic control. Our findings give substantial reassurance that a 24-month interval for low-risk individuals with diabetes in a setting such as ours is safe. However, for resource-poor or rural settings in low- and middle-income countries, further research is required before longer intervals can be contemplated.</w:t>
      </w:r>
    </w:p>
    <w:p w14:paraId="0E8F6775" w14:textId="77777777" w:rsidR="003A7339" w:rsidRDefault="003A7339" w:rsidP="003A7339">
      <w:pPr>
        <w:pStyle w:val="602TextfoTextstylesTextstyles"/>
      </w:pPr>
      <w:r w:rsidRPr="0061200B">
        <w:t>Our study does have some limitations. We developed and applied our approach to screening in a single centre with relatively low rates of baseline DR and low rates of progression to sight threatening disease. Our programme has been running for over 30 years. Participants</w:t>
      </w:r>
      <w:r>
        <w:rPr>
          <w:color w:val="00B0F0"/>
        </w:rPr>
        <w:t>’</w:t>
      </w:r>
      <w:r w:rsidRPr="0061200B">
        <w:t xml:space="preserve"> glycaemia and BP control were relatively good. Our results should be generalised with caution to other settings with higher prevalence, poorer control of diabetes, wider ethnic group representation, or in programmes in set-up. However our study has important strengths including the RCT design, its size, independent oversight, and involvement of an expert patient group.</w:t>
      </w:r>
    </w:p>
    <w:p w14:paraId="2E809FB7" w14:textId="77777777" w:rsidR="003A7339" w:rsidRPr="001863F0" w:rsidRDefault="003A7339" w:rsidP="003A7339">
      <w:pPr>
        <w:pStyle w:val="602TextfoTextstylesTextstyles"/>
        <w:rPr>
          <w:vertAlign w:val="superscript"/>
        </w:rPr>
      </w:pPr>
      <w:r>
        <w:t>Our approach allowed us to target high-risk people using a 6-month screening interval. Attendance rates at first visit in this group were lower in the individualised group (72.3% vs 77.3% in the control group), but disease was detected earlier through more frequent screening (1.7 visits, 89.1% attendance over the first 12 months vs 77.3% estimated in controls). The rates of detection of STDR were higher in the high- and medium-risk individualised groups (13.4% and 3.9% vs. 1.7% in controls). The proportion of screening episodes that were positive was higher at 5.1% in the individualised group vs. 4.5% in the controls.</w:t>
      </w:r>
      <w:r w:rsidRPr="009C45E8">
        <w:t xml:space="preserve"> </w:t>
      </w:r>
      <w:r>
        <w:t>In contrast there very low rates in the low-risk group (0.2%). These rates are similar if slightly lower than the 0.3-1.0% reported over two years in people with no retinopathy in either eye in a study of seven screening programmes in England.</w:t>
      </w:r>
      <w:r>
        <w:rPr>
          <w:vertAlign w:val="superscript"/>
        </w:rPr>
        <w:t>41</w:t>
      </w:r>
    </w:p>
    <w:p w14:paraId="177BE967" w14:textId="77777777" w:rsidR="003A7339" w:rsidRDefault="003A7339" w:rsidP="003A7339">
      <w:pPr>
        <w:pStyle w:val="602TextfoTextstylesTextstyles"/>
      </w:pPr>
      <w:r w:rsidRPr="00C97496">
        <w:lastRenderedPageBreak/>
        <w:t xml:space="preserve">The value of adding in clinical data is a matter of debate. Our PPI group advised strongly during the design phase of the study that including clinical data was important to them. </w:t>
      </w:r>
      <w:r>
        <w:t xml:space="preserve">It allows the introduction of a high-risk group and better targeting compared to stratification </w:t>
      </w:r>
      <w:r w:rsidRPr="00207960">
        <w:rPr>
          <w:vertAlign w:val="superscript"/>
        </w:rPr>
        <w:t>3</w:t>
      </w:r>
      <w:r>
        <w:rPr>
          <w:vertAlign w:val="superscript"/>
        </w:rPr>
        <w:t>0</w:t>
      </w:r>
      <w:r>
        <w:t xml:space="preserve"> (see </w:t>
      </w:r>
      <w:r w:rsidRPr="00B32090">
        <w:rPr>
          <w:i/>
          <w:iCs/>
        </w:rPr>
        <w:t xml:space="preserve">Section 11.3 </w:t>
      </w:r>
      <w:r>
        <w:t xml:space="preserve">for post-RCT analysis). </w:t>
      </w:r>
      <w:r w:rsidRPr="00C97496">
        <w:t xml:space="preserve">We believe that the advantages for patient and clinician engagement outweigh the added cost and complexity. </w:t>
      </w:r>
      <w:r w:rsidRPr="008F4A8C">
        <w:t>Around 15% of people had at least one change in risk-based interval: 59% people allocated to the medium (annual) group experienced a change of interval adding further evidence to move away from a fixed interval for all.</w:t>
      </w:r>
      <w:r>
        <w:t xml:space="preserve"> </w:t>
      </w:r>
    </w:p>
    <w:p w14:paraId="07B5D78F" w14:textId="77777777" w:rsidR="003A7339" w:rsidRPr="00C97496" w:rsidRDefault="003A7339" w:rsidP="003A7339">
      <w:pPr>
        <w:pStyle w:val="52AheadHeadingsHeadingstyles"/>
      </w:pPr>
      <w:bookmarkStart w:id="84" w:name="_Toc429583824"/>
      <w:bookmarkStart w:id="85" w:name="_Toc104910268"/>
      <w:r>
        <w:t>Interr</w:t>
      </w:r>
      <w:r w:rsidRPr="00C97496">
        <w:t>elation to other work packages and overall aims of the programme</w:t>
      </w:r>
      <w:bookmarkEnd w:id="84"/>
      <w:bookmarkEnd w:id="85"/>
    </w:p>
    <w:p w14:paraId="661B32D5" w14:textId="77777777" w:rsidR="003A7339" w:rsidRDefault="003A7339" w:rsidP="003A7339">
      <w:pPr>
        <w:pStyle w:val="602TextfoTextstylesTextstyles"/>
      </w:pPr>
      <w:r>
        <w:t xml:space="preserve">Data collated in the ISDR DW (WP B1), informed the RCE (WP C), which in turn supported the RCT.  The PPI group developed the risk criteria, actively supported with the production of patient-related materials and observed clinics to improve recruitment. </w:t>
      </w:r>
    </w:p>
    <w:p w14:paraId="3C7A03D3" w14:textId="2516F6FA" w:rsidR="003A7339" w:rsidRDefault="003A7339" w:rsidP="003A7339">
      <w:pPr>
        <w:pStyle w:val="43ChaptertitleHeadingsHeadingstyles"/>
      </w:pPr>
      <w:bookmarkStart w:id="86" w:name="_Toc429911671"/>
      <w:bookmarkStart w:id="87" w:name="_Toc104910269"/>
      <w:r>
        <w:lastRenderedPageBreak/>
        <w:t>Cost effectiveness of individualised variable-interval risk-based screening for diabetic retinopathy</w:t>
      </w:r>
      <w:bookmarkEnd w:id="86"/>
      <w:bookmarkEnd w:id="87"/>
    </w:p>
    <w:p w14:paraId="2FF18574" w14:textId="77777777" w:rsidR="003A7339" w:rsidRDefault="003A7339" w:rsidP="003A7339">
      <w:pPr>
        <w:pStyle w:val="601TextdropcapTextstylesTextstyles"/>
      </w:pPr>
      <w:bookmarkStart w:id="88" w:name="_Toc429911673"/>
      <w:r>
        <w:t>A p</w:t>
      </w:r>
      <w:r w:rsidRPr="00142E51">
        <w:t>eer reviewed publication describ</w:t>
      </w:r>
      <w:r>
        <w:t xml:space="preserve">es the cost effectiveness study </w:t>
      </w:r>
      <w:r>
        <w:rPr>
          <w:vertAlign w:val="superscript"/>
        </w:rPr>
        <w:t>24</w:t>
      </w:r>
      <w:r w:rsidRPr="00142E51">
        <w:t xml:space="preserve"> </w:t>
      </w:r>
      <w:r w:rsidRPr="00110BD2">
        <w:t>https://doi.org/10.1007/s00125-020-05313-2</w:t>
      </w:r>
      <w:r>
        <w:t xml:space="preserve"> with supplementary</w:t>
      </w:r>
      <w:r w:rsidRPr="00142E51">
        <w:t xml:space="preserve"> material</w:t>
      </w:r>
      <w:r>
        <w:t xml:space="preserve"> at </w:t>
      </w:r>
      <w:r w:rsidRPr="00110BD2">
        <w:t>https://static-content.springer.com/esm/art%3A10.1007%2Fs00125-020-05313-2/MediaObjects/125_2020_5313_MOESM1_ESM.pdf</w:t>
      </w:r>
      <w:r w:rsidRPr="00142E51">
        <w:t>.</w:t>
      </w:r>
      <w:r>
        <w:t xml:space="preserve"> Additional information is </w:t>
      </w:r>
      <w:r w:rsidRPr="00142E51">
        <w:t xml:space="preserve">available </w:t>
      </w:r>
      <w:r>
        <w:t xml:space="preserve">on methods and results. </w:t>
      </w:r>
    </w:p>
    <w:p w14:paraId="5F9977C6" w14:textId="77777777" w:rsidR="003A7339" w:rsidRDefault="003A7339" w:rsidP="003A7339">
      <w:pPr>
        <w:pStyle w:val="602TextfoTextstylesTextstyles"/>
      </w:pPr>
      <w:r>
        <w:t xml:space="preserve">We followed the </w:t>
      </w:r>
      <w:r w:rsidRPr="00C22F94">
        <w:t>CHEERS</w:t>
      </w:r>
      <w:r>
        <w:t xml:space="preserve"> reporting guidance. </w:t>
      </w:r>
    </w:p>
    <w:p w14:paraId="1D94CF75" w14:textId="77777777" w:rsidR="003A7339" w:rsidRPr="004716BE" w:rsidRDefault="003A7339" w:rsidP="003A7339">
      <w:pPr>
        <w:pStyle w:val="602TextfoTextstylesTextstyles"/>
        <w:rPr>
          <w:i/>
          <w:color w:val="FF0000"/>
        </w:rPr>
      </w:pPr>
      <w:r w:rsidRPr="004716BE">
        <w:rPr>
          <w:i/>
          <w:color w:val="FF0000"/>
        </w:rPr>
        <w:t>&lt;&lt;Typesetter insert copyright credit line 2&gt;&gt;</w:t>
      </w:r>
    </w:p>
    <w:p w14:paraId="70E77DE3" w14:textId="77777777" w:rsidR="003A7339" w:rsidRPr="004716BE" w:rsidRDefault="003A7339" w:rsidP="003A7339">
      <w:pPr>
        <w:pStyle w:val="602TextfoTextstylesTextstyles"/>
        <w:rPr>
          <w:i/>
        </w:rPr>
      </w:pPr>
      <w:r w:rsidRPr="004716BE">
        <w:rPr>
          <w:i/>
        </w:rPr>
        <w:t>Some text in this section has been reproduced from our study article,</w:t>
      </w:r>
      <w:r w:rsidRPr="004716BE">
        <w:rPr>
          <w:i/>
          <w:vertAlign w:val="superscript"/>
        </w:rPr>
        <w:t>24</w:t>
      </w:r>
      <w:r w:rsidRPr="004716BE">
        <w:rPr>
          <w:i/>
        </w:rPr>
        <w:t> published under the Creative Commons Attribution License (CC BY 4.0), which permits unrestricted use, distribution and reproduction in any medium, provided the original work is properly cited (https://creativecommons.org/licenses/by/4.0/).</w:t>
      </w:r>
    </w:p>
    <w:p w14:paraId="7BD56B1E" w14:textId="77777777" w:rsidR="003A7339" w:rsidRDefault="003A7339" w:rsidP="003A7339">
      <w:pPr>
        <w:pStyle w:val="52AheadHeadingsHeadingstyles"/>
      </w:pPr>
      <w:bookmarkStart w:id="89" w:name="_Toc104910270"/>
      <w:r>
        <w:t>Research aims</w:t>
      </w:r>
      <w:bookmarkEnd w:id="89"/>
    </w:p>
    <w:p w14:paraId="457B4F44" w14:textId="77777777" w:rsidR="003A7339" w:rsidRDefault="003A7339" w:rsidP="003A7339">
      <w:pPr>
        <w:pStyle w:val="602TextfoTextstylesTextstyles"/>
      </w:pPr>
      <w:r>
        <w:t>W</w:t>
      </w:r>
      <w:r w:rsidRPr="008F4A8C">
        <w:t xml:space="preserve">e </w:t>
      </w:r>
      <w:r>
        <w:t xml:space="preserve">conducted an economic analysis within our </w:t>
      </w:r>
      <w:r w:rsidRPr="008F4A8C">
        <w:t xml:space="preserve">RCT to investigate the </w:t>
      </w:r>
      <w:r>
        <w:t>cost effectiveness</w:t>
      </w:r>
      <w:r w:rsidRPr="008F4A8C">
        <w:t xml:space="preserve"> of individualised variable-interval risk-based screening</w:t>
      </w:r>
      <w:r>
        <w:t xml:space="preserve"> from an NHS and societal perspective(WP D). </w:t>
      </w:r>
    </w:p>
    <w:p w14:paraId="269CB6CD" w14:textId="77777777" w:rsidR="003A7339" w:rsidRDefault="003A7339" w:rsidP="003A7339">
      <w:pPr>
        <w:pStyle w:val="602TextfoTextstylesTextstyles"/>
      </w:pPr>
      <w:r>
        <w:t>Our review of the literature showed limited evidence on cost effectiveness</w:t>
      </w:r>
      <w:r w:rsidRPr="008F4A8C">
        <w:t xml:space="preserve"> </w:t>
      </w:r>
      <w:r>
        <w:t xml:space="preserve">of screening. Study designs have been </w:t>
      </w:r>
      <w:r w:rsidRPr="008F4A8C">
        <w:t xml:space="preserve">heterogeneous and </w:t>
      </w:r>
      <w:r>
        <w:t xml:space="preserve">relied </w:t>
      </w:r>
      <w:r w:rsidRPr="008F4A8C">
        <w:t>on modelling</w:t>
      </w:r>
      <w:r>
        <w:t xml:space="preserve"> rather than direct observation</w:t>
      </w:r>
      <w:r w:rsidRPr="008F4A8C">
        <w:t>.</w:t>
      </w:r>
      <w:r>
        <w:t xml:space="preserve"> One systematic review of screening called specifically for cost effectiveness studies.</w:t>
      </w:r>
      <w:r w:rsidRPr="00505811">
        <w:rPr>
          <w:vertAlign w:val="superscript"/>
        </w:rPr>
        <w:t>8</w:t>
      </w:r>
      <w:r>
        <w:t xml:space="preserve"> </w:t>
      </w:r>
    </w:p>
    <w:p w14:paraId="651D9ACE" w14:textId="77777777" w:rsidR="003A7339" w:rsidRDefault="003A7339" w:rsidP="003A7339">
      <w:pPr>
        <w:pStyle w:val="52AheadHeadingsHeadingstyles"/>
      </w:pPr>
      <w:bookmarkStart w:id="90" w:name="_Toc104910271"/>
      <w:r>
        <w:t>Methods</w:t>
      </w:r>
      <w:bookmarkEnd w:id="90"/>
    </w:p>
    <w:p w14:paraId="3BC8C3DA" w14:textId="77777777" w:rsidR="003A7339" w:rsidRDefault="003A7339" w:rsidP="003A7339">
      <w:pPr>
        <w:pStyle w:val="53BheadHeadingsHeadingstyles"/>
      </w:pPr>
      <w:r>
        <w:t>Within-trial analysis</w:t>
      </w:r>
    </w:p>
    <w:p w14:paraId="200E5511" w14:textId="77777777" w:rsidR="003A7339" w:rsidRDefault="003A7339" w:rsidP="003A7339">
      <w:pPr>
        <w:pStyle w:val="602TextfoTextstylesTextstyles"/>
      </w:pPr>
      <w:r w:rsidRPr="008F4A8C">
        <w:t xml:space="preserve">The costs of routine screening were </w:t>
      </w:r>
      <w:r>
        <w:t xml:space="preserve">directly </w:t>
      </w:r>
      <w:r w:rsidRPr="008F4A8C">
        <w:t>measured using a mixed micro-costing and observational health economics analysis</w:t>
      </w:r>
      <w:r>
        <w:t>. S</w:t>
      </w:r>
      <w:r w:rsidRPr="008F4A8C">
        <w:t>oci</w:t>
      </w:r>
      <w:r>
        <w:t>etal</w:t>
      </w:r>
      <w:r w:rsidRPr="008F4A8C">
        <w:t xml:space="preserve"> costs, </w:t>
      </w:r>
      <w:r>
        <w:t xml:space="preserve">including </w:t>
      </w:r>
      <w:r w:rsidRPr="008F4A8C">
        <w:t xml:space="preserve">participant and companion </w:t>
      </w:r>
      <w:r>
        <w:t xml:space="preserve">costs, </w:t>
      </w:r>
      <w:r w:rsidRPr="008F4A8C">
        <w:t xml:space="preserve">collected using a bespoke questionnaire, comprised time lost from work (productivity losses) and travel and parking costs. A detailed workplace analysis, measuring resources and staff time to deliver the screening programme, was observed at each </w:t>
      </w:r>
      <w:r>
        <w:t>screening centre</w:t>
      </w:r>
      <w:r w:rsidRPr="008F4A8C">
        <w:t xml:space="preserve">. This ingredient-based bottom-up approach enabled a current resource-based cost to be attributed to the individual patient cost of screening, taking into account both attendees and the related cost of non-attendance. We estimated the additional costs of running the RCE using a screen population of </w:t>
      </w:r>
      <w:r>
        <w:t xml:space="preserve">size </w:t>
      </w:r>
      <w:r w:rsidRPr="008F4A8C">
        <w:t xml:space="preserve">22,000 (Liverpool). Treatment costs were excluded as the </w:t>
      </w:r>
      <w:r>
        <w:t>design was a within-trial analysis. The study was not designed to make economic inference of eye screening in general.</w:t>
      </w:r>
      <w:r w:rsidRPr="008F4A8C">
        <w:t xml:space="preserve">  </w:t>
      </w:r>
    </w:p>
    <w:p w14:paraId="60E242F8" w14:textId="77777777" w:rsidR="003A7339" w:rsidRDefault="003A7339" w:rsidP="003A7339">
      <w:pPr>
        <w:pStyle w:val="602TextfoTextstylesTextstyles"/>
      </w:pPr>
      <w:r>
        <w:t>T</w:t>
      </w:r>
      <w:r w:rsidRPr="008F4A8C">
        <w:t xml:space="preserve">he first </w:t>
      </w:r>
      <w:r>
        <w:t xml:space="preserve">868 </w:t>
      </w:r>
      <w:r w:rsidRPr="008F4A8C">
        <w:t xml:space="preserve">participants enrolled into the RCT completed </w:t>
      </w:r>
      <w:r w:rsidRPr="00C97496">
        <w:t>Euro</w:t>
      </w:r>
      <w:r>
        <w:t>Q</w:t>
      </w:r>
      <w:r w:rsidRPr="00C97496">
        <w:t>ol five</w:t>
      </w:r>
      <w:r>
        <w:t>-</w:t>
      </w:r>
      <w:r w:rsidRPr="00C97496">
        <w:t>dimension five</w:t>
      </w:r>
      <w:r>
        <w:t>-</w:t>
      </w:r>
      <w:r w:rsidRPr="00C97496">
        <w:t xml:space="preserve">level </w:t>
      </w:r>
      <w:r>
        <w:t xml:space="preserve">(EQ-5D-5L) </w:t>
      </w:r>
      <w:r>
        <w:rPr>
          <w:vertAlign w:val="superscript"/>
        </w:rPr>
        <w:t>43</w:t>
      </w:r>
      <w:r w:rsidRPr="008F4A8C">
        <w:t xml:space="preserve"> and Health Utilities Index Mark 3 (HUI3) </w:t>
      </w:r>
      <w:r>
        <w:rPr>
          <w:vertAlign w:val="superscript"/>
        </w:rPr>
        <w:t>44</w:t>
      </w:r>
      <w:r w:rsidRPr="008F4A8C">
        <w:t xml:space="preserve"> </w:t>
      </w:r>
      <w:r w:rsidRPr="00C97496">
        <w:t>instrument</w:t>
      </w:r>
      <w:r>
        <w:t xml:space="preserve">s </w:t>
      </w:r>
      <w:r w:rsidRPr="008F4A8C">
        <w:t xml:space="preserve">at baseline and follow-up visits. </w:t>
      </w:r>
      <w:r w:rsidRPr="00B8384E">
        <w:t xml:space="preserve">Health state utilities were mapped </w:t>
      </w:r>
      <w:r>
        <w:rPr>
          <w:vertAlign w:val="superscript"/>
        </w:rPr>
        <w:t>45</w:t>
      </w:r>
      <w:r w:rsidRPr="00B8384E">
        <w:t xml:space="preserve"> from the EQ-5D-5L to the EQ-5D three</w:t>
      </w:r>
      <w:r>
        <w:t>-</w:t>
      </w:r>
      <w:r w:rsidRPr="00B8384E">
        <w:t>level</w:t>
      </w:r>
      <w:r>
        <w:t xml:space="preserve"> </w:t>
      </w:r>
      <w:r w:rsidRPr="00B8384E">
        <w:t>version and used a UK population tariff</w:t>
      </w:r>
      <w:r>
        <w:t xml:space="preserve"> .</w:t>
      </w:r>
      <w:r>
        <w:rPr>
          <w:vertAlign w:val="superscript"/>
        </w:rPr>
        <w:t>46</w:t>
      </w:r>
      <w:r w:rsidRPr="00B8384E">
        <w:t xml:space="preserve"> We applied a relevant Canadian tariff </w:t>
      </w:r>
      <w:r>
        <w:t xml:space="preserve"> </w:t>
      </w:r>
      <w:r>
        <w:rPr>
          <w:vertAlign w:val="superscript"/>
        </w:rPr>
        <w:t>47</w:t>
      </w:r>
      <w:r w:rsidRPr="00B8384E">
        <w:t xml:space="preserve"> to health state classifications of the HUI3 in the absence of an English or UK valuation set. </w:t>
      </w:r>
      <w:r w:rsidRPr="008F4A8C">
        <w:t xml:space="preserve">Discounting was not applied as both costs and QALYs were assumed to be assigned and incurred on an annual basis. </w:t>
      </w:r>
    </w:p>
    <w:p w14:paraId="632FFD1B" w14:textId="77777777" w:rsidR="003A7339" w:rsidRDefault="003A7339" w:rsidP="003A7339">
      <w:pPr>
        <w:pStyle w:val="602TextfoTextstylesTextstyles"/>
      </w:pPr>
      <w:r w:rsidRPr="00B8384E">
        <w:lastRenderedPageBreak/>
        <w:t>A 90-day attendance window was utilised with a further</w:t>
      </w:r>
      <w:r>
        <w:t xml:space="preserve"> 90 days added at 24 months to allow for the compounding lag in scheduling. </w:t>
      </w:r>
    </w:p>
    <w:p w14:paraId="430DECEB" w14:textId="77777777" w:rsidR="003A7339" w:rsidRDefault="003A7339" w:rsidP="003A7339">
      <w:pPr>
        <w:pStyle w:val="602TextfoTextstylesTextstyles"/>
      </w:pPr>
      <w:r>
        <w:t>Q</w:t>
      </w:r>
      <w:r w:rsidRPr="00C97496">
        <w:t>uality-adjusted life years</w:t>
      </w:r>
      <w:r w:rsidRPr="008F4A8C">
        <w:t xml:space="preserve"> </w:t>
      </w:r>
      <w:r>
        <w:t>(</w:t>
      </w:r>
      <w:r w:rsidRPr="008F4A8C">
        <w:t>QALYs</w:t>
      </w:r>
      <w:r>
        <w:t>)</w:t>
      </w:r>
      <w:r w:rsidRPr="008F4A8C">
        <w:t xml:space="preserve"> were constructed using area under the curve (AUC), and incremental QALYs estimated through </w:t>
      </w:r>
      <w:r>
        <w:t>ordinary least squares regression (for the univariate distributions of complete cases) and seemingly unrelated regressions (for the joint distributions of multiply imputed sets) on baseline utilities</w:t>
      </w:r>
      <w:r w:rsidRPr="008F4A8C">
        <w:t>.</w:t>
      </w:r>
      <w:r w:rsidRPr="00B8384E">
        <w:t xml:space="preserve"> </w:t>
      </w:r>
      <w:r>
        <w:t>Unadjusted estimates were used as sensitivity analyses. We bootstrapped these regressions to characterise sampling distributions and derive 95% bias-corrected CIs around trial arm means and mean differences.</w:t>
      </w:r>
      <w:r>
        <w:rPr>
          <w:vertAlign w:val="superscript"/>
        </w:rPr>
        <w:t>48</w:t>
      </w:r>
      <w:r>
        <w:t xml:space="preserve"> ITT analyses were conducted in Stata/SE (Release 16; StataCorp, USA) from an NHS/societal perspective, and post-multiple imputation analyses followed Rubin</w:t>
      </w:r>
      <w:r>
        <w:rPr>
          <w:color w:val="00B0F0"/>
        </w:rPr>
        <w:t>’</w:t>
      </w:r>
      <w:r>
        <w:t>s combination rules for estimation within multiply imputed sets.</w:t>
      </w:r>
      <w:r>
        <w:rPr>
          <w:vertAlign w:val="superscript"/>
        </w:rPr>
        <w:t>49</w:t>
      </w:r>
      <w:r>
        <w:t xml:space="preserve">  </w:t>
      </w:r>
      <w:r w:rsidRPr="008F4A8C">
        <w:t xml:space="preserve">Incremental </w:t>
      </w:r>
      <w:r>
        <w:t>cost-effectiveness</w:t>
      </w:r>
      <w:r w:rsidRPr="008F4A8C">
        <w:t xml:space="preserve"> r</w:t>
      </w:r>
      <w:r>
        <w:t>atios (ICERs</w:t>
      </w:r>
      <w:r w:rsidRPr="008F4A8C">
        <w:t>) were generated from mean differences in QALY</w:t>
      </w:r>
      <w:r>
        <w:t>s and NHS screening costs, and Incremental Net Monetary B</w:t>
      </w:r>
      <w:r w:rsidRPr="008F4A8C">
        <w:t>enefit (INMB) derived from a £20,000 threshold.</w:t>
      </w:r>
      <w:r>
        <w:rPr>
          <w:vertAlign w:val="superscript"/>
        </w:rPr>
        <w:t>50</w:t>
      </w:r>
      <w:r w:rsidRPr="008F4A8C">
        <w:t xml:space="preserve"> Multiple imputation of chained equations was run using available case data. Bootstrapping was used to characterise sampling distributions and derive 95% c</w:t>
      </w:r>
      <w:r>
        <w:t>onfidence intervals around mean differences</w:t>
      </w:r>
      <w:r w:rsidRPr="008F4A8C">
        <w:t>.</w:t>
      </w:r>
    </w:p>
    <w:p w14:paraId="0846D3BC" w14:textId="77777777" w:rsidR="003A7339" w:rsidRPr="00CB2542" w:rsidRDefault="003A7339" w:rsidP="003A7339">
      <w:pPr>
        <w:pStyle w:val="52AheadHeadingsHeadingstyles"/>
      </w:pPr>
      <w:bookmarkStart w:id="91" w:name="_Toc104910272"/>
      <w:bookmarkStart w:id="92" w:name="_Toc429716149"/>
      <w:bookmarkEnd w:id="88"/>
      <w:r>
        <w:t>Results</w:t>
      </w:r>
      <w:bookmarkEnd w:id="91"/>
    </w:p>
    <w:p w14:paraId="2035770A" w14:textId="77777777" w:rsidR="003A7339" w:rsidRDefault="003A7339" w:rsidP="003A7339">
      <w:pPr>
        <w:pStyle w:val="602TextfoTextstylesTextstyles"/>
      </w:pPr>
      <w:r>
        <w:t>The</w:t>
      </w:r>
      <w:r w:rsidRPr="00C97496">
        <w:t xml:space="preserve"> </w:t>
      </w:r>
      <w:r>
        <w:t xml:space="preserve">costs of screening are shown in </w:t>
      </w:r>
      <w:r w:rsidRPr="00E85DE7">
        <w:rPr>
          <w:i/>
          <w:iCs/>
          <w:color w:val="FF0000"/>
        </w:rPr>
        <w:t>Table 6</w:t>
      </w:r>
      <w:r>
        <w:t>. Costs per attendance (n=16736) were: programme costs £11.73, photography £10.00, grading £7.00, total NHS cost £28.73. The costs for non-attendance at £12.73 were principally the programme costs with a small contribution for lost photographer time. Additional productivity losses and out-of-pocket payments by the patient accounted for £9.00.</w:t>
      </w:r>
    </w:p>
    <w:p w14:paraId="3E2486C3" w14:textId="77777777" w:rsidR="003A7339" w:rsidRPr="004716BE" w:rsidRDefault="003A7339" w:rsidP="003A7339">
      <w:pPr>
        <w:pStyle w:val="70TablelegendTablesTableFigureBoxstyles"/>
      </w:pPr>
      <w:bookmarkStart w:id="93" w:name="_Toc87626905"/>
      <w:r w:rsidRPr="004716BE">
        <w:rPr>
          <w:b/>
        </w:rPr>
        <w:t>TABLE 6</w:t>
      </w:r>
      <w:r w:rsidRPr="004716BE">
        <w:rPr>
          <w:b/>
        </w:rPr>
        <w:t> </w:t>
      </w:r>
      <w:r w:rsidRPr="004716BE">
        <w:rPr>
          <w:rFonts w:eastAsia="SimSun"/>
        </w:rPr>
        <w:t>Within trial</w:t>
      </w:r>
      <w:r w:rsidRPr="004716BE">
        <w:t xml:space="preserve"> </w:t>
      </w:r>
      <w:r w:rsidRPr="004716BE">
        <w:rPr>
          <w:rFonts w:eastAsia="SimSun"/>
        </w:rPr>
        <w:t>micro-costing of the Liverpool Diabetes Eye Screening Programme and estimated costs of the Liverpool Risk Calculation Engine</w:t>
      </w:r>
      <w:bookmarkEnd w:id="93"/>
    </w:p>
    <w:tbl>
      <w:tblPr>
        <w:tblW w:w="5000" w:type="pct"/>
        <w:tblLook w:val="04A0" w:firstRow="1" w:lastRow="0" w:firstColumn="1" w:lastColumn="0" w:noHBand="0" w:noVBand="1"/>
      </w:tblPr>
      <w:tblGrid>
        <w:gridCol w:w="2156"/>
        <w:gridCol w:w="2347"/>
        <w:gridCol w:w="1422"/>
        <w:gridCol w:w="1571"/>
        <w:gridCol w:w="1530"/>
      </w:tblGrid>
      <w:tr w:rsidR="003A7339" w:rsidRPr="00A55D39" w14:paraId="24695105" w14:textId="77777777" w:rsidTr="00BB6A36">
        <w:trPr>
          <w:trHeight w:val="517"/>
        </w:trPr>
        <w:tc>
          <w:tcPr>
            <w:tcW w:w="2526" w:type="pct"/>
            <w:gridSpan w:val="2"/>
            <w:vMerge w:val="restart"/>
            <w:shd w:val="clear" w:color="auto" w:fill="92D050"/>
            <w:vAlign w:val="center"/>
            <w:hideMark/>
          </w:tcPr>
          <w:p w14:paraId="1A52AF4C" w14:textId="77777777" w:rsidR="003A7339" w:rsidRPr="00A253AA" w:rsidRDefault="003A7339" w:rsidP="00BB6A36">
            <w:pPr>
              <w:pStyle w:val="705TableheadgroupTablesTableFigureBoxstyles"/>
            </w:pPr>
            <w:r>
              <w:t>Variable</w:t>
            </w:r>
          </w:p>
        </w:tc>
        <w:tc>
          <w:tcPr>
            <w:tcW w:w="774" w:type="pct"/>
            <w:vMerge w:val="restart"/>
            <w:shd w:val="clear" w:color="auto" w:fill="92D050"/>
            <w:vAlign w:val="center"/>
            <w:hideMark/>
          </w:tcPr>
          <w:p w14:paraId="711BC2E2" w14:textId="77777777" w:rsidR="003A7339" w:rsidRPr="00A253AA" w:rsidRDefault="003A7339" w:rsidP="00BB6A36">
            <w:pPr>
              <w:pStyle w:val="710TableheadTablesTableFigureBoxstyles"/>
            </w:pPr>
            <w:r w:rsidRPr="00A253AA">
              <w:t>Top-down annual total</w:t>
            </w:r>
          </w:p>
        </w:tc>
        <w:tc>
          <w:tcPr>
            <w:tcW w:w="862" w:type="pct"/>
            <w:vMerge w:val="restart"/>
            <w:shd w:val="clear" w:color="auto" w:fill="92D050"/>
            <w:vAlign w:val="center"/>
            <w:hideMark/>
          </w:tcPr>
          <w:p w14:paraId="511054DB" w14:textId="77777777" w:rsidR="003A7339" w:rsidRPr="00A253AA" w:rsidRDefault="003A7339" w:rsidP="00BB6A36">
            <w:pPr>
              <w:pStyle w:val="710TableheadTablesTableFigureBoxstyles"/>
            </w:pPr>
            <w:r w:rsidRPr="00A253AA">
              <w:t>Per attendance (n=16736)</w:t>
            </w:r>
          </w:p>
        </w:tc>
        <w:tc>
          <w:tcPr>
            <w:tcW w:w="839" w:type="pct"/>
            <w:vMerge w:val="restart"/>
            <w:shd w:val="clear" w:color="auto" w:fill="92D050"/>
            <w:vAlign w:val="center"/>
            <w:hideMark/>
          </w:tcPr>
          <w:p w14:paraId="7A944007" w14:textId="77777777" w:rsidR="003A7339" w:rsidRPr="00A253AA" w:rsidRDefault="003A7339" w:rsidP="00BB6A36">
            <w:pPr>
              <w:pStyle w:val="710TableheadTablesTableFigureBoxstyles"/>
            </w:pPr>
            <w:r w:rsidRPr="00A253AA">
              <w:t>Per non-attendance (n=6179)</w:t>
            </w:r>
          </w:p>
        </w:tc>
      </w:tr>
      <w:tr w:rsidR="003A7339" w:rsidRPr="00612533" w14:paraId="0B57FF48" w14:textId="77777777" w:rsidTr="00BB6A36">
        <w:trPr>
          <w:trHeight w:val="517"/>
        </w:trPr>
        <w:tc>
          <w:tcPr>
            <w:tcW w:w="2526" w:type="pct"/>
            <w:gridSpan w:val="2"/>
            <w:vMerge/>
            <w:shd w:val="clear" w:color="auto" w:fill="92D050"/>
            <w:vAlign w:val="center"/>
            <w:hideMark/>
          </w:tcPr>
          <w:p w14:paraId="7755E5AF" w14:textId="77777777" w:rsidR="003A7339" w:rsidRPr="00A253AA" w:rsidRDefault="003A7339" w:rsidP="00BB6A36">
            <w:pPr>
              <w:rPr>
                <w:rFonts w:ascii="Cambria" w:hAnsi="Cambria"/>
                <w:i/>
                <w:iCs/>
                <w:color w:val="000000"/>
                <w:sz w:val="18"/>
                <w:szCs w:val="18"/>
              </w:rPr>
            </w:pPr>
          </w:p>
        </w:tc>
        <w:tc>
          <w:tcPr>
            <w:tcW w:w="774" w:type="pct"/>
            <w:vMerge/>
            <w:shd w:val="clear" w:color="auto" w:fill="92D050"/>
            <w:vAlign w:val="center"/>
            <w:hideMark/>
          </w:tcPr>
          <w:p w14:paraId="3559659C" w14:textId="77777777" w:rsidR="003A7339" w:rsidRPr="00A253AA" w:rsidRDefault="003A7339" w:rsidP="00BB6A36">
            <w:pPr>
              <w:rPr>
                <w:rFonts w:ascii="Cambria" w:hAnsi="Cambria"/>
                <w:b/>
                <w:bCs/>
                <w:color w:val="000000"/>
                <w:sz w:val="18"/>
                <w:szCs w:val="18"/>
              </w:rPr>
            </w:pPr>
          </w:p>
        </w:tc>
        <w:tc>
          <w:tcPr>
            <w:tcW w:w="862" w:type="pct"/>
            <w:vMerge/>
            <w:shd w:val="clear" w:color="auto" w:fill="92D050"/>
            <w:vAlign w:val="center"/>
            <w:hideMark/>
          </w:tcPr>
          <w:p w14:paraId="419BCF0A" w14:textId="77777777" w:rsidR="003A7339" w:rsidRPr="00A253AA" w:rsidRDefault="003A7339" w:rsidP="00BB6A36">
            <w:pPr>
              <w:rPr>
                <w:rFonts w:ascii="Cambria" w:hAnsi="Cambria"/>
                <w:b/>
                <w:bCs/>
                <w:color w:val="000000"/>
                <w:sz w:val="18"/>
                <w:szCs w:val="18"/>
              </w:rPr>
            </w:pPr>
          </w:p>
        </w:tc>
        <w:tc>
          <w:tcPr>
            <w:tcW w:w="839" w:type="pct"/>
            <w:vMerge/>
            <w:shd w:val="clear" w:color="auto" w:fill="92D050"/>
            <w:vAlign w:val="center"/>
            <w:hideMark/>
          </w:tcPr>
          <w:p w14:paraId="11628369" w14:textId="77777777" w:rsidR="003A7339" w:rsidRPr="00A253AA" w:rsidRDefault="003A7339" w:rsidP="00BB6A36">
            <w:pPr>
              <w:rPr>
                <w:rFonts w:ascii="Cambria" w:hAnsi="Cambria"/>
                <w:b/>
                <w:bCs/>
                <w:color w:val="000000"/>
                <w:sz w:val="18"/>
                <w:szCs w:val="18"/>
              </w:rPr>
            </w:pPr>
          </w:p>
        </w:tc>
      </w:tr>
      <w:tr w:rsidR="003A7339" w:rsidRPr="00612533" w14:paraId="53792E82" w14:textId="77777777" w:rsidTr="00BB6A36">
        <w:trPr>
          <w:trHeight w:val="288"/>
        </w:trPr>
        <w:tc>
          <w:tcPr>
            <w:tcW w:w="1207" w:type="pct"/>
            <w:shd w:val="clear" w:color="000000" w:fill="FFFFFF"/>
            <w:noWrap/>
            <w:hideMark/>
          </w:tcPr>
          <w:p w14:paraId="49E9201B" w14:textId="77777777" w:rsidR="003A7339" w:rsidRPr="0098062D" w:rsidRDefault="003A7339" w:rsidP="00BB6A36">
            <w:pPr>
              <w:pStyle w:val="72TabletextTablesTableFigureBoxstyles"/>
            </w:pPr>
            <w:r w:rsidRPr="0098062D">
              <w:t>Programme costs</w:t>
            </w:r>
          </w:p>
        </w:tc>
        <w:tc>
          <w:tcPr>
            <w:tcW w:w="1319" w:type="pct"/>
            <w:shd w:val="clear" w:color="000000" w:fill="FFFFFF"/>
            <w:noWrap/>
            <w:hideMark/>
          </w:tcPr>
          <w:p w14:paraId="0F81996F" w14:textId="77777777" w:rsidR="003A7339" w:rsidRPr="00612533" w:rsidRDefault="003A7339" w:rsidP="00BB6A36">
            <w:pPr>
              <w:pStyle w:val="72TabletextTablesTableFigureBoxstyles"/>
            </w:pPr>
            <w:r w:rsidRPr="00612533">
              <w:t>Staff (including oncosts)</w:t>
            </w:r>
          </w:p>
        </w:tc>
        <w:tc>
          <w:tcPr>
            <w:tcW w:w="774" w:type="pct"/>
            <w:shd w:val="clear" w:color="000000" w:fill="FFFFFF"/>
            <w:noWrap/>
            <w:hideMark/>
          </w:tcPr>
          <w:p w14:paraId="79E7E0D5" w14:textId="77777777" w:rsidR="003A7339" w:rsidRPr="00612533" w:rsidRDefault="003A7339" w:rsidP="00BB6A36">
            <w:pPr>
              <w:pStyle w:val="72TabletextTablesTableFigureBoxstyles"/>
            </w:pPr>
            <w:r w:rsidRPr="00612533">
              <w:t>£242,715</w:t>
            </w:r>
          </w:p>
        </w:tc>
        <w:tc>
          <w:tcPr>
            <w:tcW w:w="862" w:type="pct"/>
            <w:shd w:val="clear" w:color="000000" w:fill="FFFFFF"/>
            <w:noWrap/>
            <w:hideMark/>
          </w:tcPr>
          <w:p w14:paraId="4FA93D58" w14:textId="77777777" w:rsidR="003A7339" w:rsidRPr="00612533" w:rsidRDefault="003A7339" w:rsidP="00BB6A36">
            <w:pPr>
              <w:pStyle w:val="72TabletextTablesTableFigureBoxstyles"/>
            </w:pPr>
            <w:r w:rsidRPr="00612533">
              <w:t>£10.59</w:t>
            </w:r>
          </w:p>
        </w:tc>
        <w:tc>
          <w:tcPr>
            <w:tcW w:w="839" w:type="pct"/>
            <w:shd w:val="clear" w:color="000000" w:fill="FFFFFF"/>
            <w:noWrap/>
            <w:hideMark/>
          </w:tcPr>
          <w:p w14:paraId="2AA33D73" w14:textId="77777777" w:rsidR="003A7339" w:rsidRPr="00612533" w:rsidRDefault="003A7339" w:rsidP="00BB6A36">
            <w:pPr>
              <w:pStyle w:val="72TabletextTablesTableFigureBoxstyles"/>
            </w:pPr>
            <w:r w:rsidRPr="00612533">
              <w:t>£10.59</w:t>
            </w:r>
          </w:p>
        </w:tc>
      </w:tr>
      <w:tr w:rsidR="003A7339" w:rsidRPr="00612533" w14:paraId="6DD184B0" w14:textId="77777777" w:rsidTr="00BB6A36">
        <w:trPr>
          <w:trHeight w:val="288"/>
        </w:trPr>
        <w:tc>
          <w:tcPr>
            <w:tcW w:w="1207" w:type="pct"/>
            <w:shd w:val="clear" w:color="000000" w:fill="FFFFFF"/>
            <w:noWrap/>
            <w:hideMark/>
          </w:tcPr>
          <w:p w14:paraId="6AFA00DF" w14:textId="77777777" w:rsidR="003A7339" w:rsidRPr="0098062D" w:rsidRDefault="003A7339" w:rsidP="00BB6A36">
            <w:pPr>
              <w:pStyle w:val="72TabletextTablesTableFigureBoxstyles"/>
            </w:pPr>
          </w:p>
        </w:tc>
        <w:tc>
          <w:tcPr>
            <w:tcW w:w="1319" w:type="pct"/>
            <w:shd w:val="clear" w:color="000000" w:fill="FFFFFF"/>
            <w:noWrap/>
          </w:tcPr>
          <w:p w14:paraId="14006E70" w14:textId="77777777" w:rsidR="003A7339" w:rsidRPr="00612533" w:rsidRDefault="003A7339" w:rsidP="00BB6A36">
            <w:pPr>
              <w:pStyle w:val="72TabletextTablesTableFigureBoxstyles"/>
            </w:pPr>
            <w:r w:rsidRPr="00612533">
              <w:t>Stationary</w:t>
            </w:r>
          </w:p>
        </w:tc>
        <w:tc>
          <w:tcPr>
            <w:tcW w:w="774" w:type="pct"/>
            <w:shd w:val="clear" w:color="000000" w:fill="FFFFFF"/>
            <w:noWrap/>
          </w:tcPr>
          <w:p w14:paraId="6F99893D" w14:textId="77777777" w:rsidR="003A7339" w:rsidRPr="00612533" w:rsidRDefault="003A7339" w:rsidP="00BB6A36">
            <w:pPr>
              <w:pStyle w:val="72TabletextTablesTableFigureBoxstyles"/>
            </w:pPr>
            <w:r w:rsidRPr="00612533">
              <w:t>£3,056</w:t>
            </w:r>
          </w:p>
        </w:tc>
        <w:tc>
          <w:tcPr>
            <w:tcW w:w="862" w:type="pct"/>
            <w:shd w:val="clear" w:color="000000" w:fill="FFFFFF"/>
            <w:noWrap/>
          </w:tcPr>
          <w:p w14:paraId="7032DF18" w14:textId="77777777" w:rsidR="003A7339" w:rsidRPr="00612533" w:rsidRDefault="003A7339" w:rsidP="00BB6A36">
            <w:pPr>
              <w:pStyle w:val="72TabletextTablesTableFigureBoxstyles"/>
            </w:pPr>
            <w:r w:rsidRPr="00612533">
              <w:t>£0.13</w:t>
            </w:r>
          </w:p>
        </w:tc>
        <w:tc>
          <w:tcPr>
            <w:tcW w:w="839" w:type="pct"/>
            <w:shd w:val="clear" w:color="000000" w:fill="FFFFFF"/>
            <w:noWrap/>
          </w:tcPr>
          <w:p w14:paraId="6AA59852" w14:textId="77777777" w:rsidR="003A7339" w:rsidRPr="00612533" w:rsidRDefault="003A7339" w:rsidP="00BB6A36">
            <w:pPr>
              <w:pStyle w:val="72TabletextTablesTableFigureBoxstyles"/>
            </w:pPr>
            <w:r w:rsidRPr="00612533">
              <w:t>£0</w:t>
            </w:r>
            <w:r>
              <w:t>.</w:t>
            </w:r>
            <w:r w:rsidRPr="00612533">
              <w:t>13</w:t>
            </w:r>
          </w:p>
        </w:tc>
      </w:tr>
      <w:tr w:rsidR="003A7339" w:rsidRPr="0098062D" w14:paraId="6C09CE59" w14:textId="77777777" w:rsidTr="00BB6A36">
        <w:trPr>
          <w:trHeight w:val="288"/>
        </w:trPr>
        <w:tc>
          <w:tcPr>
            <w:tcW w:w="1207" w:type="pct"/>
            <w:shd w:val="clear" w:color="000000" w:fill="FFFFFF"/>
            <w:noWrap/>
            <w:hideMark/>
          </w:tcPr>
          <w:p w14:paraId="19DC3A4B" w14:textId="77777777" w:rsidR="003A7339" w:rsidRPr="0098062D" w:rsidRDefault="003A7339" w:rsidP="00BB6A36">
            <w:pPr>
              <w:pStyle w:val="72TabletextTablesTableFigureBoxstyles"/>
            </w:pPr>
          </w:p>
        </w:tc>
        <w:tc>
          <w:tcPr>
            <w:tcW w:w="1319" w:type="pct"/>
            <w:shd w:val="clear" w:color="000000" w:fill="FFFFFF"/>
            <w:noWrap/>
          </w:tcPr>
          <w:p w14:paraId="30B50785" w14:textId="77777777" w:rsidR="003A7339" w:rsidRPr="00612533" w:rsidRDefault="003A7339" w:rsidP="00BB6A36">
            <w:pPr>
              <w:pStyle w:val="72TabletextTablesTableFigureBoxstyles"/>
            </w:pPr>
            <w:r w:rsidRPr="00612533">
              <w:t>IT</w:t>
            </w:r>
          </w:p>
        </w:tc>
        <w:tc>
          <w:tcPr>
            <w:tcW w:w="774" w:type="pct"/>
            <w:shd w:val="clear" w:color="000000" w:fill="FFFFFF"/>
            <w:noWrap/>
          </w:tcPr>
          <w:p w14:paraId="2BEE3C9B" w14:textId="77777777" w:rsidR="003A7339" w:rsidRPr="00612533" w:rsidRDefault="003A7339" w:rsidP="00BB6A36">
            <w:pPr>
              <w:pStyle w:val="72TabletextTablesTableFigureBoxstyles"/>
            </w:pPr>
            <w:r w:rsidRPr="00612533">
              <w:t>£22,988</w:t>
            </w:r>
          </w:p>
        </w:tc>
        <w:tc>
          <w:tcPr>
            <w:tcW w:w="862" w:type="pct"/>
            <w:shd w:val="clear" w:color="000000" w:fill="FFFFFF"/>
            <w:noWrap/>
          </w:tcPr>
          <w:p w14:paraId="6D97BE21" w14:textId="77777777" w:rsidR="003A7339" w:rsidRPr="00612533" w:rsidRDefault="003A7339" w:rsidP="00BB6A36">
            <w:pPr>
              <w:pStyle w:val="72TabletextTablesTableFigureBoxstyles"/>
            </w:pPr>
            <w:r w:rsidRPr="00612533">
              <w:t>£1.00</w:t>
            </w:r>
          </w:p>
        </w:tc>
        <w:tc>
          <w:tcPr>
            <w:tcW w:w="839" w:type="pct"/>
            <w:shd w:val="clear" w:color="000000" w:fill="FFFFFF"/>
            <w:noWrap/>
          </w:tcPr>
          <w:p w14:paraId="7165DE30" w14:textId="77777777" w:rsidR="003A7339" w:rsidRPr="00612533" w:rsidRDefault="003A7339" w:rsidP="00BB6A36">
            <w:pPr>
              <w:pStyle w:val="72TabletextTablesTableFigureBoxstyles"/>
            </w:pPr>
            <w:r w:rsidRPr="00612533">
              <w:t>£1.00</w:t>
            </w:r>
          </w:p>
        </w:tc>
      </w:tr>
      <w:tr w:rsidR="003A7339" w:rsidRPr="0098062D" w14:paraId="212C5E63" w14:textId="77777777" w:rsidTr="00BB6A36">
        <w:trPr>
          <w:trHeight w:val="288"/>
        </w:trPr>
        <w:tc>
          <w:tcPr>
            <w:tcW w:w="1207" w:type="pct"/>
            <w:shd w:val="clear" w:color="000000" w:fill="FFFFFF"/>
            <w:noWrap/>
            <w:hideMark/>
          </w:tcPr>
          <w:p w14:paraId="4F3E105C" w14:textId="77777777" w:rsidR="003A7339" w:rsidRPr="0098062D" w:rsidRDefault="003A7339" w:rsidP="00BB6A36">
            <w:pPr>
              <w:pStyle w:val="72TabletextTablesTableFigureBoxstyles"/>
            </w:pPr>
          </w:p>
        </w:tc>
        <w:tc>
          <w:tcPr>
            <w:tcW w:w="1319" w:type="pct"/>
            <w:shd w:val="clear" w:color="000000" w:fill="FFFFFF"/>
            <w:noWrap/>
            <w:hideMark/>
          </w:tcPr>
          <w:p w14:paraId="1B068625" w14:textId="77777777" w:rsidR="003A7339" w:rsidRPr="00612533" w:rsidRDefault="003A7339" w:rsidP="00BB6A36">
            <w:pPr>
              <w:pStyle w:val="72TabletextTablesTableFigureBoxstyles"/>
            </w:pPr>
            <w:r w:rsidRPr="00612533">
              <w:t>Total</w:t>
            </w:r>
          </w:p>
        </w:tc>
        <w:tc>
          <w:tcPr>
            <w:tcW w:w="774" w:type="pct"/>
            <w:shd w:val="clear" w:color="000000" w:fill="FFFFFF"/>
            <w:noWrap/>
            <w:hideMark/>
          </w:tcPr>
          <w:p w14:paraId="6455026B" w14:textId="77777777" w:rsidR="003A7339" w:rsidRPr="00612533" w:rsidRDefault="003A7339" w:rsidP="00BB6A36">
            <w:pPr>
              <w:pStyle w:val="72TabletextTablesTableFigureBoxstyles"/>
            </w:pPr>
            <w:r w:rsidRPr="00612533">
              <w:t>£268,759</w:t>
            </w:r>
          </w:p>
        </w:tc>
        <w:tc>
          <w:tcPr>
            <w:tcW w:w="862" w:type="pct"/>
            <w:shd w:val="clear" w:color="000000" w:fill="FFFFFF"/>
            <w:noWrap/>
            <w:hideMark/>
          </w:tcPr>
          <w:p w14:paraId="2C4ABFEE" w14:textId="77777777" w:rsidR="003A7339" w:rsidRPr="00612533" w:rsidRDefault="003A7339" w:rsidP="00BB6A36">
            <w:pPr>
              <w:pStyle w:val="72TabletextTablesTableFigureBoxstyles"/>
            </w:pPr>
            <w:r w:rsidRPr="00612533">
              <w:t>£11.73</w:t>
            </w:r>
          </w:p>
        </w:tc>
        <w:tc>
          <w:tcPr>
            <w:tcW w:w="839" w:type="pct"/>
            <w:shd w:val="clear" w:color="000000" w:fill="FFFFFF"/>
            <w:noWrap/>
            <w:hideMark/>
          </w:tcPr>
          <w:p w14:paraId="4AB1C701" w14:textId="77777777" w:rsidR="003A7339" w:rsidRPr="00612533" w:rsidRDefault="003A7339" w:rsidP="00BB6A36">
            <w:pPr>
              <w:pStyle w:val="72TabletextTablesTableFigureBoxstyles"/>
            </w:pPr>
            <w:r w:rsidRPr="00612533">
              <w:t>£11.73</w:t>
            </w:r>
          </w:p>
        </w:tc>
      </w:tr>
      <w:tr w:rsidR="003A7339" w:rsidRPr="00612533" w14:paraId="7D04C7DC" w14:textId="77777777" w:rsidTr="00BB6A36">
        <w:trPr>
          <w:trHeight w:val="288"/>
        </w:trPr>
        <w:tc>
          <w:tcPr>
            <w:tcW w:w="1207" w:type="pct"/>
            <w:shd w:val="clear" w:color="000000" w:fill="FFFFFF"/>
            <w:noWrap/>
            <w:hideMark/>
          </w:tcPr>
          <w:p w14:paraId="3E2DBA75" w14:textId="77777777" w:rsidR="003A7339" w:rsidRPr="0098062D" w:rsidRDefault="003A7339" w:rsidP="00BB6A36">
            <w:pPr>
              <w:pStyle w:val="72TabletextTablesTableFigureBoxstyles"/>
            </w:pPr>
            <w:r w:rsidRPr="0098062D">
              <w:t>Photography</w:t>
            </w:r>
          </w:p>
        </w:tc>
        <w:tc>
          <w:tcPr>
            <w:tcW w:w="1319" w:type="pct"/>
            <w:shd w:val="clear" w:color="000000" w:fill="FFFFFF"/>
            <w:noWrap/>
            <w:hideMark/>
          </w:tcPr>
          <w:p w14:paraId="7B56E0B5" w14:textId="77777777" w:rsidR="003A7339" w:rsidRPr="00612533" w:rsidRDefault="003A7339" w:rsidP="00BB6A36">
            <w:pPr>
              <w:pStyle w:val="72TabletextTablesTableFigureBoxstyles"/>
            </w:pPr>
            <w:r w:rsidRPr="00612533">
              <w:t>Staff</w:t>
            </w:r>
          </w:p>
        </w:tc>
        <w:tc>
          <w:tcPr>
            <w:tcW w:w="774" w:type="pct"/>
            <w:shd w:val="clear" w:color="000000" w:fill="FFFFFF"/>
            <w:noWrap/>
            <w:hideMark/>
          </w:tcPr>
          <w:p w14:paraId="4EF78786" w14:textId="77777777" w:rsidR="003A7339" w:rsidRPr="00612533" w:rsidRDefault="003A7339" w:rsidP="00BB6A36">
            <w:pPr>
              <w:pStyle w:val="72TabletextTablesTableFigureBoxstyles"/>
            </w:pPr>
            <w:r w:rsidRPr="00612533">
              <w:t>£157,528</w:t>
            </w:r>
          </w:p>
        </w:tc>
        <w:tc>
          <w:tcPr>
            <w:tcW w:w="862" w:type="pct"/>
            <w:shd w:val="clear" w:color="000000" w:fill="FFFFFF"/>
            <w:noWrap/>
            <w:hideMark/>
          </w:tcPr>
          <w:p w14:paraId="0916FE9E" w14:textId="77777777" w:rsidR="003A7339" w:rsidRPr="00612533" w:rsidRDefault="003A7339" w:rsidP="00BB6A36">
            <w:pPr>
              <w:pStyle w:val="72TabletextTablesTableFigureBoxstyles"/>
            </w:pPr>
            <w:r w:rsidRPr="00612533">
              <w:t>£9.08</w:t>
            </w:r>
          </w:p>
        </w:tc>
        <w:tc>
          <w:tcPr>
            <w:tcW w:w="839" w:type="pct"/>
            <w:shd w:val="clear" w:color="000000" w:fill="FFFFFF"/>
            <w:noWrap/>
            <w:hideMark/>
          </w:tcPr>
          <w:p w14:paraId="5232AC31" w14:textId="77777777" w:rsidR="003A7339" w:rsidRPr="00612533" w:rsidRDefault="003A7339" w:rsidP="00BB6A36">
            <w:pPr>
              <w:pStyle w:val="72TabletextTablesTableFigureBoxstyles"/>
            </w:pPr>
            <w:r w:rsidRPr="00612533">
              <w:t>£0.91</w:t>
            </w:r>
          </w:p>
        </w:tc>
      </w:tr>
      <w:tr w:rsidR="003A7339" w:rsidRPr="0098062D" w14:paraId="377CC71A" w14:textId="77777777" w:rsidTr="00BB6A36">
        <w:trPr>
          <w:trHeight w:val="288"/>
        </w:trPr>
        <w:tc>
          <w:tcPr>
            <w:tcW w:w="1207" w:type="pct"/>
            <w:shd w:val="clear" w:color="000000" w:fill="FFFFFF"/>
            <w:noWrap/>
            <w:hideMark/>
          </w:tcPr>
          <w:p w14:paraId="3B7450FD" w14:textId="77777777" w:rsidR="003A7339" w:rsidRPr="0098062D" w:rsidRDefault="003A7339" w:rsidP="00BB6A36">
            <w:pPr>
              <w:pStyle w:val="72TabletextTablesTableFigureBoxstyles"/>
            </w:pPr>
          </w:p>
        </w:tc>
        <w:tc>
          <w:tcPr>
            <w:tcW w:w="1319" w:type="pct"/>
            <w:shd w:val="clear" w:color="000000" w:fill="FFFFFF"/>
            <w:noWrap/>
          </w:tcPr>
          <w:p w14:paraId="7853BC5E" w14:textId="77777777" w:rsidR="003A7339" w:rsidRPr="00612533" w:rsidRDefault="003A7339" w:rsidP="00BB6A36">
            <w:pPr>
              <w:pStyle w:val="72TabletextTablesTableFigureBoxstyles"/>
            </w:pPr>
            <w:r w:rsidRPr="00612533">
              <w:t>Cameras and equipment</w:t>
            </w:r>
          </w:p>
        </w:tc>
        <w:tc>
          <w:tcPr>
            <w:tcW w:w="774" w:type="pct"/>
            <w:shd w:val="clear" w:color="000000" w:fill="FFFFFF"/>
            <w:noWrap/>
          </w:tcPr>
          <w:p w14:paraId="3F6E66C6" w14:textId="77777777" w:rsidR="003A7339" w:rsidRPr="00612533" w:rsidRDefault="003A7339" w:rsidP="00BB6A36">
            <w:pPr>
              <w:pStyle w:val="72TabletextTablesTableFigureBoxstyles"/>
            </w:pPr>
            <w:r w:rsidRPr="00612533">
              <w:t>£11,777</w:t>
            </w:r>
          </w:p>
        </w:tc>
        <w:tc>
          <w:tcPr>
            <w:tcW w:w="862" w:type="pct"/>
            <w:shd w:val="clear" w:color="000000" w:fill="FFFFFF"/>
            <w:noWrap/>
          </w:tcPr>
          <w:p w14:paraId="096980E4" w14:textId="77777777" w:rsidR="003A7339" w:rsidRPr="00612533" w:rsidRDefault="003A7339" w:rsidP="00BB6A36">
            <w:pPr>
              <w:pStyle w:val="72TabletextTablesTableFigureBoxstyles"/>
            </w:pPr>
            <w:r w:rsidRPr="00612533">
              <w:t>£0.68</w:t>
            </w:r>
          </w:p>
        </w:tc>
        <w:tc>
          <w:tcPr>
            <w:tcW w:w="839" w:type="pct"/>
            <w:shd w:val="clear" w:color="000000" w:fill="FFFFFF"/>
            <w:noWrap/>
          </w:tcPr>
          <w:p w14:paraId="2F825ED4" w14:textId="77777777" w:rsidR="003A7339" w:rsidRPr="00612533" w:rsidRDefault="003A7339" w:rsidP="00BB6A36">
            <w:pPr>
              <w:pStyle w:val="72TabletextTablesTableFigureBoxstyles"/>
            </w:pPr>
            <w:r w:rsidRPr="00612533">
              <w:t>£0.07</w:t>
            </w:r>
          </w:p>
        </w:tc>
      </w:tr>
      <w:tr w:rsidR="003A7339" w:rsidRPr="0098062D" w14:paraId="2D29B644" w14:textId="77777777" w:rsidTr="00BB6A36">
        <w:trPr>
          <w:trHeight w:val="288"/>
        </w:trPr>
        <w:tc>
          <w:tcPr>
            <w:tcW w:w="1207" w:type="pct"/>
            <w:shd w:val="clear" w:color="000000" w:fill="FFFFFF"/>
            <w:noWrap/>
            <w:hideMark/>
          </w:tcPr>
          <w:p w14:paraId="48EF135A" w14:textId="77777777" w:rsidR="003A7339" w:rsidRPr="0098062D" w:rsidRDefault="003A7339" w:rsidP="00BB6A36">
            <w:pPr>
              <w:pStyle w:val="72TabletextTablesTableFigureBoxstyles"/>
            </w:pPr>
          </w:p>
        </w:tc>
        <w:tc>
          <w:tcPr>
            <w:tcW w:w="1319" w:type="pct"/>
            <w:shd w:val="clear" w:color="000000" w:fill="FFFFFF"/>
            <w:noWrap/>
          </w:tcPr>
          <w:p w14:paraId="16C6348C" w14:textId="77777777" w:rsidR="003A7339" w:rsidRPr="00612533" w:rsidRDefault="003A7339" w:rsidP="00BB6A36">
            <w:pPr>
              <w:pStyle w:val="72TabletextTablesTableFigureBoxstyles"/>
            </w:pPr>
            <w:r w:rsidRPr="00612533">
              <w:t>Medical consumables</w:t>
            </w:r>
          </w:p>
        </w:tc>
        <w:tc>
          <w:tcPr>
            <w:tcW w:w="774" w:type="pct"/>
            <w:shd w:val="clear" w:color="000000" w:fill="FFFFFF"/>
            <w:noWrap/>
          </w:tcPr>
          <w:p w14:paraId="4CDA91F6" w14:textId="77777777" w:rsidR="003A7339" w:rsidRPr="00612533" w:rsidRDefault="003A7339" w:rsidP="00BB6A36">
            <w:pPr>
              <w:pStyle w:val="72TabletextTablesTableFigureBoxstyles"/>
            </w:pPr>
            <w:r w:rsidRPr="00612533">
              <w:t>£4,229</w:t>
            </w:r>
          </w:p>
        </w:tc>
        <w:tc>
          <w:tcPr>
            <w:tcW w:w="862" w:type="pct"/>
            <w:shd w:val="clear" w:color="000000" w:fill="FFFFFF"/>
            <w:noWrap/>
          </w:tcPr>
          <w:p w14:paraId="781E5F8F" w14:textId="77777777" w:rsidR="003A7339" w:rsidRPr="00612533" w:rsidRDefault="003A7339" w:rsidP="00BB6A36">
            <w:pPr>
              <w:pStyle w:val="72TabletextTablesTableFigureBoxstyles"/>
            </w:pPr>
            <w:r w:rsidRPr="00612533">
              <w:t>£0.25</w:t>
            </w:r>
          </w:p>
        </w:tc>
        <w:tc>
          <w:tcPr>
            <w:tcW w:w="839" w:type="pct"/>
            <w:shd w:val="clear" w:color="000000" w:fill="FFFFFF"/>
            <w:noWrap/>
          </w:tcPr>
          <w:p w14:paraId="4044DEF2" w14:textId="77777777" w:rsidR="003A7339" w:rsidRPr="00612533" w:rsidRDefault="003A7339" w:rsidP="00BB6A36">
            <w:pPr>
              <w:pStyle w:val="72TabletextTablesTableFigureBoxstyles"/>
            </w:pPr>
            <w:r w:rsidRPr="00612533">
              <w:t>£0.00</w:t>
            </w:r>
          </w:p>
        </w:tc>
      </w:tr>
      <w:tr w:rsidR="003A7339" w:rsidRPr="0098062D" w14:paraId="78A4BA29" w14:textId="77777777" w:rsidTr="00BB6A36">
        <w:trPr>
          <w:trHeight w:val="288"/>
        </w:trPr>
        <w:tc>
          <w:tcPr>
            <w:tcW w:w="1207" w:type="pct"/>
            <w:shd w:val="clear" w:color="000000" w:fill="FFFFFF"/>
            <w:noWrap/>
            <w:hideMark/>
          </w:tcPr>
          <w:p w14:paraId="34422C11" w14:textId="77777777" w:rsidR="003A7339" w:rsidRPr="0098062D" w:rsidRDefault="003A7339" w:rsidP="00BB6A36">
            <w:pPr>
              <w:pStyle w:val="72TabletextTablesTableFigureBoxstyles"/>
            </w:pPr>
          </w:p>
        </w:tc>
        <w:tc>
          <w:tcPr>
            <w:tcW w:w="1319" w:type="pct"/>
            <w:shd w:val="clear" w:color="000000" w:fill="FFFFFF"/>
            <w:noWrap/>
            <w:hideMark/>
          </w:tcPr>
          <w:p w14:paraId="69A14816" w14:textId="77777777" w:rsidR="003A7339" w:rsidRPr="00612533" w:rsidRDefault="003A7339" w:rsidP="00BB6A36">
            <w:pPr>
              <w:pStyle w:val="72TabletextTablesTableFigureBoxstyles"/>
            </w:pPr>
            <w:r w:rsidRPr="00612533">
              <w:t>Total</w:t>
            </w:r>
          </w:p>
        </w:tc>
        <w:tc>
          <w:tcPr>
            <w:tcW w:w="774" w:type="pct"/>
            <w:shd w:val="clear" w:color="000000" w:fill="FFFFFF"/>
            <w:noWrap/>
            <w:hideMark/>
          </w:tcPr>
          <w:p w14:paraId="6B5771DF" w14:textId="77777777" w:rsidR="003A7339" w:rsidRPr="00612533" w:rsidRDefault="003A7339" w:rsidP="00BB6A36">
            <w:pPr>
              <w:pStyle w:val="72TabletextTablesTableFigureBoxstyles"/>
            </w:pPr>
            <w:r w:rsidRPr="00612533">
              <w:t>£173,534</w:t>
            </w:r>
          </w:p>
        </w:tc>
        <w:tc>
          <w:tcPr>
            <w:tcW w:w="862" w:type="pct"/>
            <w:shd w:val="clear" w:color="000000" w:fill="FFFFFF"/>
            <w:noWrap/>
            <w:hideMark/>
          </w:tcPr>
          <w:p w14:paraId="14B857D9" w14:textId="77777777" w:rsidR="003A7339" w:rsidRPr="00612533" w:rsidRDefault="003A7339" w:rsidP="00BB6A36">
            <w:pPr>
              <w:pStyle w:val="72TabletextTablesTableFigureBoxstyles"/>
            </w:pPr>
            <w:r w:rsidRPr="00612533">
              <w:t>£10.00</w:t>
            </w:r>
          </w:p>
        </w:tc>
        <w:tc>
          <w:tcPr>
            <w:tcW w:w="839" w:type="pct"/>
            <w:shd w:val="clear" w:color="000000" w:fill="FFFFFF"/>
            <w:noWrap/>
            <w:hideMark/>
          </w:tcPr>
          <w:p w14:paraId="7F0EDF98" w14:textId="77777777" w:rsidR="003A7339" w:rsidRPr="00612533" w:rsidRDefault="003A7339" w:rsidP="00BB6A36">
            <w:pPr>
              <w:pStyle w:val="72TabletextTablesTableFigureBoxstyles"/>
            </w:pPr>
            <w:r w:rsidRPr="00612533">
              <w:t>£1.00</w:t>
            </w:r>
          </w:p>
        </w:tc>
      </w:tr>
      <w:tr w:rsidR="003A7339" w:rsidRPr="00612533" w14:paraId="55550875" w14:textId="77777777" w:rsidTr="00BB6A36">
        <w:trPr>
          <w:trHeight w:val="288"/>
        </w:trPr>
        <w:tc>
          <w:tcPr>
            <w:tcW w:w="1207" w:type="pct"/>
            <w:shd w:val="clear" w:color="000000" w:fill="FFFFFF"/>
            <w:noWrap/>
            <w:hideMark/>
          </w:tcPr>
          <w:p w14:paraId="62869F1E" w14:textId="77777777" w:rsidR="003A7339" w:rsidRPr="00A55D39" w:rsidRDefault="003A7339" w:rsidP="00BB6A36">
            <w:pPr>
              <w:pStyle w:val="72TabletextTablesTableFigureBoxstyles"/>
            </w:pPr>
            <w:r w:rsidRPr="00A55D39">
              <w:t>Grading (P3-P6)</w:t>
            </w:r>
          </w:p>
        </w:tc>
        <w:tc>
          <w:tcPr>
            <w:tcW w:w="1319" w:type="pct"/>
            <w:shd w:val="clear" w:color="000000" w:fill="FFFFFF"/>
            <w:noWrap/>
            <w:hideMark/>
          </w:tcPr>
          <w:p w14:paraId="61933536" w14:textId="77777777" w:rsidR="003A7339" w:rsidRPr="00612533" w:rsidRDefault="003A7339" w:rsidP="00BB6A36">
            <w:pPr>
              <w:pStyle w:val="72TabletextTablesTableFigureBoxstyles"/>
            </w:pPr>
            <w:r w:rsidRPr="00612533">
              <w:t>Staff</w:t>
            </w:r>
          </w:p>
        </w:tc>
        <w:tc>
          <w:tcPr>
            <w:tcW w:w="774" w:type="pct"/>
            <w:shd w:val="clear" w:color="000000" w:fill="FFFFFF"/>
            <w:noWrap/>
            <w:hideMark/>
          </w:tcPr>
          <w:p w14:paraId="676D475C" w14:textId="77777777" w:rsidR="003A7339" w:rsidRPr="00612533" w:rsidRDefault="003A7339" w:rsidP="00BB6A36">
            <w:pPr>
              <w:pStyle w:val="72TabletextTablesTableFigureBoxstyles"/>
            </w:pPr>
            <w:r w:rsidRPr="00612533">
              <w:t>£117,234</w:t>
            </w:r>
          </w:p>
        </w:tc>
        <w:tc>
          <w:tcPr>
            <w:tcW w:w="862" w:type="pct"/>
            <w:shd w:val="clear" w:color="000000" w:fill="FFFFFF"/>
            <w:noWrap/>
            <w:hideMark/>
          </w:tcPr>
          <w:p w14:paraId="66578018" w14:textId="77777777" w:rsidR="003A7339" w:rsidRPr="00612533" w:rsidRDefault="003A7339" w:rsidP="00BB6A36">
            <w:pPr>
              <w:pStyle w:val="72TabletextTablesTableFigureBoxstyles"/>
            </w:pPr>
            <w:r w:rsidRPr="00612533">
              <w:t>£7.00</w:t>
            </w:r>
          </w:p>
        </w:tc>
        <w:tc>
          <w:tcPr>
            <w:tcW w:w="839" w:type="pct"/>
            <w:shd w:val="clear" w:color="000000" w:fill="FFFFFF"/>
            <w:noWrap/>
            <w:hideMark/>
          </w:tcPr>
          <w:p w14:paraId="45D9F33B" w14:textId="77777777" w:rsidR="003A7339" w:rsidRPr="00612533" w:rsidRDefault="003A7339" w:rsidP="00BB6A36">
            <w:pPr>
              <w:pStyle w:val="72TabletextTablesTableFigureBoxstyles"/>
            </w:pPr>
            <w:r w:rsidRPr="00612533">
              <w:t>£0.00</w:t>
            </w:r>
          </w:p>
        </w:tc>
      </w:tr>
      <w:tr w:rsidR="003A7339" w:rsidRPr="00612533" w14:paraId="28B84872" w14:textId="77777777" w:rsidTr="00BB6A36">
        <w:trPr>
          <w:trHeight w:val="288"/>
        </w:trPr>
        <w:tc>
          <w:tcPr>
            <w:tcW w:w="1207" w:type="pct"/>
            <w:shd w:val="clear" w:color="000000" w:fill="FFFFFF"/>
            <w:noWrap/>
            <w:hideMark/>
          </w:tcPr>
          <w:p w14:paraId="3A324B2B" w14:textId="77777777" w:rsidR="003A7339" w:rsidRPr="00A55D39" w:rsidRDefault="003A7339" w:rsidP="00BB6A36">
            <w:pPr>
              <w:pStyle w:val="72TabletextTablesTableFigureBoxstyles"/>
            </w:pPr>
            <w:r w:rsidRPr="00A55D39">
              <w:t>Total NHS cost</w:t>
            </w:r>
          </w:p>
        </w:tc>
        <w:tc>
          <w:tcPr>
            <w:tcW w:w="1319" w:type="pct"/>
            <w:shd w:val="clear" w:color="000000" w:fill="FFFFFF"/>
            <w:noWrap/>
            <w:hideMark/>
          </w:tcPr>
          <w:p w14:paraId="367A8238" w14:textId="77777777" w:rsidR="003A7339" w:rsidRPr="00612533" w:rsidRDefault="003A7339" w:rsidP="00BB6A36">
            <w:pPr>
              <w:pStyle w:val="72TabletextTablesTableFigureBoxstyles"/>
            </w:pPr>
          </w:p>
        </w:tc>
        <w:tc>
          <w:tcPr>
            <w:tcW w:w="774" w:type="pct"/>
            <w:shd w:val="clear" w:color="000000" w:fill="FFFFFF"/>
            <w:noWrap/>
            <w:hideMark/>
          </w:tcPr>
          <w:p w14:paraId="14E270C5" w14:textId="77777777" w:rsidR="003A7339" w:rsidRPr="00612533" w:rsidRDefault="003A7339" w:rsidP="00BB6A36">
            <w:pPr>
              <w:pStyle w:val="72TabletextTablesTableFigureBoxstyles"/>
            </w:pPr>
            <w:r w:rsidRPr="00612533">
              <w:t>£559,528</w:t>
            </w:r>
          </w:p>
        </w:tc>
        <w:tc>
          <w:tcPr>
            <w:tcW w:w="862" w:type="pct"/>
            <w:shd w:val="clear" w:color="000000" w:fill="FFFFFF"/>
            <w:noWrap/>
            <w:hideMark/>
          </w:tcPr>
          <w:p w14:paraId="4E0CE18C" w14:textId="77777777" w:rsidR="003A7339" w:rsidRPr="00612533" w:rsidRDefault="003A7339" w:rsidP="00BB6A36">
            <w:pPr>
              <w:pStyle w:val="72TabletextTablesTableFigureBoxstyles"/>
            </w:pPr>
            <w:r w:rsidRPr="00612533">
              <w:t>£28.73</w:t>
            </w:r>
          </w:p>
        </w:tc>
        <w:tc>
          <w:tcPr>
            <w:tcW w:w="839" w:type="pct"/>
            <w:shd w:val="clear" w:color="000000" w:fill="FFFFFF"/>
            <w:noWrap/>
            <w:hideMark/>
          </w:tcPr>
          <w:p w14:paraId="5F35A999" w14:textId="77777777" w:rsidR="003A7339" w:rsidRPr="00612533" w:rsidRDefault="003A7339" w:rsidP="00BB6A36">
            <w:pPr>
              <w:pStyle w:val="72TabletextTablesTableFigureBoxstyles"/>
            </w:pPr>
            <w:r w:rsidRPr="00612533">
              <w:t>£12.73</w:t>
            </w:r>
          </w:p>
        </w:tc>
      </w:tr>
      <w:tr w:rsidR="003A7339" w:rsidRPr="00612533" w14:paraId="3E53EF8E" w14:textId="77777777" w:rsidTr="00BB6A36">
        <w:trPr>
          <w:trHeight w:val="300"/>
        </w:trPr>
        <w:tc>
          <w:tcPr>
            <w:tcW w:w="1207" w:type="pct"/>
            <w:vMerge w:val="restart"/>
            <w:shd w:val="clear" w:color="000000" w:fill="FFFFFF"/>
            <w:hideMark/>
          </w:tcPr>
          <w:p w14:paraId="40C00C8A" w14:textId="77777777" w:rsidR="003A7339" w:rsidRPr="0098062D" w:rsidRDefault="003A7339" w:rsidP="00BB6A36">
            <w:pPr>
              <w:pStyle w:val="72TabletextTablesTableFigureBoxstyles"/>
            </w:pPr>
            <w:r w:rsidRPr="0098062D">
              <w:t>Societal costs associated with screening attendanc</w:t>
            </w:r>
            <w:r>
              <w:t>e</w:t>
            </w:r>
          </w:p>
        </w:tc>
        <w:tc>
          <w:tcPr>
            <w:tcW w:w="1319" w:type="pct"/>
            <w:shd w:val="clear" w:color="000000" w:fill="FFFFFF"/>
            <w:noWrap/>
            <w:hideMark/>
          </w:tcPr>
          <w:p w14:paraId="22ADDCC8" w14:textId="77777777" w:rsidR="003A7339" w:rsidRPr="00612533" w:rsidRDefault="003A7339" w:rsidP="00BB6A36">
            <w:pPr>
              <w:pStyle w:val="72TabletextTablesTableFigureBoxstyles"/>
            </w:pPr>
            <w:r w:rsidRPr="00612533">
              <w:t>Patient-borne costs</w:t>
            </w:r>
          </w:p>
        </w:tc>
        <w:tc>
          <w:tcPr>
            <w:tcW w:w="774" w:type="pct"/>
            <w:shd w:val="clear" w:color="000000" w:fill="FFFFFF"/>
            <w:noWrap/>
            <w:hideMark/>
          </w:tcPr>
          <w:p w14:paraId="02FBA58C" w14:textId="77777777" w:rsidR="003A7339" w:rsidRPr="00612533" w:rsidRDefault="003A7339" w:rsidP="00BB6A36">
            <w:pPr>
              <w:pStyle w:val="72TabletextTablesTableFigureBoxstyles"/>
            </w:pPr>
            <w:r w:rsidRPr="00612533">
              <w:t>-</w:t>
            </w:r>
          </w:p>
        </w:tc>
        <w:tc>
          <w:tcPr>
            <w:tcW w:w="862" w:type="pct"/>
            <w:shd w:val="clear" w:color="000000" w:fill="FFFFFF"/>
            <w:noWrap/>
            <w:hideMark/>
          </w:tcPr>
          <w:p w14:paraId="0B0AAAE1" w14:textId="77777777" w:rsidR="003A7339" w:rsidRPr="00612533" w:rsidRDefault="003A7339" w:rsidP="00BB6A36">
            <w:pPr>
              <w:pStyle w:val="72TabletextTablesTableFigureBoxstyles"/>
            </w:pPr>
            <w:r w:rsidRPr="00612533">
              <w:t>£2.64</w:t>
            </w:r>
          </w:p>
        </w:tc>
        <w:tc>
          <w:tcPr>
            <w:tcW w:w="839" w:type="pct"/>
            <w:shd w:val="clear" w:color="000000" w:fill="FFFFFF"/>
            <w:noWrap/>
            <w:hideMark/>
          </w:tcPr>
          <w:p w14:paraId="334A2400" w14:textId="77777777" w:rsidR="003A7339" w:rsidRPr="00612533" w:rsidRDefault="003A7339" w:rsidP="00BB6A36">
            <w:pPr>
              <w:pStyle w:val="72TabletextTablesTableFigureBoxstyles"/>
            </w:pPr>
            <w:r w:rsidRPr="00612533">
              <w:t>-</w:t>
            </w:r>
          </w:p>
        </w:tc>
      </w:tr>
      <w:tr w:rsidR="003A7339" w:rsidRPr="00612533" w14:paraId="3D2DFA74" w14:textId="77777777" w:rsidTr="00BB6A36">
        <w:trPr>
          <w:trHeight w:val="459"/>
        </w:trPr>
        <w:tc>
          <w:tcPr>
            <w:tcW w:w="1207" w:type="pct"/>
            <w:vMerge/>
            <w:shd w:val="clear" w:color="000000" w:fill="FFFFFF"/>
            <w:noWrap/>
            <w:hideMark/>
          </w:tcPr>
          <w:p w14:paraId="3519E3D4" w14:textId="77777777" w:rsidR="003A7339" w:rsidRPr="00A55D39" w:rsidRDefault="003A7339" w:rsidP="00BB6A36">
            <w:pPr>
              <w:pStyle w:val="72TabletextTablesTableFigureBoxstyles"/>
            </w:pPr>
          </w:p>
        </w:tc>
        <w:tc>
          <w:tcPr>
            <w:tcW w:w="1319" w:type="pct"/>
            <w:shd w:val="clear" w:color="000000" w:fill="FFFFFF"/>
            <w:noWrap/>
            <w:hideMark/>
          </w:tcPr>
          <w:p w14:paraId="3D4617E1" w14:textId="77777777" w:rsidR="003A7339" w:rsidRPr="00612533" w:rsidRDefault="003A7339" w:rsidP="00BB6A36">
            <w:pPr>
              <w:pStyle w:val="72TabletextTablesTableFigureBoxstyles"/>
            </w:pPr>
            <w:r w:rsidRPr="00612533">
              <w:t>Productivity loss</w:t>
            </w:r>
          </w:p>
        </w:tc>
        <w:tc>
          <w:tcPr>
            <w:tcW w:w="774" w:type="pct"/>
            <w:shd w:val="clear" w:color="000000" w:fill="FFFFFF"/>
            <w:noWrap/>
            <w:hideMark/>
          </w:tcPr>
          <w:p w14:paraId="450EE0BD" w14:textId="77777777" w:rsidR="003A7339" w:rsidRPr="00612533" w:rsidRDefault="003A7339" w:rsidP="00BB6A36">
            <w:pPr>
              <w:pStyle w:val="72TabletextTablesTableFigureBoxstyles"/>
            </w:pPr>
            <w:r w:rsidRPr="00612533">
              <w:t>-</w:t>
            </w:r>
          </w:p>
        </w:tc>
        <w:tc>
          <w:tcPr>
            <w:tcW w:w="862" w:type="pct"/>
            <w:shd w:val="clear" w:color="000000" w:fill="FFFFFF"/>
            <w:noWrap/>
            <w:hideMark/>
          </w:tcPr>
          <w:p w14:paraId="66D08FDE" w14:textId="77777777" w:rsidR="003A7339" w:rsidRPr="00612533" w:rsidRDefault="003A7339" w:rsidP="00BB6A36">
            <w:pPr>
              <w:pStyle w:val="72TabletextTablesTableFigureBoxstyles"/>
            </w:pPr>
            <w:r w:rsidRPr="00612533">
              <w:t>£6.36</w:t>
            </w:r>
          </w:p>
        </w:tc>
        <w:tc>
          <w:tcPr>
            <w:tcW w:w="839" w:type="pct"/>
            <w:shd w:val="clear" w:color="000000" w:fill="FFFFFF"/>
            <w:noWrap/>
            <w:hideMark/>
          </w:tcPr>
          <w:p w14:paraId="6A2C365A" w14:textId="77777777" w:rsidR="003A7339" w:rsidRPr="00612533" w:rsidRDefault="003A7339" w:rsidP="00BB6A36">
            <w:pPr>
              <w:pStyle w:val="72TabletextTablesTableFigureBoxstyles"/>
            </w:pPr>
            <w:r w:rsidRPr="00612533">
              <w:t>-</w:t>
            </w:r>
          </w:p>
        </w:tc>
      </w:tr>
      <w:tr w:rsidR="003A7339" w:rsidRPr="00612533" w14:paraId="1CDCCF97" w14:textId="77777777" w:rsidTr="00BB6A36">
        <w:trPr>
          <w:trHeight w:val="288"/>
        </w:trPr>
        <w:tc>
          <w:tcPr>
            <w:tcW w:w="1207" w:type="pct"/>
            <w:shd w:val="clear" w:color="000000" w:fill="FFFFFF"/>
            <w:noWrap/>
            <w:vAlign w:val="center"/>
            <w:hideMark/>
          </w:tcPr>
          <w:p w14:paraId="27EE133A" w14:textId="77777777" w:rsidR="003A7339" w:rsidRPr="00A55D39" w:rsidRDefault="003A7339" w:rsidP="00BB6A36">
            <w:pPr>
              <w:pStyle w:val="72TabletextTablesTableFigureBoxstyles"/>
            </w:pPr>
            <w:r w:rsidRPr="00A55D39">
              <w:t>Total societal cost</w:t>
            </w:r>
          </w:p>
        </w:tc>
        <w:tc>
          <w:tcPr>
            <w:tcW w:w="1319" w:type="pct"/>
            <w:shd w:val="clear" w:color="000000" w:fill="FFFFFF"/>
            <w:noWrap/>
            <w:vAlign w:val="center"/>
            <w:hideMark/>
          </w:tcPr>
          <w:p w14:paraId="73645ECD" w14:textId="77777777" w:rsidR="003A7339" w:rsidRPr="00612533" w:rsidRDefault="003A7339" w:rsidP="00BB6A36">
            <w:pPr>
              <w:pStyle w:val="72TabletextTablesTableFigureBoxstyles"/>
            </w:pPr>
          </w:p>
        </w:tc>
        <w:tc>
          <w:tcPr>
            <w:tcW w:w="774" w:type="pct"/>
            <w:shd w:val="clear" w:color="000000" w:fill="FFFFFF"/>
            <w:noWrap/>
            <w:vAlign w:val="center"/>
            <w:hideMark/>
          </w:tcPr>
          <w:p w14:paraId="6C95CA4B" w14:textId="77777777" w:rsidR="003A7339" w:rsidRPr="00612533" w:rsidRDefault="003A7339" w:rsidP="00BB6A36">
            <w:pPr>
              <w:pStyle w:val="72TabletextTablesTableFigureBoxstyles"/>
            </w:pPr>
            <w:r w:rsidRPr="00612533">
              <w:t>-</w:t>
            </w:r>
          </w:p>
        </w:tc>
        <w:tc>
          <w:tcPr>
            <w:tcW w:w="862" w:type="pct"/>
            <w:shd w:val="clear" w:color="000000" w:fill="FFFFFF"/>
            <w:noWrap/>
            <w:vAlign w:val="center"/>
            <w:hideMark/>
          </w:tcPr>
          <w:p w14:paraId="497E87C5" w14:textId="77777777" w:rsidR="003A7339" w:rsidRPr="00612533" w:rsidRDefault="003A7339" w:rsidP="00BB6A36">
            <w:pPr>
              <w:pStyle w:val="72TabletextTablesTableFigureBoxstyles"/>
            </w:pPr>
            <w:r w:rsidRPr="00612533">
              <w:t>£9.00</w:t>
            </w:r>
          </w:p>
        </w:tc>
        <w:tc>
          <w:tcPr>
            <w:tcW w:w="839" w:type="pct"/>
            <w:shd w:val="clear" w:color="000000" w:fill="FFFFFF"/>
            <w:noWrap/>
            <w:vAlign w:val="center"/>
            <w:hideMark/>
          </w:tcPr>
          <w:p w14:paraId="162B7965" w14:textId="77777777" w:rsidR="003A7339" w:rsidRPr="00612533" w:rsidRDefault="003A7339" w:rsidP="00BB6A36">
            <w:pPr>
              <w:pStyle w:val="72TabletextTablesTableFigureBoxstyles"/>
            </w:pPr>
            <w:r w:rsidRPr="00612533">
              <w:t>-</w:t>
            </w:r>
          </w:p>
        </w:tc>
      </w:tr>
      <w:tr w:rsidR="003A7339" w:rsidRPr="00612533" w14:paraId="6CC30B4A" w14:textId="77777777" w:rsidTr="00BB6A36">
        <w:trPr>
          <w:trHeight w:val="288"/>
        </w:trPr>
        <w:tc>
          <w:tcPr>
            <w:tcW w:w="1207" w:type="pct"/>
            <w:vMerge w:val="restart"/>
            <w:shd w:val="clear" w:color="000000" w:fill="FFFFFF"/>
            <w:noWrap/>
            <w:hideMark/>
          </w:tcPr>
          <w:p w14:paraId="5E149AA9" w14:textId="77777777" w:rsidR="003A7339" w:rsidRPr="00A55D39" w:rsidRDefault="003A7339" w:rsidP="00BB6A36">
            <w:pPr>
              <w:pStyle w:val="72TabletextTablesTableFigureBoxstyles"/>
            </w:pPr>
            <w:r>
              <w:t xml:space="preserve">RCE </w:t>
            </w:r>
            <w:r w:rsidRPr="00A55D39">
              <w:t>costs</w:t>
            </w:r>
          </w:p>
        </w:tc>
        <w:tc>
          <w:tcPr>
            <w:tcW w:w="1319" w:type="pct"/>
            <w:shd w:val="clear" w:color="000000" w:fill="FFFFFF"/>
            <w:noWrap/>
            <w:hideMark/>
          </w:tcPr>
          <w:p w14:paraId="577E382F" w14:textId="77777777" w:rsidR="003A7339" w:rsidRPr="00612533" w:rsidRDefault="003A7339" w:rsidP="00BB6A36">
            <w:pPr>
              <w:pStyle w:val="72TabletextTablesTableFigureBoxstyles"/>
            </w:pPr>
          </w:p>
        </w:tc>
        <w:tc>
          <w:tcPr>
            <w:tcW w:w="774" w:type="pct"/>
            <w:shd w:val="clear" w:color="000000" w:fill="FFFFFF"/>
            <w:noWrap/>
            <w:hideMark/>
          </w:tcPr>
          <w:p w14:paraId="203E4768" w14:textId="77777777" w:rsidR="003A7339" w:rsidRPr="00612533" w:rsidRDefault="003A7339" w:rsidP="00BB6A36">
            <w:pPr>
              <w:pStyle w:val="72TabletextTablesTableFigureBoxstyles"/>
            </w:pPr>
            <w:r w:rsidRPr="00612533">
              <w:t>Annual total</w:t>
            </w:r>
          </w:p>
        </w:tc>
        <w:tc>
          <w:tcPr>
            <w:tcW w:w="1701" w:type="pct"/>
            <w:gridSpan w:val="2"/>
            <w:shd w:val="clear" w:color="000000" w:fill="FFFFFF"/>
            <w:noWrap/>
            <w:hideMark/>
          </w:tcPr>
          <w:p w14:paraId="10461C94" w14:textId="77777777" w:rsidR="003A7339" w:rsidRPr="00612533" w:rsidRDefault="003A7339" w:rsidP="00BB6A36">
            <w:pPr>
              <w:pStyle w:val="72TabletextTablesTableFigureBoxstyles"/>
            </w:pPr>
            <w:r w:rsidRPr="00612533">
              <w:t xml:space="preserve">Per patient </w:t>
            </w:r>
          </w:p>
        </w:tc>
      </w:tr>
      <w:tr w:rsidR="003A7339" w:rsidRPr="00612533" w14:paraId="2F69F3D6" w14:textId="77777777" w:rsidTr="00BB6A36">
        <w:trPr>
          <w:trHeight w:val="448"/>
        </w:trPr>
        <w:tc>
          <w:tcPr>
            <w:tcW w:w="1207" w:type="pct"/>
            <w:vMerge/>
            <w:shd w:val="clear" w:color="000000" w:fill="FFFFFF"/>
            <w:noWrap/>
            <w:hideMark/>
          </w:tcPr>
          <w:p w14:paraId="11951890" w14:textId="77777777" w:rsidR="003A7339" w:rsidRPr="00A55D39" w:rsidRDefault="003A7339" w:rsidP="00BB6A36">
            <w:pPr>
              <w:pStyle w:val="72TabletextTablesTableFigureBoxstyles"/>
            </w:pPr>
          </w:p>
        </w:tc>
        <w:tc>
          <w:tcPr>
            <w:tcW w:w="1319" w:type="pct"/>
            <w:shd w:val="clear" w:color="000000" w:fill="FFFFFF"/>
            <w:noWrap/>
            <w:hideMark/>
          </w:tcPr>
          <w:p w14:paraId="1FDBF766" w14:textId="77777777" w:rsidR="003A7339" w:rsidRPr="00612533" w:rsidRDefault="003A7339" w:rsidP="00BB6A36">
            <w:pPr>
              <w:pStyle w:val="72TabletextTablesTableFigureBoxstyles"/>
            </w:pPr>
            <w:r w:rsidRPr="00612533">
              <w:t xml:space="preserve">Database administrator </w:t>
            </w:r>
          </w:p>
        </w:tc>
        <w:tc>
          <w:tcPr>
            <w:tcW w:w="774" w:type="pct"/>
            <w:shd w:val="clear" w:color="000000" w:fill="FFFFFF"/>
            <w:noWrap/>
            <w:hideMark/>
          </w:tcPr>
          <w:p w14:paraId="54AEC88A" w14:textId="77777777" w:rsidR="003A7339" w:rsidRPr="00612533" w:rsidRDefault="003A7339" w:rsidP="00BB6A36">
            <w:pPr>
              <w:pStyle w:val="72TabletextTablesTableFigureBoxstyles"/>
            </w:pPr>
            <w:r w:rsidRPr="00612533">
              <w:t>£34,000</w:t>
            </w:r>
          </w:p>
        </w:tc>
        <w:tc>
          <w:tcPr>
            <w:tcW w:w="1701" w:type="pct"/>
            <w:gridSpan w:val="2"/>
            <w:shd w:val="clear" w:color="000000" w:fill="FFFFFF"/>
            <w:noWrap/>
            <w:hideMark/>
          </w:tcPr>
          <w:p w14:paraId="505030B8" w14:textId="77777777" w:rsidR="003A7339" w:rsidRPr="00612533" w:rsidRDefault="003A7339" w:rsidP="00BB6A36">
            <w:pPr>
              <w:pStyle w:val="72TabletextTablesTableFigureBoxstyles"/>
            </w:pPr>
            <w:r w:rsidRPr="00612533">
              <w:t>£1.54</w:t>
            </w:r>
          </w:p>
        </w:tc>
      </w:tr>
      <w:tr w:rsidR="003A7339" w:rsidRPr="00612533" w14:paraId="51CE891B" w14:textId="77777777" w:rsidTr="00BB6A36">
        <w:trPr>
          <w:trHeight w:val="288"/>
        </w:trPr>
        <w:tc>
          <w:tcPr>
            <w:tcW w:w="1207" w:type="pct"/>
            <w:vMerge/>
            <w:shd w:val="clear" w:color="000000" w:fill="FFFFFF"/>
            <w:noWrap/>
            <w:hideMark/>
          </w:tcPr>
          <w:p w14:paraId="0EBC2F4A" w14:textId="77777777" w:rsidR="003A7339" w:rsidRPr="00A55D39" w:rsidRDefault="003A7339" w:rsidP="00BB6A36">
            <w:pPr>
              <w:pStyle w:val="72TabletextTablesTableFigureBoxstyles"/>
            </w:pPr>
          </w:p>
        </w:tc>
        <w:tc>
          <w:tcPr>
            <w:tcW w:w="1319" w:type="pct"/>
            <w:shd w:val="clear" w:color="000000" w:fill="FFFFFF"/>
            <w:noWrap/>
            <w:hideMark/>
          </w:tcPr>
          <w:p w14:paraId="646ED57D" w14:textId="77777777" w:rsidR="003A7339" w:rsidRPr="00612533" w:rsidRDefault="003A7339" w:rsidP="00BB6A36">
            <w:pPr>
              <w:pStyle w:val="72TabletextTablesTableFigureBoxstyles"/>
            </w:pPr>
            <w:r w:rsidRPr="00612533">
              <w:t>CCG administrator (20% FTE)</w:t>
            </w:r>
          </w:p>
        </w:tc>
        <w:tc>
          <w:tcPr>
            <w:tcW w:w="774" w:type="pct"/>
            <w:shd w:val="clear" w:color="000000" w:fill="FFFFFF"/>
            <w:noWrap/>
            <w:hideMark/>
          </w:tcPr>
          <w:p w14:paraId="0B0111AD" w14:textId="77777777" w:rsidR="003A7339" w:rsidRPr="00612533" w:rsidRDefault="003A7339" w:rsidP="00BB6A36">
            <w:pPr>
              <w:pStyle w:val="72TabletextTablesTableFigureBoxstyles"/>
            </w:pPr>
            <w:r w:rsidRPr="00612533">
              <w:t>£6,000</w:t>
            </w:r>
          </w:p>
        </w:tc>
        <w:tc>
          <w:tcPr>
            <w:tcW w:w="1701" w:type="pct"/>
            <w:gridSpan w:val="2"/>
            <w:shd w:val="clear" w:color="000000" w:fill="FFFFFF"/>
            <w:noWrap/>
            <w:hideMark/>
          </w:tcPr>
          <w:p w14:paraId="430FD797" w14:textId="77777777" w:rsidR="003A7339" w:rsidRPr="00612533" w:rsidRDefault="003A7339" w:rsidP="00BB6A36">
            <w:pPr>
              <w:pStyle w:val="72TabletextTablesTableFigureBoxstyles"/>
            </w:pPr>
            <w:r w:rsidRPr="00612533">
              <w:t>£0.27</w:t>
            </w:r>
          </w:p>
        </w:tc>
      </w:tr>
      <w:tr w:rsidR="003A7339" w:rsidRPr="00612533" w14:paraId="2BB1C467" w14:textId="77777777" w:rsidTr="00BB6A36">
        <w:trPr>
          <w:trHeight w:val="315"/>
        </w:trPr>
        <w:tc>
          <w:tcPr>
            <w:tcW w:w="1207" w:type="pct"/>
            <w:vMerge/>
            <w:shd w:val="clear" w:color="000000" w:fill="FFFFFF"/>
            <w:noWrap/>
            <w:hideMark/>
          </w:tcPr>
          <w:p w14:paraId="7B6EB50F" w14:textId="77777777" w:rsidR="003A7339" w:rsidRPr="00612533" w:rsidRDefault="003A7339" w:rsidP="00BB6A36">
            <w:pPr>
              <w:pStyle w:val="72TabletextTablesTableFigureBoxstyles"/>
            </w:pPr>
          </w:p>
        </w:tc>
        <w:tc>
          <w:tcPr>
            <w:tcW w:w="1319" w:type="pct"/>
            <w:shd w:val="clear" w:color="000000" w:fill="FFFFFF"/>
            <w:noWrap/>
            <w:hideMark/>
          </w:tcPr>
          <w:p w14:paraId="61250200" w14:textId="77777777" w:rsidR="003A7339" w:rsidRPr="00612533" w:rsidRDefault="003A7339" w:rsidP="00BB6A36">
            <w:pPr>
              <w:pStyle w:val="72TabletextTablesTableFigureBoxstyles"/>
            </w:pPr>
            <w:r>
              <w:t>RCE</w:t>
            </w:r>
            <w:r w:rsidRPr="00612533">
              <w:t xml:space="preserve"> total</w:t>
            </w:r>
          </w:p>
        </w:tc>
        <w:tc>
          <w:tcPr>
            <w:tcW w:w="774" w:type="pct"/>
            <w:shd w:val="clear" w:color="000000" w:fill="FFFFFF"/>
            <w:noWrap/>
            <w:hideMark/>
          </w:tcPr>
          <w:p w14:paraId="63CA9616" w14:textId="77777777" w:rsidR="003A7339" w:rsidRPr="00612533" w:rsidRDefault="003A7339" w:rsidP="00BB6A36">
            <w:pPr>
              <w:pStyle w:val="72TabletextTablesTableFigureBoxstyles"/>
            </w:pPr>
            <w:r w:rsidRPr="00612533">
              <w:t>£40,000</w:t>
            </w:r>
          </w:p>
        </w:tc>
        <w:tc>
          <w:tcPr>
            <w:tcW w:w="1701" w:type="pct"/>
            <w:gridSpan w:val="2"/>
            <w:shd w:val="clear" w:color="000000" w:fill="FFFFFF"/>
            <w:noWrap/>
            <w:hideMark/>
          </w:tcPr>
          <w:p w14:paraId="6DECACE5" w14:textId="77777777" w:rsidR="003A7339" w:rsidRPr="00612533" w:rsidRDefault="003A7339" w:rsidP="00BB6A36">
            <w:pPr>
              <w:pStyle w:val="72TabletextTablesTableFigureBoxstyles"/>
            </w:pPr>
            <w:r w:rsidRPr="00612533">
              <w:t>£1.81</w:t>
            </w:r>
          </w:p>
        </w:tc>
      </w:tr>
      <w:tr w:rsidR="003A7339" w:rsidRPr="00612533" w14:paraId="6F6E9F2A" w14:textId="77777777" w:rsidTr="00BB6A36">
        <w:trPr>
          <w:trHeight w:val="288"/>
        </w:trPr>
        <w:tc>
          <w:tcPr>
            <w:tcW w:w="5000" w:type="pct"/>
            <w:gridSpan w:val="5"/>
            <w:shd w:val="clear" w:color="auto" w:fill="D6E3BC"/>
            <w:noWrap/>
          </w:tcPr>
          <w:p w14:paraId="5DC87CF5" w14:textId="77777777" w:rsidR="003A7339" w:rsidRDefault="003A7339" w:rsidP="00BB6A36">
            <w:pPr>
              <w:pStyle w:val="75TablenotesTablesTableFigureBoxstyles"/>
            </w:pPr>
            <w:r w:rsidRPr="00612533">
              <w:t>Not all values sum perfectly due to rounding. Estimated costs to run and maintain a data warehouse and risk engine based on Liverpool eligible population of 22,099. Excludes start-up costs.</w:t>
            </w:r>
            <w:r>
              <w:t xml:space="preserve"> </w:t>
            </w:r>
          </w:p>
        </w:tc>
      </w:tr>
    </w:tbl>
    <w:p w14:paraId="01DCF823" w14:textId="77777777" w:rsidR="003A7339" w:rsidRDefault="003A7339" w:rsidP="003A7339">
      <w:pPr>
        <w:pStyle w:val="602TextfoTextstylesTextstyles"/>
      </w:pPr>
      <w:r w:rsidRPr="00C97496">
        <w:t xml:space="preserve">The </w:t>
      </w:r>
      <w:r>
        <w:t xml:space="preserve">estimated </w:t>
      </w:r>
      <w:r w:rsidRPr="00C97496">
        <w:t xml:space="preserve">cost of running the </w:t>
      </w:r>
      <w:r>
        <w:t>RCE</w:t>
      </w:r>
      <w:r w:rsidRPr="00C97496">
        <w:t xml:space="preserve"> w</w:t>
      </w:r>
      <w:r>
        <w:t>as</w:t>
      </w:r>
      <w:r w:rsidRPr="00C97496">
        <w:t xml:space="preserve"> £40,000 per annum</w:t>
      </w:r>
      <w:r>
        <w:t xml:space="preserve"> </w:t>
      </w:r>
      <w:r w:rsidRPr="00C97496">
        <w:t xml:space="preserve">for a total screen population of 22,099 </w:t>
      </w:r>
      <w:r w:rsidRPr="00C97496">
        <w:lastRenderedPageBreak/>
        <w:t>in Liverpool</w:t>
      </w:r>
      <w:r>
        <w:t xml:space="preserve"> allocated to the </w:t>
      </w:r>
      <w:r w:rsidRPr="00C97496">
        <w:t>intervention ar</w:t>
      </w:r>
      <w:r>
        <w:t xml:space="preserve">m as </w:t>
      </w:r>
      <w:r w:rsidRPr="00C97496">
        <w:t xml:space="preserve">£1.81 per person. </w:t>
      </w:r>
    </w:p>
    <w:p w14:paraId="1527FD28" w14:textId="77777777" w:rsidR="003A7339" w:rsidRDefault="003A7339" w:rsidP="003A7339">
      <w:pPr>
        <w:pStyle w:val="602TextfoTextstylesTextstyles"/>
        <w:rPr>
          <w:rFonts w:cs="Times New Roman"/>
        </w:rPr>
      </w:pPr>
      <w:r w:rsidRPr="004716BE">
        <w:rPr>
          <w:i/>
          <w:iCs/>
          <w:color w:val="FF0000"/>
        </w:rPr>
        <w:t>Table 7</w:t>
      </w:r>
      <w:r>
        <w:t xml:space="preserve"> shows summary health economic and cost effectiveness data. Mean incremental QALY scores did not show a statistically significant</w:t>
      </w:r>
      <w:r w:rsidRPr="007F17F4">
        <w:t xml:space="preserve"> difference</w:t>
      </w:r>
      <w:r>
        <w:t xml:space="preserve"> between the trial arms </w:t>
      </w:r>
      <w:r w:rsidRPr="009306E0">
        <w:t xml:space="preserve">(EQ-5D 0.006 (95%CI −0.039, 0.06), EuroQol Visual Analogue Score 0.004 (95% CI −0.049, 0.052) and HUI3 −0.017 (95% CI </w:t>
      </w:r>
      <w:r>
        <w:t>−0.083, 0.04). We observed i</w:t>
      </w:r>
      <w:r w:rsidRPr="007F17F4">
        <w:t xml:space="preserve">ncremental cost savings per participant </w:t>
      </w:r>
      <w:r>
        <w:t>of £17.34 (17.02 to 17.67) from a</w:t>
      </w:r>
      <w:r w:rsidRPr="007F17F4">
        <w:t xml:space="preserve"> </w:t>
      </w:r>
      <w:r>
        <w:t xml:space="preserve">NHS perspective (not including treatment costs) corresponding to a potential reduction in total programme costs of 20% (from £193,983 to £154,386), and £23.11 (22.73 to 23.53) from a societal perspective, and an INMB </w:t>
      </w:r>
      <w:r w:rsidRPr="008F4A8C">
        <w:t>for the EQ-5D-5L of £73</w:t>
      </w:r>
      <w:r>
        <w:t>6</w:t>
      </w:r>
      <w:r w:rsidRPr="008F4A8C">
        <w:t xml:space="preserve"> (-2</w:t>
      </w:r>
      <w:r>
        <w:t>39</w:t>
      </w:r>
      <w:r w:rsidRPr="008F4A8C">
        <w:t xml:space="preserve"> to 171</w:t>
      </w:r>
      <w:r>
        <w:t>8</w:t>
      </w:r>
      <w:r w:rsidRPr="008F4A8C">
        <w:t>) and £1</w:t>
      </w:r>
      <w:r>
        <w:t>78</w:t>
      </w:r>
      <w:r w:rsidRPr="008F4A8C">
        <w:t xml:space="preserve"> (-9</w:t>
      </w:r>
      <w:r>
        <w:t>19</w:t>
      </w:r>
      <w:r w:rsidRPr="008F4A8C">
        <w:t xml:space="preserve"> to 133</w:t>
      </w:r>
      <w:r>
        <w:t>8</w:t>
      </w:r>
      <w:r w:rsidRPr="008F4A8C">
        <w:t>) for the HUI3</w:t>
      </w:r>
      <w:r>
        <w:t xml:space="preserve"> £26.19 (24.41 to 27.87). </w:t>
      </w:r>
    </w:p>
    <w:p w14:paraId="3A27A1FA" w14:textId="77777777" w:rsidR="003A7339" w:rsidRPr="004716BE" w:rsidRDefault="003A7339" w:rsidP="003A7339">
      <w:pPr>
        <w:pStyle w:val="70TablelegendTablesTableFigureBoxstyles"/>
        <w:rPr>
          <w:rFonts w:eastAsia="SimSun"/>
        </w:rPr>
      </w:pPr>
      <w:bookmarkStart w:id="94" w:name="_Toc87626906"/>
      <w:r w:rsidRPr="004716BE">
        <w:rPr>
          <w:b/>
        </w:rPr>
        <w:t>TABLE 7</w:t>
      </w:r>
      <w:r w:rsidRPr="004716BE">
        <w:rPr>
          <w:b/>
        </w:rPr>
        <w:t> </w:t>
      </w:r>
      <w:r w:rsidRPr="004716BE">
        <w:rPr>
          <w:rFonts w:eastAsia="SimSun"/>
        </w:rPr>
        <w:t>Within-trial intention-to-treat QALYs and costs: individualised vs. annual screening</w:t>
      </w:r>
      <w:bookmarkEnd w:id="94"/>
    </w:p>
    <w:tbl>
      <w:tblPr>
        <w:tblW w:w="7247" w:type="dxa"/>
        <w:tblLook w:val="04A0" w:firstRow="1" w:lastRow="0" w:firstColumn="1" w:lastColumn="0" w:noHBand="0" w:noVBand="1"/>
      </w:tblPr>
      <w:tblGrid>
        <w:gridCol w:w="2285"/>
        <w:gridCol w:w="2503"/>
        <w:gridCol w:w="2459"/>
      </w:tblGrid>
      <w:tr w:rsidR="003A7339" w:rsidRPr="00F31293" w14:paraId="35DCF1EE" w14:textId="77777777" w:rsidTr="00BB6A36">
        <w:trPr>
          <w:trHeight w:val="318"/>
        </w:trPr>
        <w:tc>
          <w:tcPr>
            <w:tcW w:w="2285" w:type="dxa"/>
            <w:vMerge w:val="restart"/>
            <w:tcBorders>
              <w:left w:val="nil"/>
              <w:right w:val="nil"/>
            </w:tcBorders>
            <w:shd w:val="clear" w:color="auto" w:fill="92D050"/>
            <w:noWrap/>
            <w:vAlign w:val="center"/>
            <w:hideMark/>
          </w:tcPr>
          <w:p w14:paraId="1D7DD860" w14:textId="77777777" w:rsidR="003A7339" w:rsidRPr="00A253AA" w:rsidRDefault="003A7339" w:rsidP="00BB6A36">
            <w:pPr>
              <w:pStyle w:val="710TableheadTablesTableFigureBoxstyles"/>
            </w:pPr>
            <w:r w:rsidRPr="00A253AA">
              <w:t>Variable (n/N)</w:t>
            </w:r>
          </w:p>
        </w:tc>
        <w:tc>
          <w:tcPr>
            <w:tcW w:w="4962" w:type="dxa"/>
            <w:gridSpan w:val="2"/>
            <w:tcBorders>
              <w:top w:val="nil"/>
              <w:left w:val="nil"/>
              <w:right w:val="nil"/>
            </w:tcBorders>
            <w:shd w:val="clear" w:color="auto" w:fill="92D050"/>
            <w:noWrap/>
            <w:vAlign w:val="center"/>
            <w:hideMark/>
          </w:tcPr>
          <w:p w14:paraId="7FE2AB92" w14:textId="77777777" w:rsidR="003A7339" w:rsidRPr="00A253AA" w:rsidRDefault="003A7339" w:rsidP="00BB6A36">
            <w:pPr>
              <w:pStyle w:val="705TableheadgroupTablesTableFigureBoxstyles"/>
            </w:pPr>
            <w:r w:rsidRPr="00A253AA">
              <w:t>Mean difference (95% CI)</w:t>
            </w:r>
          </w:p>
        </w:tc>
      </w:tr>
      <w:tr w:rsidR="003A7339" w:rsidRPr="007A6A2D" w14:paraId="099F8395" w14:textId="77777777" w:rsidTr="00BB6A36">
        <w:trPr>
          <w:trHeight w:val="318"/>
        </w:trPr>
        <w:tc>
          <w:tcPr>
            <w:tcW w:w="2285" w:type="dxa"/>
            <w:vMerge/>
            <w:tcBorders>
              <w:left w:val="nil"/>
              <w:right w:val="nil"/>
            </w:tcBorders>
            <w:shd w:val="clear" w:color="auto" w:fill="92D050"/>
            <w:vAlign w:val="center"/>
            <w:hideMark/>
          </w:tcPr>
          <w:p w14:paraId="783A14E5" w14:textId="77777777" w:rsidR="003A7339" w:rsidRPr="007A6A2D" w:rsidRDefault="003A7339" w:rsidP="00BB6A36"/>
        </w:tc>
        <w:tc>
          <w:tcPr>
            <w:tcW w:w="2503" w:type="dxa"/>
            <w:tcBorders>
              <w:top w:val="nil"/>
              <w:left w:val="nil"/>
              <w:right w:val="nil"/>
            </w:tcBorders>
            <w:shd w:val="clear" w:color="auto" w:fill="92D050"/>
            <w:noWrap/>
            <w:vAlign w:val="center"/>
            <w:hideMark/>
          </w:tcPr>
          <w:p w14:paraId="6740826F" w14:textId="77777777" w:rsidR="003A7339" w:rsidRPr="00A253AA" w:rsidRDefault="003A7339" w:rsidP="00BB6A36">
            <w:pPr>
              <w:pStyle w:val="710TableheadTablesTableFigureBoxstyles"/>
            </w:pPr>
            <w:r w:rsidRPr="00A253AA">
              <w:t>Complete case</w:t>
            </w:r>
          </w:p>
        </w:tc>
        <w:tc>
          <w:tcPr>
            <w:tcW w:w="2459" w:type="dxa"/>
            <w:tcBorders>
              <w:top w:val="nil"/>
              <w:left w:val="nil"/>
              <w:right w:val="nil"/>
            </w:tcBorders>
            <w:shd w:val="clear" w:color="auto" w:fill="92D050"/>
            <w:noWrap/>
            <w:vAlign w:val="center"/>
            <w:hideMark/>
          </w:tcPr>
          <w:p w14:paraId="30D8D63C" w14:textId="77777777" w:rsidR="003A7339" w:rsidRPr="00A253AA" w:rsidRDefault="003A7339" w:rsidP="00BB6A36">
            <w:pPr>
              <w:pStyle w:val="710TableheadTablesTableFigureBoxstyles"/>
            </w:pPr>
            <w:r w:rsidRPr="00A253AA">
              <w:t>Multiple imputed</w:t>
            </w:r>
          </w:p>
        </w:tc>
      </w:tr>
      <w:tr w:rsidR="003A7339" w:rsidRPr="007A6A2D" w14:paraId="38EDB135" w14:textId="77777777" w:rsidTr="00BB6A36">
        <w:trPr>
          <w:trHeight w:val="318"/>
        </w:trPr>
        <w:tc>
          <w:tcPr>
            <w:tcW w:w="7247" w:type="dxa"/>
            <w:gridSpan w:val="3"/>
            <w:tcBorders>
              <w:top w:val="nil"/>
              <w:left w:val="nil"/>
              <w:bottom w:val="nil"/>
              <w:right w:val="nil"/>
            </w:tcBorders>
            <w:shd w:val="clear" w:color="000000" w:fill="FFFFFF"/>
            <w:noWrap/>
            <w:vAlign w:val="center"/>
            <w:hideMark/>
          </w:tcPr>
          <w:p w14:paraId="47879F0E" w14:textId="77777777" w:rsidR="003A7339" w:rsidRPr="007A6A2D" w:rsidRDefault="003A7339" w:rsidP="00BB6A36">
            <w:pPr>
              <w:pStyle w:val="711TablesubheadATablesTableFigureBoxstyles"/>
            </w:pPr>
            <w:r w:rsidRPr="00F31293">
              <w:t>EQ-5D (539/868)</w:t>
            </w:r>
          </w:p>
        </w:tc>
      </w:tr>
      <w:tr w:rsidR="003A7339" w:rsidRPr="007A6A2D" w14:paraId="09232FF1" w14:textId="77777777" w:rsidTr="00BB6A36">
        <w:trPr>
          <w:trHeight w:val="318"/>
        </w:trPr>
        <w:tc>
          <w:tcPr>
            <w:tcW w:w="2285" w:type="dxa"/>
            <w:tcBorders>
              <w:top w:val="nil"/>
              <w:left w:val="nil"/>
              <w:bottom w:val="nil"/>
              <w:right w:val="nil"/>
            </w:tcBorders>
            <w:shd w:val="clear" w:color="000000" w:fill="FFFFFF"/>
            <w:noWrap/>
            <w:vAlign w:val="center"/>
            <w:hideMark/>
          </w:tcPr>
          <w:p w14:paraId="11B3FEEC" w14:textId="77777777" w:rsidR="003A7339" w:rsidRPr="007A6A2D" w:rsidRDefault="003A7339" w:rsidP="00BB6A36">
            <w:pPr>
              <w:pStyle w:val="72TabletextTablesTableFigureBoxstyles"/>
            </w:pPr>
            <w:r w:rsidRPr="007A6A2D">
              <w:t>Unadjusted</w:t>
            </w:r>
          </w:p>
        </w:tc>
        <w:tc>
          <w:tcPr>
            <w:tcW w:w="2503" w:type="dxa"/>
            <w:tcBorders>
              <w:top w:val="nil"/>
              <w:left w:val="nil"/>
              <w:bottom w:val="nil"/>
              <w:right w:val="nil"/>
            </w:tcBorders>
            <w:shd w:val="clear" w:color="000000" w:fill="FFFFFF"/>
            <w:noWrap/>
            <w:vAlign w:val="center"/>
            <w:hideMark/>
          </w:tcPr>
          <w:p w14:paraId="41474DD8" w14:textId="77777777" w:rsidR="003A7339" w:rsidRPr="007A6A2D" w:rsidRDefault="003A7339" w:rsidP="00BB6A36">
            <w:pPr>
              <w:pStyle w:val="72TabletextTablesTableFigureBoxstyles"/>
            </w:pPr>
            <w:r w:rsidRPr="007A6A2D">
              <w:t>0.012 (-0.097 to 0.119)</w:t>
            </w:r>
          </w:p>
        </w:tc>
        <w:tc>
          <w:tcPr>
            <w:tcW w:w="2459" w:type="dxa"/>
            <w:tcBorders>
              <w:top w:val="nil"/>
              <w:left w:val="nil"/>
              <w:bottom w:val="nil"/>
              <w:right w:val="nil"/>
            </w:tcBorders>
            <w:shd w:val="clear" w:color="000000" w:fill="FFFFFF"/>
            <w:noWrap/>
            <w:vAlign w:val="center"/>
            <w:hideMark/>
          </w:tcPr>
          <w:p w14:paraId="67823474" w14:textId="77777777" w:rsidR="003A7339" w:rsidRPr="007A6A2D" w:rsidRDefault="003A7339" w:rsidP="00BB6A36">
            <w:pPr>
              <w:pStyle w:val="72TabletextTablesTableFigureBoxstyles"/>
            </w:pPr>
            <w:r w:rsidRPr="007A6A2D">
              <w:t>0.043 (0.032 to 0.055)</w:t>
            </w:r>
          </w:p>
        </w:tc>
      </w:tr>
      <w:tr w:rsidR="003A7339" w:rsidRPr="007A6A2D" w14:paraId="40929949" w14:textId="77777777" w:rsidTr="00BB6A36">
        <w:trPr>
          <w:trHeight w:val="318"/>
        </w:trPr>
        <w:tc>
          <w:tcPr>
            <w:tcW w:w="2285" w:type="dxa"/>
            <w:tcBorders>
              <w:top w:val="nil"/>
              <w:left w:val="nil"/>
              <w:bottom w:val="nil"/>
              <w:right w:val="nil"/>
            </w:tcBorders>
            <w:shd w:val="clear" w:color="000000" w:fill="FFFFFF"/>
            <w:noWrap/>
            <w:vAlign w:val="center"/>
            <w:hideMark/>
          </w:tcPr>
          <w:p w14:paraId="25F2F650" w14:textId="77777777" w:rsidR="003A7339" w:rsidRPr="007A6A2D" w:rsidRDefault="003A7339" w:rsidP="00BB6A36">
            <w:pPr>
              <w:pStyle w:val="72TabletextTablesTableFigureBoxstyles"/>
            </w:pPr>
            <w:r w:rsidRPr="007A6A2D">
              <w:t>Baseline adjusted</w:t>
            </w:r>
          </w:p>
        </w:tc>
        <w:tc>
          <w:tcPr>
            <w:tcW w:w="2503" w:type="dxa"/>
            <w:tcBorders>
              <w:top w:val="nil"/>
              <w:left w:val="nil"/>
              <w:bottom w:val="nil"/>
              <w:right w:val="nil"/>
            </w:tcBorders>
            <w:shd w:val="clear" w:color="000000" w:fill="FFFFFF"/>
            <w:noWrap/>
            <w:vAlign w:val="center"/>
            <w:hideMark/>
          </w:tcPr>
          <w:p w14:paraId="74E012A8" w14:textId="77777777" w:rsidR="003A7339" w:rsidRPr="007A6A2D" w:rsidRDefault="003A7339" w:rsidP="00BB6A36">
            <w:pPr>
              <w:pStyle w:val="72TabletextTablesTableFigureBoxstyles"/>
            </w:pPr>
            <w:r w:rsidRPr="007A6A2D">
              <w:t>0.006 (-0.039 to 0.06)</w:t>
            </w:r>
          </w:p>
        </w:tc>
        <w:tc>
          <w:tcPr>
            <w:tcW w:w="2459" w:type="dxa"/>
            <w:tcBorders>
              <w:top w:val="nil"/>
              <w:left w:val="nil"/>
              <w:bottom w:val="nil"/>
              <w:right w:val="nil"/>
            </w:tcBorders>
            <w:shd w:val="clear" w:color="000000" w:fill="FFFFFF"/>
            <w:noWrap/>
            <w:vAlign w:val="center"/>
            <w:hideMark/>
          </w:tcPr>
          <w:p w14:paraId="5338AEB1" w14:textId="77777777" w:rsidR="003A7339" w:rsidRPr="007A6A2D" w:rsidRDefault="003A7339" w:rsidP="00BB6A36">
            <w:pPr>
              <w:pStyle w:val="72TabletextTablesTableFigureBoxstyles"/>
            </w:pPr>
            <w:r w:rsidRPr="007A6A2D">
              <w:t>0.044 (0.038 to 0.05)</w:t>
            </w:r>
          </w:p>
        </w:tc>
      </w:tr>
      <w:tr w:rsidR="003A7339" w:rsidRPr="007A6A2D" w14:paraId="122E628D" w14:textId="77777777" w:rsidTr="00BB6A36">
        <w:trPr>
          <w:trHeight w:val="318"/>
        </w:trPr>
        <w:tc>
          <w:tcPr>
            <w:tcW w:w="7247" w:type="dxa"/>
            <w:gridSpan w:val="3"/>
            <w:tcBorders>
              <w:top w:val="nil"/>
              <w:left w:val="nil"/>
              <w:bottom w:val="nil"/>
              <w:right w:val="nil"/>
            </w:tcBorders>
            <w:shd w:val="clear" w:color="000000" w:fill="FFFFFF"/>
            <w:noWrap/>
            <w:vAlign w:val="center"/>
            <w:hideMark/>
          </w:tcPr>
          <w:p w14:paraId="530F6F51" w14:textId="77777777" w:rsidR="003A7339" w:rsidRPr="007A6A2D" w:rsidRDefault="003A7339" w:rsidP="00BB6A36">
            <w:pPr>
              <w:pStyle w:val="711TablesubheadATablesTableFigureBoxstyles"/>
            </w:pPr>
            <w:r w:rsidRPr="00F31293">
              <w:t>EQ-VAS (548/868)</w:t>
            </w:r>
          </w:p>
        </w:tc>
      </w:tr>
      <w:tr w:rsidR="003A7339" w:rsidRPr="007A6A2D" w14:paraId="763C783F" w14:textId="77777777" w:rsidTr="00BB6A36">
        <w:trPr>
          <w:trHeight w:val="318"/>
        </w:trPr>
        <w:tc>
          <w:tcPr>
            <w:tcW w:w="2285" w:type="dxa"/>
            <w:tcBorders>
              <w:top w:val="nil"/>
              <w:left w:val="nil"/>
              <w:bottom w:val="nil"/>
              <w:right w:val="nil"/>
            </w:tcBorders>
            <w:shd w:val="clear" w:color="000000" w:fill="FFFFFF"/>
            <w:noWrap/>
            <w:vAlign w:val="center"/>
            <w:hideMark/>
          </w:tcPr>
          <w:p w14:paraId="188772D2" w14:textId="77777777" w:rsidR="003A7339" w:rsidRPr="007A6A2D" w:rsidRDefault="003A7339" w:rsidP="00BB6A36">
            <w:pPr>
              <w:pStyle w:val="72TabletextTablesTableFigureBoxstyles"/>
            </w:pPr>
            <w:r w:rsidRPr="007A6A2D">
              <w:t>Unadjusted</w:t>
            </w:r>
          </w:p>
        </w:tc>
        <w:tc>
          <w:tcPr>
            <w:tcW w:w="2503" w:type="dxa"/>
            <w:tcBorders>
              <w:top w:val="nil"/>
              <w:left w:val="nil"/>
              <w:bottom w:val="nil"/>
              <w:right w:val="nil"/>
            </w:tcBorders>
            <w:shd w:val="clear" w:color="000000" w:fill="FFFFFF"/>
            <w:noWrap/>
            <w:vAlign w:val="center"/>
            <w:hideMark/>
          </w:tcPr>
          <w:p w14:paraId="1F4CB397" w14:textId="77777777" w:rsidR="003A7339" w:rsidRPr="007A6A2D" w:rsidRDefault="003A7339" w:rsidP="00BB6A36">
            <w:pPr>
              <w:pStyle w:val="72TabletextTablesTableFigureBoxstyles"/>
            </w:pPr>
            <w:r w:rsidRPr="007A6A2D">
              <w:t>-0.033 (-0.109 to 0.044)</w:t>
            </w:r>
          </w:p>
        </w:tc>
        <w:tc>
          <w:tcPr>
            <w:tcW w:w="2459" w:type="dxa"/>
            <w:tcBorders>
              <w:top w:val="nil"/>
              <w:left w:val="nil"/>
              <w:bottom w:val="nil"/>
              <w:right w:val="nil"/>
            </w:tcBorders>
            <w:shd w:val="clear" w:color="000000" w:fill="FFFFFF"/>
            <w:noWrap/>
            <w:vAlign w:val="center"/>
            <w:hideMark/>
          </w:tcPr>
          <w:p w14:paraId="5C925E67" w14:textId="77777777" w:rsidR="003A7339" w:rsidRPr="007A6A2D" w:rsidRDefault="003A7339" w:rsidP="00BB6A36">
            <w:pPr>
              <w:pStyle w:val="72TabletextTablesTableFigureBoxstyles"/>
            </w:pPr>
            <w:r w:rsidRPr="007A6A2D">
              <w:t>0.013 (0.005 to 0.022)</w:t>
            </w:r>
          </w:p>
        </w:tc>
      </w:tr>
      <w:tr w:rsidR="003A7339" w:rsidRPr="007A6A2D" w14:paraId="29A079A5" w14:textId="77777777" w:rsidTr="00BB6A36">
        <w:trPr>
          <w:trHeight w:val="318"/>
        </w:trPr>
        <w:tc>
          <w:tcPr>
            <w:tcW w:w="2285" w:type="dxa"/>
            <w:tcBorders>
              <w:top w:val="nil"/>
              <w:left w:val="nil"/>
              <w:bottom w:val="nil"/>
              <w:right w:val="nil"/>
            </w:tcBorders>
            <w:shd w:val="clear" w:color="000000" w:fill="FFFFFF"/>
            <w:noWrap/>
            <w:vAlign w:val="center"/>
            <w:hideMark/>
          </w:tcPr>
          <w:p w14:paraId="08DDF922" w14:textId="77777777" w:rsidR="003A7339" w:rsidRPr="007A6A2D" w:rsidRDefault="003A7339" w:rsidP="00BB6A36">
            <w:pPr>
              <w:pStyle w:val="72TabletextTablesTableFigureBoxstyles"/>
            </w:pPr>
            <w:r w:rsidRPr="007A6A2D">
              <w:t>Baseline adjusted</w:t>
            </w:r>
          </w:p>
        </w:tc>
        <w:tc>
          <w:tcPr>
            <w:tcW w:w="2503" w:type="dxa"/>
            <w:tcBorders>
              <w:top w:val="nil"/>
              <w:left w:val="nil"/>
              <w:bottom w:val="nil"/>
              <w:right w:val="nil"/>
            </w:tcBorders>
            <w:shd w:val="clear" w:color="000000" w:fill="FFFFFF"/>
            <w:noWrap/>
            <w:vAlign w:val="center"/>
            <w:hideMark/>
          </w:tcPr>
          <w:p w14:paraId="46AB44B9" w14:textId="77777777" w:rsidR="003A7339" w:rsidRPr="007A6A2D" w:rsidRDefault="003A7339" w:rsidP="00BB6A36">
            <w:pPr>
              <w:pStyle w:val="72TabletextTablesTableFigureBoxstyles"/>
            </w:pPr>
            <w:r w:rsidRPr="007A6A2D">
              <w:t xml:space="preserve"> 0.004 (-0.049 to 0.052)</w:t>
            </w:r>
          </w:p>
        </w:tc>
        <w:tc>
          <w:tcPr>
            <w:tcW w:w="2459" w:type="dxa"/>
            <w:tcBorders>
              <w:top w:val="nil"/>
              <w:left w:val="nil"/>
              <w:bottom w:val="nil"/>
              <w:right w:val="nil"/>
            </w:tcBorders>
            <w:shd w:val="clear" w:color="000000" w:fill="FFFFFF"/>
            <w:noWrap/>
            <w:vAlign w:val="center"/>
            <w:hideMark/>
          </w:tcPr>
          <w:p w14:paraId="33784FF7" w14:textId="77777777" w:rsidR="003A7339" w:rsidRPr="007A6A2D" w:rsidRDefault="003A7339" w:rsidP="00BB6A36">
            <w:pPr>
              <w:pStyle w:val="72TabletextTablesTableFigureBoxstyles"/>
            </w:pPr>
            <w:r w:rsidRPr="007A6A2D">
              <w:t>0.022 (0.017 to 0.028)</w:t>
            </w:r>
          </w:p>
        </w:tc>
      </w:tr>
      <w:tr w:rsidR="003A7339" w:rsidRPr="007A6A2D" w14:paraId="766546F6" w14:textId="77777777" w:rsidTr="00BB6A36">
        <w:trPr>
          <w:trHeight w:val="318"/>
        </w:trPr>
        <w:tc>
          <w:tcPr>
            <w:tcW w:w="7247" w:type="dxa"/>
            <w:gridSpan w:val="3"/>
            <w:tcBorders>
              <w:top w:val="nil"/>
              <w:left w:val="nil"/>
              <w:bottom w:val="nil"/>
              <w:right w:val="nil"/>
            </w:tcBorders>
            <w:shd w:val="clear" w:color="000000" w:fill="FFFFFF"/>
            <w:noWrap/>
            <w:vAlign w:val="center"/>
            <w:hideMark/>
          </w:tcPr>
          <w:p w14:paraId="0C676A4A" w14:textId="77777777" w:rsidR="003A7339" w:rsidRPr="007A6A2D" w:rsidRDefault="003A7339" w:rsidP="00BB6A36">
            <w:pPr>
              <w:pStyle w:val="711TablesubheadATablesTableFigureBoxstyles"/>
            </w:pPr>
            <w:r w:rsidRPr="00F31293">
              <w:t>HUI3 (408/868)</w:t>
            </w:r>
          </w:p>
        </w:tc>
      </w:tr>
      <w:tr w:rsidR="003A7339" w:rsidRPr="007A6A2D" w14:paraId="6390EB05" w14:textId="77777777" w:rsidTr="00BB6A36">
        <w:trPr>
          <w:trHeight w:val="318"/>
        </w:trPr>
        <w:tc>
          <w:tcPr>
            <w:tcW w:w="2285" w:type="dxa"/>
            <w:tcBorders>
              <w:top w:val="nil"/>
              <w:left w:val="nil"/>
              <w:bottom w:val="nil"/>
              <w:right w:val="nil"/>
            </w:tcBorders>
            <w:shd w:val="clear" w:color="000000" w:fill="FFFFFF"/>
            <w:noWrap/>
            <w:vAlign w:val="center"/>
            <w:hideMark/>
          </w:tcPr>
          <w:p w14:paraId="26604068" w14:textId="77777777" w:rsidR="003A7339" w:rsidRPr="007A6A2D" w:rsidRDefault="003A7339" w:rsidP="00BB6A36">
            <w:pPr>
              <w:pStyle w:val="72TabletextTablesTableFigureBoxstyles"/>
            </w:pPr>
            <w:r w:rsidRPr="007A6A2D">
              <w:t>Unadjusted</w:t>
            </w:r>
          </w:p>
        </w:tc>
        <w:tc>
          <w:tcPr>
            <w:tcW w:w="2503" w:type="dxa"/>
            <w:tcBorders>
              <w:top w:val="nil"/>
              <w:left w:val="nil"/>
              <w:bottom w:val="nil"/>
              <w:right w:val="nil"/>
            </w:tcBorders>
            <w:shd w:val="clear" w:color="000000" w:fill="FFFFFF"/>
            <w:noWrap/>
            <w:vAlign w:val="center"/>
            <w:hideMark/>
          </w:tcPr>
          <w:p w14:paraId="5593A521" w14:textId="77777777" w:rsidR="003A7339" w:rsidRPr="007A6A2D" w:rsidRDefault="003A7339" w:rsidP="00BB6A36">
            <w:pPr>
              <w:pStyle w:val="72TabletextTablesTableFigureBoxstyles"/>
            </w:pPr>
            <w:r w:rsidRPr="007A6A2D">
              <w:t>-0.016 (-0.135 to 0.116)</w:t>
            </w:r>
          </w:p>
        </w:tc>
        <w:tc>
          <w:tcPr>
            <w:tcW w:w="2459" w:type="dxa"/>
            <w:tcBorders>
              <w:top w:val="nil"/>
              <w:left w:val="nil"/>
              <w:bottom w:val="nil"/>
              <w:right w:val="nil"/>
            </w:tcBorders>
            <w:shd w:val="clear" w:color="000000" w:fill="FFFFFF"/>
            <w:noWrap/>
            <w:vAlign w:val="center"/>
            <w:hideMark/>
          </w:tcPr>
          <w:p w14:paraId="1C32CA8B" w14:textId="77777777" w:rsidR="003A7339" w:rsidRPr="007A6A2D" w:rsidRDefault="003A7339" w:rsidP="00BB6A36">
            <w:pPr>
              <w:pStyle w:val="72TabletextTablesTableFigureBoxstyles"/>
            </w:pPr>
            <w:r w:rsidRPr="007A6A2D">
              <w:t>0.068 (0.056 to 0.081)</w:t>
            </w:r>
          </w:p>
        </w:tc>
      </w:tr>
      <w:tr w:rsidR="003A7339" w:rsidRPr="007A6A2D" w14:paraId="2832494D" w14:textId="77777777" w:rsidTr="00BB6A36">
        <w:trPr>
          <w:trHeight w:val="318"/>
        </w:trPr>
        <w:tc>
          <w:tcPr>
            <w:tcW w:w="2285" w:type="dxa"/>
            <w:tcBorders>
              <w:top w:val="nil"/>
              <w:left w:val="nil"/>
              <w:bottom w:val="nil"/>
              <w:right w:val="nil"/>
            </w:tcBorders>
            <w:shd w:val="clear" w:color="000000" w:fill="FFFFFF"/>
            <w:noWrap/>
            <w:vAlign w:val="center"/>
            <w:hideMark/>
          </w:tcPr>
          <w:p w14:paraId="49950551" w14:textId="77777777" w:rsidR="003A7339" w:rsidRPr="007A6A2D" w:rsidRDefault="003A7339" w:rsidP="00BB6A36">
            <w:pPr>
              <w:pStyle w:val="72TabletextTablesTableFigureBoxstyles"/>
            </w:pPr>
            <w:r w:rsidRPr="007A6A2D">
              <w:t>Baseline adjusted</w:t>
            </w:r>
          </w:p>
        </w:tc>
        <w:tc>
          <w:tcPr>
            <w:tcW w:w="2503" w:type="dxa"/>
            <w:tcBorders>
              <w:top w:val="nil"/>
              <w:left w:val="nil"/>
              <w:bottom w:val="nil"/>
              <w:right w:val="nil"/>
            </w:tcBorders>
            <w:shd w:val="clear" w:color="000000" w:fill="FFFFFF"/>
            <w:noWrap/>
            <w:vAlign w:val="center"/>
            <w:hideMark/>
          </w:tcPr>
          <w:p w14:paraId="74F9E0D8" w14:textId="77777777" w:rsidR="003A7339" w:rsidRPr="007A6A2D" w:rsidRDefault="003A7339" w:rsidP="00BB6A36">
            <w:pPr>
              <w:pStyle w:val="72TabletextTablesTableFigureBoxstyles"/>
            </w:pPr>
            <w:r w:rsidRPr="007A6A2D">
              <w:t>-0.017 (-0.083 to 0.04)</w:t>
            </w:r>
          </w:p>
        </w:tc>
        <w:tc>
          <w:tcPr>
            <w:tcW w:w="2459" w:type="dxa"/>
            <w:tcBorders>
              <w:top w:val="nil"/>
              <w:left w:val="nil"/>
              <w:bottom w:val="nil"/>
              <w:right w:val="nil"/>
            </w:tcBorders>
            <w:shd w:val="clear" w:color="000000" w:fill="FFFFFF"/>
            <w:noWrap/>
            <w:vAlign w:val="center"/>
            <w:hideMark/>
          </w:tcPr>
          <w:p w14:paraId="3133B84E" w14:textId="77777777" w:rsidR="003A7339" w:rsidRPr="007A6A2D" w:rsidRDefault="003A7339" w:rsidP="00BB6A36">
            <w:pPr>
              <w:pStyle w:val="72TabletextTablesTableFigureBoxstyles"/>
            </w:pPr>
            <w:r w:rsidRPr="007A6A2D">
              <w:t>0.051 (0.045 to 0.058)</w:t>
            </w:r>
          </w:p>
        </w:tc>
      </w:tr>
      <w:tr w:rsidR="003A7339" w:rsidRPr="007A6A2D" w14:paraId="35208782" w14:textId="77777777" w:rsidTr="00BB6A36">
        <w:trPr>
          <w:trHeight w:val="318"/>
        </w:trPr>
        <w:tc>
          <w:tcPr>
            <w:tcW w:w="7247" w:type="dxa"/>
            <w:gridSpan w:val="3"/>
            <w:tcBorders>
              <w:top w:val="nil"/>
              <w:left w:val="nil"/>
              <w:bottom w:val="nil"/>
              <w:right w:val="nil"/>
            </w:tcBorders>
            <w:shd w:val="clear" w:color="000000" w:fill="FFFFFF"/>
            <w:noWrap/>
            <w:vAlign w:val="center"/>
            <w:hideMark/>
          </w:tcPr>
          <w:p w14:paraId="2C32D4F5" w14:textId="77777777" w:rsidR="003A7339" w:rsidRPr="007A6A2D" w:rsidRDefault="003A7339" w:rsidP="00BB6A36">
            <w:pPr>
              <w:pStyle w:val="711TablesubheadATablesTableFigureBoxstyles"/>
            </w:pPr>
            <w:r w:rsidRPr="00F31293">
              <w:t>Costs (4389/4534)</w:t>
            </w:r>
          </w:p>
        </w:tc>
      </w:tr>
      <w:tr w:rsidR="003A7339" w:rsidRPr="007A6A2D" w14:paraId="46FAFB5C" w14:textId="77777777" w:rsidTr="00BB6A36">
        <w:trPr>
          <w:trHeight w:val="318"/>
        </w:trPr>
        <w:tc>
          <w:tcPr>
            <w:tcW w:w="2285" w:type="dxa"/>
            <w:tcBorders>
              <w:top w:val="nil"/>
              <w:left w:val="nil"/>
              <w:bottom w:val="nil"/>
              <w:right w:val="nil"/>
            </w:tcBorders>
            <w:shd w:val="clear" w:color="000000" w:fill="FFFFFF"/>
            <w:noWrap/>
            <w:vAlign w:val="center"/>
            <w:hideMark/>
          </w:tcPr>
          <w:p w14:paraId="3BFB4B29" w14:textId="77777777" w:rsidR="003A7339" w:rsidRPr="007A6A2D" w:rsidRDefault="003A7339" w:rsidP="00BB6A36">
            <w:pPr>
              <w:pStyle w:val="72TabletextTablesTableFigureBoxstyles"/>
            </w:pPr>
            <w:r w:rsidRPr="007A6A2D">
              <w:t>NHS screening</w:t>
            </w:r>
          </w:p>
        </w:tc>
        <w:tc>
          <w:tcPr>
            <w:tcW w:w="2503" w:type="dxa"/>
            <w:tcBorders>
              <w:top w:val="nil"/>
              <w:left w:val="nil"/>
              <w:bottom w:val="nil"/>
              <w:right w:val="nil"/>
            </w:tcBorders>
            <w:shd w:val="clear" w:color="000000" w:fill="FFFFFF"/>
            <w:noWrap/>
            <w:vAlign w:val="center"/>
            <w:hideMark/>
          </w:tcPr>
          <w:p w14:paraId="327F41EE" w14:textId="77777777" w:rsidR="003A7339" w:rsidRPr="007A6A2D" w:rsidRDefault="003A7339" w:rsidP="00BB6A36">
            <w:pPr>
              <w:pStyle w:val="72TabletextTablesTableFigureBoxstyles"/>
            </w:pPr>
            <w:r w:rsidRPr="007A6A2D">
              <w:t>-17.44 (-18.57 to -16.31)</w:t>
            </w:r>
          </w:p>
        </w:tc>
        <w:tc>
          <w:tcPr>
            <w:tcW w:w="2459" w:type="dxa"/>
            <w:tcBorders>
              <w:top w:val="nil"/>
              <w:left w:val="nil"/>
              <w:bottom w:val="nil"/>
              <w:right w:val="nil"/>
            </w:tcBorders>
            <w:shd w:val="clear" w:color="000000" w:fill="FFFFFF"/>
            <w:noWrap/>
            <w:vAlign w:val="center"/>
            <w:hideMark/>
          </w:tcPr>
          <w:p w14:paraId="57111FBA" w14:textId="77777777" w:rsidR="003A7339" w:rsidRPr="007A6A2D" w:rsidRDefault="003A7339" w:rsidP="00BB6A36">
            <w:pPr>
              <w:pStyle w:val="72TabletextTablesTableFigureBoxstyles"/>
            </w:pPr>
            <w:r w:rsidRPr="007A6A2D">
              <w:t>-17.34 (-17.67 to -17.02)</w:t>
            </w:r>
          </w:p>
        </w:tc>
      </w:tr>
      <w:tr w:rsidR="003A7339" w:rsidRPr="007A6A2D" w14:paraId="4B9ED841" w14:textId="77777777" w:rsidTr="00BB6A36">
        <w:trPr>
          <w:trHeight w:val="332"/>
        </w:trPr>
        <w:tc>
          <w:tcPr>
            <w:tcW w:w="2285" w:type="dxa"/>
            <w:tcBorders>
              <w:top w:val="nil"/>
              <w:left w:val="nil"/>
              <w:bottom w:val="nil"/>
              <w:right w:val="nil"/>
            </w:tcBorders>
            <w:shd w:val="clear" w:color="000000" w:fill="FFFFFF"/>
            <w:noWrap/>
            <w:vAlign w:val="center"/>
            <w:hideMark/>
          </w:tcPr>
          <w:p w14:paraId="2589DBA1" w14:textId="77777777" w:rsidR="003A7339" w:rsidRPr="007A6A2D" w:rsidRDefault="003A7339" w:rsidP="00BB6A36">
            <w:pPr>
              <w:pStyle w:val="72TabletextTablesTableFigureBoxstyles"/>
            </w:pPr>
            <w:r w:rsidRPr="007A6A2D">
              <w:t>Societal</w:t>
            </w:r>
          </w:p>
        </w:tc>
        <w:tc>
          <w:tcPr>
            <w:tcW w:w="2503" w:type="dxa"/>
            <w:tcBorders>
              <w:top w:val="nil"/>
              <w:left w:val="nil"/>
              <w:bottom w:val="nil"/>
              <w:right w:val="nil"/>
            </w:tcBorders>
            <w:shd w:val="clear" w:color="000000" w:fill="FFFFFF"/>
            <w:noWrap/>
            <w:vAlign w:val="center"/>
            <w:hideMark/>
          </w:tcPr>
          <w:p w14:paraId="34BB75D9" w14:textId="77777777" w:rsidR="003A7339" w:rsidRPr="007A6A2D" w:rsidRDefault="003A7339" w:rsidP="00BB6A36">
            <w:pPr>
              <w:pStyle w:val="72TabletextTablesTableFigureBoxstyles"/>
            </w:pPr>
            <w:r w:rsidRPr="007A6A2D">
              <w:t xml:space="preserve">  23.26 (-24.65 to -21.92)</w:t>
            </w:r>
          </w:p>
        </w:tc>
        <w:tc>
          <w:tcPr>
            <w:tcW w:w="2459" w:type="dxa"/>
            <w:tcBorders>
              <w:top w:val="nil"/>
              <w:left w:val="nil"/>
              <w:bottom w:val="nil"/>
              <w:right w:val="nil"/>
            </w:tcBorders>
            <w:shd w:val="clear" w:color="000000" w:fill="FFFFFF"/>
            <w:noWrap/>
            <w:vAlign w:val="center"/>
            <w:hideMark/>
          </w:tcPr>
          <w:p w14:paraId="16A4CED1" w14:textId="77777777" w:rsidR="003A7339" w:rsidRPr="007A6A2D" w:rsidRDefault="003A7339" w:rsidP="00BB6A36">
            <w:pPr>
              <w:pStyle w:val="72TabletextTablesTableFigureBoxstyles"/>
            </w:pPr>
            <w:r w:rsidRPr="007A6A2D">
              <w:t>-23.11(-23.53 to -22.73)</w:t>
            </w:r>
          </w:p>
        </w:tc>
      </w:tr>
      <w:tr w:rsidR="003A7339" w:rsidRPr="007554FA" w14:paraId="1AD57C57" w14:textId="77777777" w:rsidTr="00BB6A36">
        <w:trPr>
          <w:trHeight w:val="332"/>
        </w:trPr>
        <w:tc>
          <w:tcPr>
            <w:tcW w:w="7247" w:type="dxa"/>
            <w:gridSpan w:val="3"/>
            <w:tcBorders>
              <w:left w:val="nil"/>
              <w:bottom w:val="nil"/>
              <w:right w:val="nil"/>
            </w:tcBorders>
            <w:shd w:val="clear" w:color="auto" w:fill="D6E3BC"/>
            <w:noWrap/>
            <w:hideMark/>
          </w:tcPr>
          <w:p w14:paraId="27DB1586" w14:textId="77777777" w:rsidR="003A7339" w:rsidRPr="007554FA" w:rsidRDefault="003A7339" w:rsidP="00BB6A36">
            <w:pPr>
              <w:pStyle w:val="75TablenotesTablesTableFigureBoxstyles"/>
            </w:pPr>
            <w:r w:rsidRPr="007A6A2D">
              <w:rPr>
                <w:lang w:val="fr-FR"/>
              </w:rPr>
              <w:t xml:space="preserve">EQ-5D, EuroQoL-5D. EQ-VAS, EuroQol Visual Analogue Score. </w:t>
            </w:r>
            <w:r w:rsidRPr="007A6A2D">
              <w:t xml:space="preserve">HUI3, Health Utilities Index Mark 3. Societal costs report the combination of NHS costs, participant or carer productivity losses, and out-of-pocket expenses. </w:t>
            </w:r>
            <w:r w:rsidRPr="007A6A2D">
              <w:rPr>
                <w:i/>
                <w:iCs/>
              </w:rPr>
              <w:t>n</w:t>
            </w:r>
            <w:r w:rsidRPr="007A6A2D">
              <w:t xml:space="preserve"> corresponds to the number of univariate complete cases out of the sampled set size of N. We estimated 95% confidence intervals through 1000 iteration bootstrap regressions for univariate distributions of complete cases, and seemingly unrelated regressions for multivariate distributions of multiple imputed sets.</w:t>
            </w:r>
          </w:p>
        </w:tc>
      </w:tr>
    </w:tbl>
    <w:p w14:paraId="0B0FD419" w14:textId="77777777" w:rsidR="003A7339" w:rsidRDefault="003A7339" w:rsidP="003A7339">
      <w:pPr>
        <w:pStyle w:val="602TextfoTextstylesTextstyles"/>
      </w:pPr>
      <w:r w:rsidRPr="00064F54">
        <w:t>Results following multiple imputation</w:t>
      </w:r>
      <w:r>
        <w:t xml:space="preserve"> indicated</w:t>
      </w:r>
      <w:r w:rsidRPr="00064F54">
        <w:t xml:space="preserve"> the dominance of the individualised arm in both QALY gain (EQ</w:t>
      </w:r>
      <w:r>
        <w:t>-</w:t>
      </w:r>
      <w:r w:rsidRPr="00064F54">
        <w:t xml:space="preserve">5D-5L, HUI3) and cost savings </w:t>
      </w:r>
      <w:r>
        <w:t>(</w:t>
      </w:r>
      <w:r w:rsidRPr="00064F54">
        <w:t>screening, soci</w:t>
      </w:r>
      <w:r>
        <w:t>etal</w:t>
      </w:r>
      <w:r w:rsidRPr="00064F54">
        <w:t>)</w:t>
      </w:r>
      <w:r>
        <w:t xml:space="preserve"> </w:t>
      </w:r>
      <w:r>
        <w:rPr>
          <w:i/>
          <w:iCs/>
        </w:rPr>
        <w:t>(</w:t>
      </w:r>
      <w:r w:rsidRPr="004716BE">
        <w:rPr>
          <w:i/>
          <w:iCs/>
          <w:color w:val="FF0000"/>
        </w:rPr>
        <w:t>Figure 6</w:t>
      </w:r>
      <w:r>
        <w:rPr>
          <w:i/>
          <w:iCs/>
        </w:rPr>
        <w:t>)</w:t>
      </w:r>
      <w:r w:rsidRPr="00064F54">
        <w:t>.</w:t>
      </w:r>
      <w:r>
        <w:t xml:space="preserve"> </w:t>
      </w:r>
      <w:r w:rsidRPr="00477437">
        <w:t xml:space="preserve">All ICER point estimates fell in the south east and south west quadrants </w:t>
      </w:r>
      <w:r>
        <w:t xml:space="preserve">of the cost effectiveness plane </w:t>
      </w:r>
      <w:r w:rsidRPr="00477437">
        <w:t xml:space="preserve">signifying the dominance </w:t>
      </w:r>
      <w:r>
        <w:t>in cost savings, with</w:t>
      </w:r>
      <w:r w:rsidRPr="00477437">
        <w:t xml:space="preserve"> mean differences in QALYs clustered around the zero threshold</w:t>
      </w:r>
      <w:r>
        <w:t>,</w:t>
      </w:r>
      <w:r w:rsidRPr="00477437">
        <w:t xml:space="preserve"> EQ</w:t>
      </w:r>
      <w:r>
        <w:t>-</w:t>
      </w:r>
      <w:r w:rsidRPr="00477437">
        <w:t>5D-5L reporting a marginal benefit, and the HUI3 reporting an incremental distribution of near equivalence between the arms.</w:t>
      </w:r>
      <w:r>
        <w:t xml:space="preserve"> </w:t>
      </w:r>
    </w:p>
    <w:p w14:paraId="79488949" w14:textId="77777777" w:rsidR="003A7339" w:rsidRPr="004716BE" w:rsidRDefault="003A7339" w:rsidP="003A7339">
      <w:pPr>
        <w:pStyle w:val="81FigurelegendTableFigureBoxstyles"/>
      </w:pPr>
      <w:bookmarkStart w:id="95" w:name="_Toc83637262"/>
      <w:r w:rsidRPr="004716BE">
        <w:rPr>
          <w:b/>
        </w:rPr>
        <w:t>FIGURE 6</w:t>
      </w:r>
      <w:r w:rsidRPr="004716BE">
        <w:rPr>
          <w:b/>
        </w:rPr>
        <w:t> </w:t>
      </w:r>
      <w:r w:rsidRPr="004716BE">
        <w:rPr>
          <w:rFonts w:eastAsia="SimSun"/>
        </w:rPr>
        <w:t>Baseline adjusted EQ-5D, HUI3, and NHS perspective incremental cost effectiveness of individualised vs annual screening from 1000 iteration bootstraps</w:t>
      </w:r>
      <w:bookmarkEnd w:id="95"/>
    </w:p>
    <w:p w14:paraId="6EC7BD49" w14:textId="77777777" w:rsidR="003A7339" w:rsidRDefault="003A7339" w:rsidP="003A7339">
      <w:pPr>
        <w:pStyle w:val="52AheadHeadingsHeadingstyles"/>
      </w:pPr>
      <w:bookmarkStart w:id="96" w:name="_Toc104910273"/>
      <w:r>
        <w:t>Economic model</w:t>
      </w:r>
      <w:bookmarkEnd w:id="96"/>
    </w:p>
    <w:p w14:paraId="7FB59ED0" w14:textId="77777777" w:rsidR="003A7339" w:rsidRDefault="003A7339" w:rsidP="003A7339">
      <w:pPr>
        <w:pStyle w:val="53BheadHeadingsHeadingstyles"/>
      </w:pPr>
      <w:r>
        <w:t>Risk-based cohort model</w:t>
      </w:r>
    </w:p>
    <w:p w14:paraId="759A9728" w14:textId="77777777" w:rsidR="003A7339" w:rsidRPr="00360FCC" w:rsidRDefault="003A7339" w:rsidP="003A7339">
      <w:pPr>
        <w:pStyle w:val="602TextfoTextstylesTextstyles"/>
        <w:rPr>
          <w:rFonts w:cs="Times New Roman"/>
          <w:b/>
        </w:rPr>
      </w:pPr>
      <w:r w:rsidRPr="0040043F">
        <w:t xml:space="preserve">We worked with the RCE team (WS </w:t>
      </w:r>
      <w:r w:rsidRPr="00761721">
        <w:rPr>
          <w:bCs/>
        </w:rPr>
        <w:t>C</w:t>
      </w:r>
      <w:r w:rsidRPr="0040043F">
        <w:t>) to develop a risk</w:t>
      </w:r>
      <w:r>
        <w:rPr>
          <w:b/>
        </w:rPr>
        <w:t>-</w:t>
      </w:r>
      <w:r w:rsidRPr="0040043F">
        <w:t xml:space="preserve">based economic model that closely followed the structure and content of the RCE. The economic model was designed to be fully integrated and </w:t>
      </w:r>
      <w:r w:rsidRPr="0040043F">
        <w:lastRenderedPageBreak/>
        <w:t>usable with the risk engine.</w:t>
      </w:r>
      <w:r>
        <w:t xml:space="preserve"> </w:t>
      </w:r>
      <w:r w:rsidRPr="00360FCC">
        <w:rPr>
          <w:rFonts w:cs="Times New Roman"/>
        </w:rPr>
        <w:t>We evaluate</w:t>
      </w:r>
      <w:r>
        <w:rPr>
          <w:rFonts w:cs="Times New Roman"/>
        </w:rPr>
        <w:t>d</w:t>
      </w:r>
      <w:r w:rsidRPr="00360FCC">
        <w:rPr>
          <w:rFonts w:cs="Times New Roman"/>
        </w:rPr>
        <w:t xml:space="preserve"> three alternative screening programmes: i) current practice, ii) biennial stratification (as proposed by the </w:t>
      </w:r>
      <w:r w:rsidRPr="00D235B1">
        <w:rPr>
          <w:rFonts w:cs="Times New Roman"/>
          <w:bCs/>
        </w:rPr>
        <w:t>English NDESP</w:t>
      </w:r>
      <w:r w:rsidRPr="00360FCC">
        <w:rPr>
          <w:rFonts w:cs="Times New Roman"/>
        </w:rPr>
        <w:t>), and iii) ISDR individualisation using the ISDR RCE.</w:t>
      </w:r>
    </w:p>
    <w:p w14:paraId="46A5D4A3" w14:textId="77777777" w:rsidR="003A7339" w:rsidRPr="00360FCC" w:rsidRDefault="003A7339" w:rsidP="003A7339">
      <w:pPr>
        <w:pStyle w:val="602TextfoTextstylesTextstyles"/>
        <w:rPr>
          <w:b/>
        </w:rPr>
      </w:pPr>
      <w:r>
        <w:t xml:space="preserve">A </w:t>
      </w:r>
      <w:r w:rsidRPr="00360FCC">
        <w:t xml:space="preserve">microsimulation state transition (semi-Markov) model </w:t>
      </w:r>
      <w:r>
        <w:t xml:space="preserve">was developed </w:t>
      </w:r>
      <w:r w:rsidRPr="00360FCC">
        <w:t xml:space="preserve">based on </w:t>
      </w:r>
      <w:r>
        <w:t xml:space="preserve">DR </w:t>
      </w:r>
      <w:r w:rsidRPr="00360FCC">
        <w:t>disease states, as identified through photographic screening, with time- and event-dependent transition probabilities. The patient-level simulation (an individual sampling model) track</w:t>
      </w:r>
      <w:r>
        <w:t>ed</w:t>
      </w:r>
      <w:r w:rsidRPr="00360FCC">
        <w:t xml:space="preserve"> individual characteristics through time, so that their changing risk of disease onset could be used to determine their pathways through the model. The simulation incorporates both disease states and events that determine individuals</w:t>
      </w:r>
      <w:r>
        <w:rPr>
          <w:color w:val="00B0F0"/>
        </w:rPr>
        <w:t>’</w:t>
      </w:r>
      <w:r w:rsidRPr="00360FCC">
        <w:t xml:space="preserve"> pathways through the model, which are observed in discrete units of time. Parameters used in this analysis </w:t>
      </w:r>
      <w:r>
        <w:t xml:space="preserve">were </w:t>
      </w:r>
      <w:r w:rsidRPr="00360FCC">
        <w:t>drawn from both published literature and local data.</w:t>
      </w:r>
    </w:p>
    <w:p w14:paraId="62DB5BD6" w14:textId="77777777" w:rsidR="003A7339" w:rsidRPr="00360FCC" w:rsidRDefault="003A7339" w:rsidP="003A7339">
      <w:pPr>
        <w:pStyle w:val="53BheadHeadingsHeadingstyles"/>
      </w:pPr>
      <w:r w:rsidRPr="00360FCC">
        <w:t>Model structure</w:t>
      </w:r>
    </w:p>
    <w:p w14:paraId="145F0CCB" w14:textId="77777777" w:rsidR="003A7339" w:rsidRPr="00360FCC" w:rsidRDefault="003A7339" w:rsidP="003A7339">
      <w:pPr>
        <w:pStyle w:val="602TextfoTextstylesTextstyles"/>
        <w:rPr>
          <w:b/>
        </w:rPr>
      </w:pPr>
      <w:r w:rsidRPr="00360FCC">
        <w:t xml:space="preserve">The disease states used in the model </w:t>
      </w:r>
      <w:r>
        <w:t xml:space="preserve">were </w:t>
      </w:r>
      <w:r w:rsidRPr="00360FCC">
        <w:t xml:space="preserve">defined in the terms used by the NDESP; namely, </w:t>
      </w:r>
      <w:r w:rsidRPr="00CD3893">
        <w:rPr>
          <w:color w:val="00B0F0"/>
          <w:highlight w:val="green"/>
        </w:rPr>
        <w:t>‘</w:t>
      </w:r>
      <w:r w:rsidRPr="00CD3893">
        <w:rPr>
          <w:highlight w:val="green"/>
        </w:rPr>
        <w:t>R0M0</w:t>
      </w:r>
      <w:r w:rsidRPr="00CD3893">
        <w:rPr>
          <w:color w:val="00B0F0"/>
          <w:highlight w:val="green"/>
        </w:rPr>
        <w:t>’</w:t>
      </w:r>
      <w:r w:rsidRPr="00360FCC">
        <w:t xml:space="preserve"> gradings. Retinopathy is graded as R0 (no retinopathy), R1 (background), R2 (pre-proliferative), or R3 (proliferative). Maculopathy is graded as either M0 </w:t>
      </w:r>
      <w:r>
        <w:t xml:space="preserve">(absent) </w:t>
      </w:r>
      <w:r w:rsidRPr="00360FCC">
        <w:t xml:space="preserve">or M1 </w:t>
      </w:r>
      <w:r>
        <w:t>(p</w:t>
      </w:r>
      <w:r w:rsidRPr="00360FCC">
        <w:t>resen</w:t>
      </w:r>
      <w:r>
        <w:t>t)</w:t>
      </w:r>
      <w:r w:rsidRPr="00360FCC">
        <w:t>.</w:t>
      </w:r>
    </w:p>
    <w:p w14:paraId="1D7A7861" w14:textId="77777777" w:rsidR="003A7339" w:rsidRPr="00360FCC" w:rsidRDefault="003A7339" w:rsidP="003A7339">
      <w:pPr>
        <w:pStyle w:val="602TextfoTextstylesTextstyles"/>
        <w:rPr>
          <w:b/>
        </w:rPr>
      </w:pPr>
      <w:r w:rsidRPr="00360FCC">
        <w:t xml:space="preserve">All individuals </w:t>
      </w:r>
      <w:r>
        <w:t>were</w:t>
      </w:r>
      <w:r w:rsidRPr="00360FCC">
        <w:t xml:space="preserve"> in the screening programme, except for those who ha</w:t>
      </w:r>
      <w:r>
        <w:t>d</w:t>
      </w:r>
      <w:r w:rsidRPr="00360FCC">
        <w:t xml:space="preserve"> experienced a screen positive event and are therefore in follow-up and may receive treatment. However, those who receive treatment that is successful</w:t>
      </w:r>
      <w:r>
        <w:t>,</w:t>
      </w:r>
      <w:r w:rsidRPr="00360FCC">
        <w:t xml:space="preserve"> may be referred back to the screening programme. Therefore, the model allows for individuals to be in either screening or follow-up, whether they have received treatment or not. </w:t>
      </w:r>
    </w:p>
    <w:p w14:paraId="7E68D04A" w14:textId="77777777" w:rsidR="003A7339" w:rsidRPr="00360FCC" w:rsidRDefault="003A7339" w:rsidP="003A7339">
      <w:pPr>
        <w:pStyle w:val="602TextfoTextstylesTextstyles"/>
        <w:rPr>
          <w:b/>
        </w:rPr>
      </w:pPr>
      <w:r w:rsidRPr="00360FCC">
        <w:t xml:space="preserve">Individuals who go on to receive treatment are subject to different progression rates. Therefore, it </w:t>
      </w:r>
      <w:r>
        <w:t>was</w:t>
      </w:r>
      <w:r w:rsidRPr="00360FCC">
        <w:t xml:space="preserve"> necessary to divide the model further based on the stages of the treatment pathway. The model allow</w:t>
      </w:r>
      <w:r>
        <w:t>ed</w:t>
      </w:r>
      <w:r w:rsidRPr="00360FCC">
        <w:t xml:space="preserve"> for four separate groups of individuals: i) those in screening who have not received treatment, ii) those in screening who have previously received treatment, iii) those in follow-up who have not yet received treatment and iv) those in follow-up who have previously received treatment. This increases the number of disease-specific states fourfold, </w:t>
      </w:r>
      <w:r>
        <w:t>giving</w:t>
      </w:r>
      <w:r w:rsidRPr="00360FCC">
        <w:t xml:space="preserve"> 38 states in total.</w:t>
      </w:r>
    </w:p>
    <w:p w14:paraId="160BA9C9" w14:textId="77777777" w:rsidR="003A7339" w:rsidRPr="00360FCC" w:rsidRDefault="003A7339" w:rsidP="003A7339">
      <w:pPr>
        <w:pStyle w:val="602TextfoTextstylesTextstyles"/>
        <w:rPr>
          <w:b/>
        </w:rPr>
      </w:pPr>
      <w:r w:rsidRPr="00360FCC">
        <w:t>The comparators for analysis</w:t>
      </w:r>
      <w:r>
        <w:t xml:space="preserve"> (</w:t>
      </w:r>
      <w:r w:rsidRPr="00360FCC">
        <w:t>described above</w:t>
      </w:r>
      <w:r>
        <w:t>)</w:t>
      </w:r>
      <w:r w:rsidRPr="00360FCC">
        <w:t xml:space="preserve"> are similarly included as an additional event process, applied to all people whose screening outcome is negative and who are referred back to screening. These event pathways are outlined in </w:t>
      </w:r>
      <w:r w:rsidRPr="004716BE">
        <w:rPr>
          <w:bCs/>
          <w:i/>
          <w:iCs/>
          <w:color w:val="FF0000"/>
        </w:rPr>
        <w:t>F</w:t>
      </w:r>
      <w:r w:rsidRPr="004716BE">
        <w:rPr>
          <w:i/>
          <w:iCs/>
          <w:color w:val="FF0000"/>
        </w:rPr>
        <w:t>igure 7</w:t>
      </w:r>
      <w:r>
        <w:rPr>
          <w:b/>
        </w:rPr>
        <w:t>.</w:t>
      </w:r>
    </w:p>
    <w:p w14:paraId="587D4415" w14:textId="77777777" w:rsidR="003A7339" w:rsidRDefault="003A7339" w:rsidP="003A7339">
      <w:pPr>
        <w:pStyle w:val="81FigurelegendTableFigureBoxstyles"/>
        <w:rPr>
          <w:rStyle w:val="FiglegendChar"/>
          <w:rFonts w:eastAsia="SimSun"/>
          <w:caps/>
        </w:rPr>
      </w:pPr>
      <w:bookmarkStart w:id="97" w:name="_Toc83637263"/>
      <w:r w:rsidRPr="004716BE">
        <w:rPr>
          <w:b/>
        </w:rPr>
        <w:t>FIGURE 7</w:t>
      </w:r>
      <w:commentRangeStart w:id="98"/>
      <w:r w:rsidRPr="004716BE">
        <w:rPr>
          <w:b/>
        </w:rPr>
        <w:t> </w:t>
      </w:r>
      <w:r w:rsidRPr="003C068E">
        <w:rPr>
          <w:rFonts w:eastAsia="SimSun"/>
        </w:rPr>
        <w:t>Event pathways in the economic model developed within the ISDR programme of applied research</w:t>
      </w:r>
      <w:bookmarkEnd w:id="97"/>
      <w:commentRangeEnd w:id="98"/>
      <w:r w:rsidRPr="003C068E">
        <w:commentReference w:id="98"/>
      </w:r>
    </w:p>
    <w:p w14:paraId="58A9BF15" w14:textId="77777777" w:rsidR="003A7339" w:rsidRDefault="003A7339" w:rsidP="003A7339">
      <w:pPr>
        <w:pStyle w:val="602TextfoTextstylesTextstyles"/>
        <w:rPr>
          <w:szCs w:val="24"/>
        </w:rPr>
      </w:pPr>
      <w:r w:rsidRPr="009A6ABD">
        <w:t>The model was developed using Microsoft Excel 2013. The intent was to run the model from NHS and personal social services perspective</w:t>
      </w:r>
      <w:r>
        <w:t>s</w:t>
      </w:r>
      <w:r w:rsidRPr="009A6ABD">
        <w:t xml:space="preserve"> over a lifetime horizon</w:t>
      </w:r>
      <w:r>
        <w:t xml:space="preserve"> w</w:t>
      </w:r>
      <w:r w:rsidRPr="009A6ABD">
        <w:t xml:space="preserve">ith cycles occurring monthly, and transitions and events occurring at the end of each cycle. </w:t>
      </w:r>
      <w:r w:rsidRPr="00221494">
        <w:rPr>
          <w:szCs w:val="24"/>
        </w:rPr>
        <w:t>The computational and mathematical requirements of such a large</w:t>
      </w:r>
      <w:r>
        <w:rPr>
          <w:szCs w:val="24"/>
        </w:rPr>
        <w:t>-</w:t>
      </w:r>
      <w:r w:rsidRPr="00221494">
        <w:rPr>
          <w:szCs w:val="24"/>
        </w:rPr>
        <w:t xml:space="preserve">scale model proved non-operational </w:t>
      </w:r>
      <w:r>
        <w:rPr>
          <w:szCs w:val="24"/>
        </w:rPr>
        <w:t>by the end of the programme, requiring around</w:t>
      </w:r>
      <w:r w:rsidRPr="00221494">
        <w:rPr>
          <w:szCs w:val="24"/>
        </w:rPr>
        <w:t xml:space="preserve"> 4 days</w:t>
      </w:r>
      <w:r>
        <w:rPr>
          <w:szCs w:val="24"/>
        </w:rPr>
        <w:t xml:space="preserve"> of processing. Work continued to </w:t>
      </w:r>
      <w:r w:rsidRPr="00221494">
        <w:rPr>
          <w:szCs w:val="24"/>
        </w:rPr>
        <w:t>produce a final version of the model based on 10,000 people</w:t>
      </w:r>
      <w:r>
        <w:rPr>
          <w:szCs w:val="24"/>
        </w:rPr>
        <w:t>.</w:t>
      </w:r>
    </w:p>
    <w:p w14:paraId="03146039" w14:textId="77777777" w:rsidR="003A7339" w:rsidRPr="00C97496" w:rsidRDefault="003A7339" w:rsidP="003A7339">
      <w:pPr>
        <w:pStyle w:val="52AheadHeadingsHeadingstyles"/>
      </w:pPr>
      <w:bookmarkStart w:id="99" w:name="_Toc104910274"/>
      <w:r w:rsidRPr="00C97496">
        <w:t>Discussion</w:t>
      </w:r>
      <w:bookmarkEnd w:id="92"/>
      <w:bookmarkEnd w:id="99"/>
    </w:p>
    <w:p w14:paraId="3FBC2B25" w14:textId="77777777" w:rsidR="003A7339" w:rsidRDefault="003A7339" w:rsidP="003A7339">
      <w:pPr>
        <w:pStyle w:val="602TextfoTextstylesTextstyles"/>
      </w:pPr>
      <w:r w:rsidRPr="00D235B1">
        <w:t xml:space="preserve">Our data provide evidence that an individualised screening approach </w:t>
      </w:r>
      <w:r>
        <w:t xml:space="preserve">may </w:t>
      </w:r>
      <w:r w:rsidRPr="00D235B1">
        <w:t>provide cost savings</w:t>
      </w:r>
      <w:r>
        <w:t xml:space="preserve"> within the programme</w:t>
      </w:r>
      <w:r w:rsidRPr="00D235B1">
        <w:t>.</w:t>
      </w:r>
      <w:r w:rsidRPr="00C97496">
        <w:t xml:space="preserve"> </w:t>
      </w:r>
      <w:r>
        <w:t>We feel that the assumptions and costs applied throughout were conservative and took care not to overstate the benefits of this approach or underplay any of the costs, for example providing a realistic estimate of replicating the cost of a risk engine elsewhere.</w:t>
      </w:r>
    </w:p>
    <w:p w14:paraId="30D00C60" w14:textId="77777777" w:rsidR="003A7339" w:rsidRDefault="003A7339" w:rsidP="003A7339">
      <w:pPr>
        <w:pStyle w:val="602TextfoTextstylesTextstyles"/>
      </w:pPr>
      <w:r w:rsidRPr="00C97496">
        <w:t xml:space="preserve">By moving to </w:t>
      </w:r>
      <w:r>
        <w:t>variable-interval risk-based</w:t>
      </w:r>
      <w:r w:rsidRPr="00C97496">
        <w:t xml:space="preserve"> screening, patients were not compromised on safety or quality of life. </w:t>
      </w:r>
      <w:r>
        <w:t>We calculated potential i</w:t>
      </w:r>
      <w:r w:rsidRPr="00C97496">
        <w:t xml:space="preserve">ncremental </w:t>
      </w:r>
      <w:r w:rsidRPr="00D94949">
        <w:t xml:space="preserve">cost savings over the 2-year time horizon </w:t>
      </w:r>
      <w:r>
        <w:t xml:space="preserve">within the </w:t>
      </w:r>
      <w:r>
        <w:lastRenderedPageBreak/>
        <w:t xml:space="preserve">trial </w:t>
      </w:r>
      <w:r w:rsidRPr="00D94949">
        <w:t xml:space="preserve">of </w:t>
      </w:r>
      <w:r>
        <w:t xml:space="preserve">£17.34 </w:t>
      </w:r>
      <w:r w:rsidRPr="00D94949">
        <w:t>NHS costs, rising to £</w:t>
      </w:r>
      <w:r>
        <w:t xml:space="preserve">23.11 </w:t>
      </w:r>
      <w:r w:rsidRPr="00D94949">
        <w:t>per patient</w:t>
      </w:r>
      <w:r w:rsidRPr="00C97496">
        <w:t xml:space="preserve"> </w:t>
      </w:r>
      <w:r>
        <w:t>from a societal perspective</w:t>
      </w:r>
      <w:r w:rsidRPr="00C97496">
        <w:t xml:space="preserve">. </w:t>
      </w:r>
      <w:r>
        <w:t>I</w:t>
      </w:r>
      <w:r w:rsidRPr="00C97496">
        <w:t xml:space="preserve">n a population such as in Liverpool, this may amount to </w:t>
      </w:r>
      <w:r>
        <w:t xml:space="preserve">potential </w:t>
      </w:r>
      <w:r w:rsidRPr="00C97496">
        <w:t>annual savings in the region of £</w:t>
      </w:r>
      <w:r>
        <w:t>199,000</w:t>
      </w:r>
      <w:r w:rsidRPr="00C97496">
        <w:t xml:space="preserve"> in NHS </w:t>
      </w:r>
      <w:r>
        <w:t xml:space="preserve">screening programme </w:t>
      </w:r>
      <w:r w:rsidRPr="00C97496">
        <w:t xml:space="preserve">costs. </w:t>
      </w:r>
      <w:r w:rsidRPr="00B70ADE">
        <w:t>For</w:t>
      </w:r>
      <w:r>
        <w:t xml:space="preserve"> England (screening population 2.76 </w:t>
      </w:r>
      <w:r w:rsidRPr="00B70ADE">
        <w:t>million (2018-19)</w:t>
      </w:r>
      <w:r w:rsidRPr="009461CB">
        <w:rPr>
          <w:vertAlign w:val="superscript"/>
        </w:rPr>
        <w:t xml:space="preserve"> </w:t>
      </w:r>
      <w:r>
        <w:rPr>
          <w:vertAlign w:val="superscript"/>
        </w:rPr>
        <w:t>51</w:t>
      </w:r>
      <w:r w:rsidRPr="00B70ADE">
        <w:t xml:space="preserve">) this could amount to around </w:t>
      </w:r>
      <w:r>
        <w:t>£23.9</w:t>
      </w:r>
      <w:r w:rsidRPr="00B70ADE">
        <w:t>m in the NHS</w:t>
      </w:r>
      <w:r w:rsidRPr="00890DA5">
        <w:t xml:space="preserve"> </w:t>
      </w:r>
      <w:r>
        <w:t>not including treatment costs</w:t>
      </w:r>
      <w:r w:rsidRPr="00B70ADE">
        <w:t xml:space="preserve">, rising to </w:t>
      </w:r>
      <w:r>
        <w:t>£31.9</w:t>
      </w:r>
      <w:r w:rsidRPr="00B70ADE">
        <w:t xml:space="preserve">m from a societal perspective. Such resources could be used to target groups that are hard to reach and those at high risk of visual impairment, and more cost efficiently screen the expanding population of PWD. </w:t>
      </w:r>
      <w:r w:rsidRPr="006B6C08">
        <w:t xml:space="preserve">Individualised screening (on average) reduces the number of attendances required </w:t>
      </w:r>
      <w:r>
        <w:t>as such p</w:t>
      </w:r>
      <w:r w:rsidRPr="00B70ADE">
        <w:t>atients in low</w:t>
      </w:r>
      <w:r>
        <w:t>-</w:t>
      </w:r>
      <w:r w:rsidRPr="00B70ADE">
        <w:t xml:space="preserve">risk groups would be spared the inconvenience and additional personal cost of attending </w:t>
      </w:r>
      <w:r>
        <w:t>non-essential</w:t>
      </w:r>
      <w:r w:rsidRPr="00B70ADE">
        <w:t xml:space="preserve"> appointments. </w:t>
      </w:r>
      <w:r>
        <w:t>In brief, less visits reduce both patient and hospital costs and the trial shows this can happen without negative clinical consequences.</w:t>
      </w:r>
    </w:p>
    <w:p w14:paraId="387798DD" w14:textId="77777777" w:rsidR="003A7339" w:rsidRPr="00837AAC" w:rsidRDefault="003A7339" w:rsidP="003A7339">
      <w:pPr>
        <w:pStyle w:val="602TextfoTextstylesTextstyles"/>
      </w:pPr>
      <w:r>
        <w:t>S</w:t>
      </w:r>
      <w:r w:rsidRPr="0064616E">
        <w:t>trength</w:t>
      </w:r>
      <w:r>
        <w:t>s</w:t>
      </w:r>
      <w:r w:rsidRPr="0064616E">
        <w:t xml:space="preserve"> of this within-trial </w:t>
      </w:r>
      <w:r>
        <w:t xml:space="preserve">cost effectiveness </w:t>
      </w:r>
      <w:r w:rsidRPr="0064616E">
        <w:t xml:space="preserve">study </w:t>
      </w:r>
      <w:r>
        <w:t xml:space="preserve">are </w:t>
      </w:r>
      <w:r w:rsidRPr="0064616E">
        <w:t>the detailed characterisation of the costs to the health service and society of a</w:t>
      </w:r>
      <w:r>
        <w:t xml:space="preserve"> person</w:t>
      </w:r>
      <w:r w:rsidRPr="0064616E">
        <w:t xml:space="preserve"> attending screening</w:t>
      </w:r>
      <w:r>
        <w:t xml:space="preserve"> and the large number of observations. Our work is limited by the 2-year time horizon which is short in a long-term disease such as diabetes.</w:t>
      </w:r>
      <w:r w:rsidRPr="0064616E">
        <w:t xml:space="preserve"> </w:t>
      </w:r>
      <w:r>
        <w:t>Our</w:t>
      </w:r>
      <w:r w:rsidRPr="00B70ADE">
        <w:t xml:space="preserve"> work could have been further strengthened by taking </w:t>
      </w:r>
      <w:r w:rsidRPr="0064616E">
        <w:t>a long-term time horizon to capture lifetime costing differentials and years of sight loss averted.</w:t>
      </w:r>
      <w:r>
        <w:t xml:space="preserve"> Treatment costs were excluded as per the within-trial analysis and the study objectives of comparing screening options rather than of a lifetime analysis of screening. We did explore adding a post-screening analysis to include treatment costs but considered it very unlikely to be informative as the numbers progressing to treatment were very low (two in each group).</w:t>
      </w:r>
    </w:p>
    <w:p w14:paraId="5F3035E4" w14:textId="77777777" w:rsidR="003A7339" w:rsidRDefault="003A7339" w:rsidP="003A7339">
      <w:pPr>
        <w:pStyle w:val="602TextfoTextstylesTextstyles"/>
      </w:pPr>
      <w:r>
        <w:t>I</w:t>
      </w:r>
      <w:r w:rsidRPr="0064616E">
        <w:t xml:space="preserve">t </w:t>
      </w:r>
      <w:r>
        <w:t>may</w:t>
      </w:r>
      <w:r w:rsidRPr="0064616E">
        <w:t xml:space="preserve"> have been useful to collect utility data for the entire cohort</w:t>
      </w:r>
      <w:r>
        <w:t>. We elected not to undertake this</w:t>
      </w:r>
      <w:r w:rsidRPr="0064616E">
        <w:t xml:space="preserve"> to minimise disruption at screening clinics</w:t>
      </w:r>
      <w:r>
        <w:t>. M</w:t>
      </w:r>
      <w:r w:rsidRPr="00B70ADE">
        <w:t xml:space="preserve">ultiple imputation indicated that </w:t>
      </w:r>
      <w:r>
        <w:t>quality of life (</w:t>
      </w:r>
      <w:r w:rsidRPr="00B70ADE">
        <w:t>QoL</w:t>
      </w:r>
      <w:r>
        <w:t>)</w:t>
      </w:r>
      <w:r w:rsidRPr="00B70ADE">
        <w:t xml:space="preserve"> data </w:t>
      </w:r>
      <w:r>
        <w:t>was</w:t>
      </w:r>
      <w:r w:rsidRPr="00B70ADE">
        <w:t xml:space="preserve"> robust.</w:t>
      </w:r>
      <w:r>
        <w:t xml:space="preserve"> </w:t>
      </w:r>
      <w:r w:rsidRPr="0064616E">
        <w:t xml:space="preserve">At a </w:t>
      </w:r>
      <w:r>
        <w:t>2-</w:t>
      </w:r>
      <w:r w:rsidRPr="0064616E">
        <w:t xml:space="preserve">year time horizon the effects of screening intervals on </w:t>
      </w:r>
      <w:r>
        <w:t>QoL</w:t>
      </w:r>
      <w:r w:rsidRPr="0064616E">
        <w:t xml:space="preserve"> appear to be close to negligible, where our between-arm utilities and incremental QALYs demonstrated near-equivalence</w:t>
      </w:r>
      <w:r>
        <w:t xml:space="preserve">. </w:t>
      </w:r>
    </w:p>
    <w:p w14:paraId="57906356" w14:textId="77777777" w:rsidR="003A7339" w:rsidRDefault="003A7339" w:rsidP="003A7339">
      <w:pPr>
        <w:pStyle w:val="602TextfoTextstylesTextstyles"/>
      </w:pPr>
      <w:r>
        <w:t xml:space="preserve">While the intention had been to report cost effectiveness acceptability curves, the dominance in cost reduction of variable-interval risk-based screening and little fluctuation in QALYs across all instruments rendered this metric uninformative, as the proportion cost-effective was inelastic to varying thresholds. See </w:t>
      </w:r>
      <w:r>
        <w:rPr>
          <w:i/>
          <w:iCs/>
        </w:rPr>
        <w:t xml:space="preserve">Section 12.2 </w:t>
      </w:r>
      <w:r>
        <w:t xml:space="preserve">for a further discussion of strengths and limitations. </w:t>
      </w:r>
    </w:p>
    <w:p w14:paraId="593FCF94" w14:textId="77777777" w:rsidR="003A7339" w:rsidRDefault="003A7339" w:rsidP="003A7339">
      <w:pPr>
        <w:pStyle w:val="602TextfoTextstylesTextstyles"/>
      </w:pPr>
      <w:r>
        <w:t>Scanlon et al.</w:t>
      </w:r>
      <w:r>
        <w:rPr>
          <w:vertAlign w:val="superscript"/>
        </w:rPr>
        <w:t>42</w:t>
      </w:r>
      <w:r>
        <w:t xml:space="preserve"> reported in 2015 a cost effectiveness model developed in a historical </w:t>
      </w:r>
      <w:r w:rsidRPr="003E4A38">
        <w:t xml:space="preserve">dataset </w:t>
      </w:r>
      <w:r>
        <w:t xml:space="preserve">of </w:t>
      </w:r>
      <w:r w:rsidRPr="003E4A38">
        <w:t xml:space="preserve">10942 </w:t>
      </w:r>
      <w:r>
        <w:t xml:space="preserve">people in Gloucestershire </w:t>
      </w:r>
      <w:r w:rsidRPr="003E4A38">
        <w:t xml:space="preserve">with </w:t>
      </w:r>
      <w:r>
        <w:t xml:space="preserve">screening and clinical data over at least </w:t>
      </w:r>
      <w:r w:rsidRPr="003E4A38">
        <w:t xml:space="preserve">3 years </w:t>
      </w:r>
      <w:r>
        <w:t xml:space="preserve">and validated it in three other English programmes. They reported a 3-yearly screening interval to be the most cost effective in the absence of personalised risk-based intervals. Using their risk-based strategy the most cost-effective options were to screen those at low risk every five years and those at medium and high risk every three and every two years, respectively. We now add robust RCT evidence to support the introduction of variable-interval risk-based screening. </w:t>
      </w:r>
    </w:p>
    <w:p w14:paraId="000B4BD8" w14:textId="77777777" w:rsidR="003A7339" w:rsidRPr="00C97496" w:rsidRDefault="003A7339" w:rsidP="003A7339">
      <w:pPr>
        <w:pStyle w:val="52AheadHeadingsHeadingstyles"/>
      </w:pPr>
      <w:bookmarkStart w:id="100" w:name="_Toc429911680"/>
      <w:bookmarkStart w:id="101" w:name="_Toc104910275"/>
      <w:r>
        <w:t>Interr</w:t>
      </w:r>
      <w:r w:rsidRPr="00C97496">
        <w:t>elation to other work packages and overall aims of the programme</w:t>
      </w:r>
      <w:bookmarkEnd w:id="100"/>
      <w:bookmarkEnd w:id="101"/>
    </w:p>
    <w:p w14:paraId="4C69403C" w14:textId="77777777" w:rsidR="003A7339" w:rsidRPr="008248B9" w:rsidRDefault="003A7339" w:rsidP="003A7339">
      <w:pPr>
        <w:pStyle w:val="602TextfoTextstylesTextstyles"/>
      </w:pPr>
      <w:r>
        <w:t>The health economics and</w:t>
      </w:r>
      <w:r w:rsidRPr="00C97496">
        <w:t xml:space="preserve"> </w:t>
      </w:r>
      <w:r>
        <w:t xml:space="preserve">RCE </w:t>
      </w:r>
      <w:r w:rsidRPr="00C97496">
        <w:t>team</w:t>
      </w:r>
      <w:r>
        <w:t>s</w:t>
      </w:r>
      <w:r w:rsidRPr="00C97496">
        <w:t xml:space="preserve"> </w:t>
      </w:r>
      <w:r>
        <w:t xml:space="preserve">(WS C, WS D) worked closely together. </w:t>
      </w:r>
      <w:r w:rsidRPr="00C97496">
        <w:t xml:space="preserve">The economic model was designed to be fully integrated and usable with the </w:t>
      </w:r>
      <w:r>
        <w:t>RCE</w:t>
      </w:r>
      <w:r w:rsidRPr="00C97496">
        <w:t xml:space="preserve">. This is an important element should the Liverpool approach be rolled out into wider practice. </w:t>
      </w:r>
      <w:r>
        <w:t>C</w:t>
      </w:r>
      <w:r w:rsidRPr="00C97496">
        <w:t xml:space="preserve">oordination occurred with WP F to enable a more inclusive and comprehensive understanding of valuation in </w:t>
      </w:r>
      <w:r>
        <w:t>QoL</w:t>
      </w:r>
      <w:r w:rsidRPr="00C97496">
        <w:t xml:space="preserve"> </w:t>
      </w:r>
      <w:r>
        <w:t>in DR screening</w:t>
      </w:r>
      <w:r w:rsidRPr="00C97496">
        <w:t>. This was important as this group was under-represented in the trial itself</w:t>
      </w:r>
      <w:r>
        <w:t>.</w:t>
      </w:r>
      <w:bookmarkStart w:id="102" w:name="_Toc429911681"/>
    </w:p>
    <w:p w14:paraId="7CD2226C" w14:textId="6128D0E4" w:rsidR="003A7339" w:rsidRDefault="003A7339" w:rsidP="003A7339">
      <w:pPr>
        <w:pStyle w:val="43ChaptertitleHeadingsHeadingstyles"/>
      </w:pPr>
      <w:bookmarkStart w:id="103" w:name="_Toc104910276"/>
      <w:bookmarkStart w:id="104" w:name="_Toc429911623"/>
      <w:r>
        <w:lastRenderedPageBreak/>
        <w:t xml:space="preserve">Qualitative study </w:t>
      </w:r>
      <w:r w:rsidRPr="00C97496">
        <w:t xml:space="preserve">with patients and </w:t>
      </w:r>
      <w:r>
        <w:t xml:space="preserve">healthcare </w:t>
      </w:r>
      <w:r w:rsidRPr="00C97496">
        <w:t xml:space="preserve">professionals </w:t>
      </w:r>
      <w:r>
        <w:t>on</w:t>
      </w:r>
      <w:r w:rsidRPr="00C97496">
        <w:t xml:space="preserve"> changing screening intervals</w:t>
      </w:r>
      <w:bookmarkEnd w:id="103"/>
      <w:r w:rsidRPr="00C97496">
        <w:t xml:space="preserve"> </w:t>
      </w:r>
    </w:p>
    <w:bookmarkEnd w:id="104"/>
    <w:p w14:paraId="247F94E7" w14:textId="77777777" w:rsidR="003A7339" w:rsidRDefault="003A7339" w:rsidP="003A7339">
      <w:pPr>
        <w:pStyle w:val="602TextfoTextstylesTextstyles"/>
        <w:rPr>
          <w:rStyle w:val="TextChar"/>
        </w:rPr>
      </w:pPr>
      <w:r w:rsidRPr="001000C4">
        <w:t xml:space="preserve">A peer reviewed publication is available at </w:t>
      </w:r>
      <w:r w:rsidRPr="00110BD2">
        <w:t>https://doi.org/10.1186/s12889-020-08974-1</w:t>
      </w:r>
      <w:r>
        <w:t xml:space="preserve"> </w:t>
      </w:r>
      <w:r>
        <w:rPr>
          <w:vertAlign w:val="superscript"/>
        </w:rPr>
        <w:t xml:space="preserve">24 </w:t>
      </w:r>
      <w:r>
        <w:t xml:space="preserve">and includes </w:t>
      </w:r>
      <w:r>
        <w:rPr>
          <w:rStyle w:val="TextChar"/>
        </w:rPr>
        <w:t xml:space="preserve">example narratives of the key findings. COREQ reporting guidelines were followed. </w:t>
      </w:r>
    </w:p>
    <w:p w14:paraId="4D802B92" w14:textId="77777777" w:rsidR="003A7339" w:rsidRPr="002379CC" w:rsidRDefault="003A7339" w:rsidP="003A7339">
      <w:pPr>
        <w:pStyle w:val="602TextfoTextstylesTextstyles"/>
        <w:rPr>
          <w:i/>
          <w:color w:val="FF0000"/>
        </w:rPr>
      </w:pPr>
      <w:r w:rsidRPr="002379CC">
        <w:rPr>
          <w:i/>
          <w:color w:val="FF0000"/>
        </w:rPr>
        <w:t>&lt;&lt;Typesetter insert copyright credit line 2&gt;&gt;</w:t>
      </w:r>
    </w:p>
    <w:p w14:paraId="49146F15" w14:textId="77777777" w:rsidR="003A7339" w:rsidRPr="002379CC" w:rsidRDefault="003A7339" w:rsidP="003A7339">
      <w:pPr>
        <w:pStyle w:val="602TextfoTextstylesTextstyles"/>
        <w:rPr>
          <w:i/>
        </w:rPr>
      </w:pPr>
      <w:r w:rsidRPr="002379CC">
        <w:rPr>
          <w:i/>
        </w:rPr>
        <w:t>Some text in this section has been reproduced from our study article,</w:t>
      </w:r>
      <w:r w:rsidRPr="002379CC">
        <w:rPr>
          <w:i/>
          <w:vertAlign w:val="superscript"/>
        </w:rPr>
        <w:t>24</w:t>
      </w:r>
      <w:r w:rsidRPr="002379CC">
        <w:rPr>
          <w:i/>
        </w:rPr>
        <w:t> published under the Creative Commons Attribution License (CC BY 4.0), which permits unrestricted use, distribution and reproduction in any medium, provided the original work is properly cited (https://creativecommons.org/licenses/by/4.0/).</w:t>
      </w:r>
    </w:p>
    <w:p w14:paraId="2FF659D0" w14:textId="77777777" w:rsidR="003A7339" w:rsidRDefault="003A7339" w:rsidP="003A7339">
      <w:pPr>
        <w:pStyle w:val="52AheadHeadingsHeadingstyles"/>
      </w:pPr>
      <w:bookmarkStart w:id="105" w:name="_Toc104910277"/>
      <w:r>
        <w:t>Research aims</w:t>
      </w:r>
      <w:bookmarkEnd w:id="105"/>
    </w:p>
    <w:p w14:paraId="18E04A98" w14:textId="77777777" w:rsidR="003A7339" w:rsidRDefault="003A7339" w:rsidP="003A7339">
      <w:pPr>
        <w:pStyle w:val="602TextfoTextstylesTextstyles"/>
      </w:pPr>
      <w:r>
        <w:t>We aimed to explore perceptions of changing from annual to individualised variable-interval risk-based screening</w:t>
      </w:r>
      <w:r w:rsidRPr="00CE4A1C">
        <w:t xml:space="preserve"> </w:t>
      </w:r>
      <w:r>
        <w:t>and to gain wider insights into users</w:t>
      </w:r>
      <w:r>
        <w:rPr>
          <w:color w:val="00B0F0"/>
        </w:rPr>
        <w:t>’</w:t>
      </w:r>
      <w:r w:rsidRPr="007F02BA">
        <w:t xml:space="preserve"> </w:t>
      </w:r>
      <w:r>
        <w:t>perceptions to enable</w:t>
      </w:r>
      <w:r w:rsidRPr="00CE4A1C">
        <w:t xml:space="preserve"> </w:t>
      </w:r>
      <w:r>
        <w:t xml:space="preserve">successful implementation (WP F). We also wanted to explore the wider aspects of DR screening in general. </w:t>
      </w:r>
    </w:p>
    <w:p w14:paraId="6F9A6E60" w14:textId="77777777" w:rsidR="003A7339" w:rsidRPr="00C97496" w:rsidRDefault="003A7339" w:rsidP="003A7339">
      <w:pPr>
        <w:pStyle w:val="52AheadHeadingsHeadingstyles"/>
      </w:pPr>
      <w:bookmarkStart w:id="106" w:name="_Toc104910278"/>
      <w:bookmarkStart w:id="107" w:name="_Toc19096358"/>
      <w:r w:rsidRPr="00C97496">
        <w:t>Methods</w:t>
      </w:r>
      <w:bookmarkEnd w:id="106"/>
      <w:r w:rsidRPr="00C97496">
        <w:t xml:space="preserve"> </w:t>
      </w:r>
      <w:bookmarkEnd w:id="107"/>
    </w:p>
    <w:p w14:paraId="12894BD1" w14:textId="77777777" w:rsidR="003A7339" w:rsidRPr="00FE687E" w:rsidRDefault="003A7339" w:rsidP="003A7339">
      <w:pPr>
        <w:pStyle w:val="53BheadHeadingsHeadingstyles"/>
      </w:pPr>
      <w:bookmarkStart w:id="108" w:name="_Toc19096359"/>
      <w:r w:rsidRPr="00FE687E">
        <w:t>Setting</w:t>
      </w:r>
      <w:bookmarkEnd w:id="108"/>
    </w:p>
    <w:p w14:paraId="382E5CFB" w14:textId="77777777" w:rsidR="003A7339" w:rsidRDefault="003A7339" w:rsidP="003A7339">
      <w:pPr>
        <w:pStyle w:val="602TextfoTextstylesTextstyles"/>
      </w:pPr>
      <w:r>
        <w:t xml:space="preserve">We conducted our qualitative studies within the setting of our RCT. This </w:t>
      </w:r>
      <w:r w:rsidRPr="00A531BC">
        <w:t>allow</w:t>
      </w:r>
      <w:r>
        <w:t>ed</w:t>
      </w:r>
      <w:r w:rsidRPr="00A531BC">
        <w:t xml:space="preserve"> for the first time, </w:t>
      </w:r>
      <w:r>
        <w:t>a</w:t>
      </w:r>
      <w:r w:rsidRPr="00A531BC">
        <w:t xml:space="preserve"> real rather than theoretical investigation of the </w:t>
      </w:r>
      <w:r>
        <w:t>perceptions around the acceptability of</w:t>
      </w:r>
      <w:r w:rsidRPr="00A531BC">
        <w:t xml:space="preserve"> implementation of varying intervals and the use of a risk calculator in a population from an established screening programme and in a geographical location where annual fixed interval screening </w:t>
      </w:r>
      <w:r>
        <w:t>was</w:t>
      </w:r>
      <w:r w:rsidRPr="00A531BC">
        <w:t xml:space="preserve"> already established. </w:t>
      </w:r>
    </w:p>
    <w:p w14:paraId="65B1CAAB" w14:textId="77777777" w:rsidR="003A7339" w:rsidRDefault="003A7339" w:rsidP="003A7339">
      <w:pPr>
        <w:pStyle w:val="53BheadHeadingsHeadingstyles"/>
      </w:pPr>
      <w:bookmarkStart w:id="109" w:name="_Toc19096360"/>
      <w:r>
        <w:t>Design</w:t>
      </w:r>
      <w:bookmarkEnd w:id="109"/>
      <w:r>
        <w:t xml:space="preserve"> </w:t>
      </w:r>
    </w:p>
    <w:p w14:paraId="70B8F8E1" w14:textId="77777777" w:rsidR="003A7339" w:rsidRDefault="003A7339" w:rsidP="003A7339">
      <w:pPr>
        <w:pStyle w:val="602TextfoTextstylesTextstyles"/>
      </w:pPr>
      <w:r>
        <w:t xml:space="preserve">Semi-structured interviews were conducted after informed consent to gather views on variable-interval risk-based screening. Interviews with PWD were conducted prior to commencement of the RCT (Phase 1, baseline) and subsequently with a second group (Phase 2) during the RCT. All interviews with HCPs took place prior to commencement of the RCT. The research team and PPI group created interview topic guides (see </w:t>
      </w:r>
      <w:r>
        <w:rPr>
          <w:i/>
        </w:rPr>
        <w:t>Supplementary Material</w:t>
      </w:r>
      <w:r w:rsidRPr="00F52F82">
        <w:rPr>
          <w:i/>
          <w:iCs/>
        </w:rPr>
        <w:t xml:space="preserve"> 4</w:t>
      </w:r>
      <w:r>
        <w:t>) covering participants</w:t>
      </w:r>
      <w:r>
        <w:rPr>
          <w:color w:val="00B0F0"/>
        </w:rPr>
        <w:t>’</w:t>
      </w:r>
      <w:r>
        <w:t xml:space="preserve"> background, beliefs and attitudes towards diabetes, management of diabetes, medical management and contact, and future management of screening. For HCP interviews, discussions included participants</w:t>
      </w:r>
      <w:r>
        <w:rPr>
          <w:color w:val="00B0F0"/>
        </w:rPr>
        <w:t>’</w:t>
      </w:r>
      <w:r>
        <w:t xml:space="preserve"> background in diabetes, types of patients they see, and potential issues with changing screening intervals. Interviews lasted 30 to 90 minutes, with most around 45 minutes. </w:t>
      </w:r>
      <w:bookmarkStart w:id="110" w:name="_Toc19096361"/>
    </w:p>
    <w:p w14:paraId="0330CC20" w14:textId="77777777" w:rsidR="003A7339" w:rsidRDefault="003A7339" w:rsidP="003A7339">
      <w:pPr>
        <w:pStyle w:val="53BheadHeadingsHeadingstyles"/>
      </w:pPr>
      <w:r>
        <w:t>Participants</w:t>
      </w:r>
      <w:bookmarkEnd w:id="110"/>
    </w:p>
    <w:p w14:paraId="021388D3" w14:textId="77777777" w:rsidR="003A7339" w:rsidRPr="00580C26" w:rsidRDefault="003A7339" w:rsidP="003A7339">
      <w:pPr>
        <w:pStyle w:val="602TextfoTextstylesTextstyles"/>
      </w:pPr>
      <w:r w:rsidRPr="00BA086F">
        <w:t>PWD</w:t>
      </w:r>
      <w:r>
        <w:t xml:space="preserve"> participants </w:t>
      </w:r>
      <w:r w:rsidRPr="00B75F86">
        <w:t xml:space="preserve">aged over 16 years </w:t>
      </w:r>
      <w:r>
        <w:t>attending the eye screening programme</w:t>
      </w:r>
      <w:r w:rsidRPr="00B75F86">
        <w:t xml:space="preserve"> were identified </w:t>
      </w:r>
      <w:r>
        <w:t>in</w:t>
      </w:r>
      <w:r w:rsidRPr="00B75F86">
        <w:t xml:space="preserve"> two </w:t>
      </w:r>
      <w:r>
        <w:t>GPs</w:t>
      </w:r>
      <w:r w:rsidRPr="00B75F86">
        <w:t xml:space="preserve"> in Liverpool. </w:t>
      </w:r>
      <w:r w:rsidRPr="00580C26">
        <w:t>The practices were approached by a research nurse</w:t>
      </w:r>
      <w:r>
        <w:t>.</w:t>
      </w:r>
      <w:r w:rsidRPr="00580C26">
        <w:t xml:space="preserve"> The practices reflected the range of socioeconomic status, with one located in a disadvantaged location, and the other in an affluent location.  </w:t>
      </w:r>
    </w:p>
    <w:p w14:paraId="4274A5AD" w14:textId="77777777" w:rsidR="003A7339" w:rsidRPr="00580C26" w:rsidRDefault="003A7339" w:rsidP="003A7339">
      <w:pPr>
        <w:pStyle w:val="602TextfoTextstylesTextstyles"/>
      </w:pPr>
      <w:r>
        <w:t>We used p</w:t>
      </w:r>
      <w:r w:rsidRPr="000F6594">
        <w:t xml:space="preserve">urposive sampling to </w:t>
      </w:r>
      <w:r>
        <w:t xml:space="preserve">identify potential participants aiming to </w:t>
      </w:r>
      <w:r w:rsidRPr="000F6594">
        <w:t xml:space="preserve">reflect the </w:t>
      </w:r>
      <w:r>
        <w:t xml:space="preserve">characteristics of the local </w:t>
      </w:r>
      <w:r w:rsidRPr="000F6594">
        <w:t xml:space="preserve">diabetic population and </w:t>
      </w:r>
      <w:r>
        <w:t xml:space="preserve">of </w:t>
      </w:r>
      <w:r w:rsidRPr="000F6594">
        <w:t>HCP</w:t>
      </w:r>
      <w:r>
        <w:t>s</w:t>
      </w:r>
      <w:r w:rsidRPr="000F6594">
        <w:t xml:space="preserve"> involved in eye screening.</w:t>
      </w:r>
      <w:r>
        <w:t xml:space="preserve"> Suitability of p</w:t>
      </w:r>
      <w:r w:rsidRPr="00580C26">
        <w:t xml:space="preserve">otential </w:t>
      </w:r>
      <w:r>
        <w:t xml:space="preserve">PWD </w:t>
      </w:r>
      <w:r w:rsidRPr="00580C26">
        <w:t xml:space="preserve">participants </w:t>
      </w:r>
      <w:r>
        <w:t>was reviewed</w:t>
      </w:r>
      <w:r w:rsidRPr="00580C26">
        <w:t xml:space="preserve"> by a GP in the practice </w:t>
      </w:r>
      <w:r>
        <w:t>prior to contact</w:t>
      </w:r>
      <w:r w:rsidRPr="00580C26">
        <w:t xml:space="preserve"> by the research team.</w:t>
      </w:r>
    </w:p>
    <w:p w14:paraId="1004AFF8" w14:textId="77777777" w:rsidR="003A7339" w:rsidRDefault="003A7339" w:rsidP="003A7339">
      <w:pPr>
        <w:pStyle w:val="602TextfoTextstylesTextstyles"/>
      </w:pPr>
      <w:r w:rsidRPr="00580C26">
        <w:lastRenderedPageBreak/>
        <w:t>All participants received a brief overview of individualised risk-based variable-interval screening. Most patient interviews were conducted in participants</w:t>
      </w:r>
      <w:r>
        <w:rPr>
          <w:color w:val="00B0F0"/>
        </w:rPr>
        <w:t>’</w:t>
      </w:r>
      <w:r w:rsidRPr="00580C26">
        <w:t xml:space="preserve"> homes, though some chose to complete them in </w:t>
      </w:r>
      <w:r>
        <w:t>a</w:t>
      </w:r>
      <w:r w:rsidRPr="00580C26">
        <w:t xml:space="preserve"> university office, and one completed their interview in their own office.</w:t>
      </w:r>
    </w:p>
    <w:p w14:paraId="1EDF6BED" w14:textId="77777777" w:rsidR="003A7339" w:rsidRDefault="003A7339" w:rsidP="003A7339">
      <w:pPr>
        <w:pStyle w:val="602TextfoTextstylesTextstyles"/>
      </w:pPr>
      <w:r>
        <w:t xml:space="preserve">60 PWD were recruited, 30 to phase 1 (baseline) and 30 to phase 2 (post implementation of risk-based variable-interval screening). Further details are given in </w:t>
      </w:r>
      <w:r w:rsidRPr="00E85DE7">
        <w:rPr>
          <w:i/>
          <w:iCs/>
          <w:color w:val="FF0000"/>
        </w:rPr>
        <w:t>Table 8</w:t>
      </w:r>
      <w:r>
        <w:t>. I</w:t>
      </w:r>
      <w:r w:rsidRPr="00C97496">
        <w:t>nterviews took place betw</w:t>
      </w:r>
      <w:r>
        <w:t>een October 2014 and April 2015 in</w:t>
      </w:r>
      <w:r w:rsidRPr="00C97496">
        <w:t xml:space="preserve"> </w:t>
      </w:r>
      <w:r>
        <w:t xml:space="preserve">private </w:t>
      </w:r>
      <w:r w:rsidRPr="00C97496">
        <w:t xml:space="preserve">NHS </w:t>
      </w:r>
      <w:r>
        <w:t xml:space="preserve">offices </w:t>
      </w:r>
      <w:r w:rsidRPr="00C97496">
        <w:t>(with the exception of one joint interview completed at a participant</w:t>
      </w:r>
      <w:r>
        <w:rPr>
          <w:color w:val="00B0F0"/>
        </w:rPr>
        <w:t>’</w:t>
      </w:r>
      <w:r w:rsidRPr="00C97496">
        <w:t>s home).</w:t>
      </w:r>
      <w:r>
        <w:t xml:space="preserve"> Allocations within Phase 2 were balanced to the overall allocations within the RCT.</w:t>
      </w:r>
    </w:p>
    <w:p w14:paraId="7C3C2ABA" w14:textId="77777777" w:rsidR="003A7339" w:rsidRDefault="003A7339" w:rsidP="003A7339">
      <w:pPr>
        <w:pStyle w:val="70TablelegendTablesTableFigureBoxstyles"/>
      </w:pPr>
      <w:bookmarkStart w:id="111" w:name="_Toc87626907"/>
      <w:r w:rsidRPr="002379CC">
        <w:rPr>
          <w:b/>
        </w:rPr>
        <w:t>TABLE 8</w:t>
      </w:r>
      <w:r w:rsidRPr="002379CC">
        <w:rPr>
          <w:rFonts w:eastAsia="SimSun"/>
          <w:b/>
        </w:rPr>
        <w:t> </w:t>
      </w:r>
      <w:r w:rsidRPr="002379CC">
        <w:rPr>
          <w:rFonts w:eastAsia="SimSun"/>
        </w:rPr>
        <w:t>Participant characteristics in the qualitative ISDR study</w:t>
      </w:r>
      <w:bookmarkEnd w:id="111"/>
    </w:p>
    <w:tbl>
      <w:tblPr>
        <w:tblW w:w="0" w:type="auto"/>
        <w:tblLook w:val="04A0" w:firstRow="1" w:lastRow="0" w:firstColumn="1" w:lastColumn="0" w:noHBand="0" w:noVBand="1"/>
      </w:tblPr>
      <w:tblGrid>
        <w:gridCol w:w="2694"/>
        <w:gridCol w:w="1814"/>
        <w:gridCol w:w="3005"/>
        <w:gridCol w:w="1503"/>
      </w:tblGrid>
      <w:tr w:rsidR="003A7339" w14:paraId="433B6D21" w14:textId="77777777" w:rsidTr="00BB6A36">
        <w:tc>
          <w:tcPr>
            <w:tcW w:w="2694" w:type="dxa"/>
            <w:shd w:val="clear" w:color="auto" w:fill="92D050"/>
          </w:tcPr>
          <w:p w14:paraId="2B40144A" w14:textId="77777777" w:rsidR="003A7339" w:rsidRPr="00583E64" w:rsidRDefault="003A7339" w:rsidP="00BB6A36">
            <w:pPr>
              <w:pStyle w:val="710TableheadTablesTableFigureBoxstyles"/>
            </w:pPr>
          </w:p>
        </w:tc>
        <w:tc>
          <w:tcPr>
            <w:tcW w:w="1814" w:type="dxa"/>
            <w:shd w:val="clear" w:color="auto" w:fill="92D050"/>
          </w:tcPr>
          <w:p w14:paraId="545711F4" w14:textId="77777777" w:rsidR="003A7339" w:rsidRPr="00583E64" w:rsidRDefault="003A7339" w:rsidP="00BB6A36">
            <w:pPr>
              <w:pStyle w:val="710TableheadTablesTableFigureBoxstyles"/>
            </w:pPr>
          </w:p>
        </w:tc>
        <w:tc>
          <w:tcPr>
            <w:tcW w:w="3005" w:type="dxa"/>
            <w:shd w:val="clear" w:color="auto" w:fill="92D050"/>
          </w:tcPr>
          <w:p w14:paraId="2B58AAE3" w14:textId="77777777" w:rsidR="003A7339" w:rsidRPr="00583E64" w:rsidRDefault="003A7339" w:rsidP="00BB6A36">
            <w:pPr>
              <w:pStyle w:val="710TableheadTablesTableFigureBoxstyles"/>
            </w:pPr>
          </w:p>
        </w:tc>
        <w:tc>
          <w:tcPr>
            <w:tcW w:w="1503" w:type="dxa"/>
            <w:shd w:val="clear" w:color="auto" w:fill="92D050"/>
          </w:tcPr>
          <w:p w14:paraId="03A099DD" w14:textId="77777777" w:rsidR="003A7339" w:rsidRPr="00583E64" w:rsidRDefault="003A7339" w:rsidP="00BB6A36">
            <w:pPr>
              <w:pStyle w:val="710TableheadTablesTableFigureBoxstyles"/>
            </w:pPr>
            <w:r w:rsidRPr="00583E64">
              <w:t>n</w:t>
            </w:r>
          </w:p>
        </w:tc>
      </w:tr>
      <w:tr w:rsidR="003A7339" w14:paraId="204F8295" w14:textId="77777777" w:rsidTr="00BB6A36">
        <w:tc>
          <w:tcPr>
            <w:tcW w:w="2694" w:type="dxa"/>
            <w:shd w:val="clear" w:color="auto" w:fill="auto"/>
          </w:tcPr>
          <w:p w14:paraId="59D66D85" w14:textId="77777777" w:rsidR="003A7339" w:rsidRPr="002379CC" w:rsidRDefault="003A7339" w:rsidP="00BB6A36">
            <w:pPr>
              <w:pStyle w:val="72TabletextTablesTableFigureBoxstyles"/>
              <w:rPr>
                <w:b/>
              </w:rPr>
            </w:pPr>
            <w:r w:rsidRPr="002379CC">
              <w:rPr>
                <w:b/>
              </w:rPr>
              <w:t>People with diabetes (n=60)</w:t>
            </w:r>
          </w:p>
        </w:tc>
        <w:tc>
          <w:tcPr>
            <w:tcW w:w="1814" w:type="dxa"/>
            <w:shd w:val="clear" w:color="auto" w:fill="auto"/>
          </w:tcPr>
          <w:p w14:paraId="12345BB0" w14:textId="77777777" w:rsidR="003A7339" w:rsidRDefault="003A7339" w:rsidP="00BB6A36">
            <w:pPr>
              <w:pStyle w:val="72TabletextTablesTableFigureBoxstyles"/>
            </w:pPr>
            <w:r>
              <w:t>Male</w:t>
            </w:r>
          </w:p>
        </w:tc>
        <w:tc>
          <w:tcPr>
            <w:tcW w:w="3005" w:type="dxa"/>
            <w:shd w:val="clear" w:color="auto" w:fill="auto"/>
          </w:tcPr>
          <w:p w14:paraId="7DAE36A4" w14:textId="77777777" w:rsidR="003A7339" w:rsidRDefault="003A7339" w:rsidP="00BB6A36">
            <w:pPr>
              <w:pStyle w:val="72TabletextTablesTableFigureBoxstyles"/>
            </w:pPr>
          </w:p>
        </w:tc>
        <w:tc>
          <w:tcPr>
            <w:tcW w:w="1503" w:type="dxa"/>
            <w:shd w:val="clear" w:color="auto" w:fill="auto"/>
          </w:tcPr>
          <w:p w14:paraId="1F732B44" w14:textId="77777777" w:rsidR="003A7339" w:rsidRDefault="003A7339" w:rsidP="00BB6A36">
            <w:pPr>
              <w:pStyle w:val="72TabletextTablesTableFigureBoxstyles"/>
            </w:pPr>
            <w:r>
              <w:t>34</w:t>
            </w:r>
          </w:p>
        </w:tc>
      </w:tr>
      <w:tr w:rsidR="003A7339" w14:paraId="3F601757" w14:textId="77777777" w:rsidTr="00BB6A36">
        <w:tc>
          <w:tcPr>
            <w:tcW w:w="2694" w:type="dxa"/>
            <w:shd w:val="clear" w:color="auto" w:fill="auto"/>
          </w:tcPr>
          <w:p w14:paraId="25514E6B" w14:textId="77777777" w:rsidR="003A7339" w:rsidRDefault="003A7339" w:rsidP="00BB6A36">
            <w:pPr>
              <w:pStyle w:val="72TabletextTablesTableFigureBoxstyles"/>
            </w:pPr>
          </w:p>
        </w:tc>
        <w:tc>
          <w:tcPr>
            <w:tcW w:w="1814" w:type="dxa"/>
            <w:shd w:val="clear" w:color="auto" w:fill="auto"/>
          </w:tcPr>
          <w:p w14:paraId="3B3A32DE" w14:textId="77777777" w:rsidR="003A7339" w:rsidRDefault="003A7339" w:rsidP="00BB6A36">
            <w:pPr>
              <w:pStyle w:val="72TabletextTablesTableFigureBoxstyles"/>
            </w:pPr>
            <w:r>
              <w:t>Age</w:t>
            </w:r>
          </w:p>
        </w:tc>
        <w:tc>
          <w:tcPr>
            <w:tcW w:w="3005" w:type="dxa"/>
            <w:shd w:val="clear" w:color="auto" w:fill="auto"/>
          </w:tcPr>
          <w:p w14:paraId="42BE39E0" w14:textId="77777777" w:rsidR="003A7339" w:rsidRDefault="003A7339" w:rsidP="00BB6A36">
            <w:pPr>
              <w:pStyle w:val="72TabletextTablesTableFigureBoxstyles"/>
            </w:pPr>
          </w:p>
        </w:tc>
        <w:tc>
          <w:tcPr>
            <w:tcW w:w="1503" w:type="dxa"/>
            <w:shd w:val="clear" w:color="auto" w:fill="auto"/>
          </w:tcPr>
          <w:p w14:paraId="16BF2E4E" w14:textId="77777777" w:rsidR="003A7339" w:rsidRDefault="003A7339" w:rsidP="00BB6A36">
            <w:pPr>
              <w:pStyle w:val="72TabletextTablesTableFigureBoxstyles"/>
            </w:pPr>
            <w:r>
              <w:t>19-83 years</w:t>
            </w:r>
          </w:p>
        </w:tc>
      </w:tr>
      <w:tr w:rsidR="003A7339" w14:paraId="2279FAA8" w14:textId="77777777" w:rsidTr="00BB6A36">
        <w:tc>
          <w:tcPr>
            <w:tcW w:w="2694" w:type="dxa"/>
            <w:shd w:val="clear" w:color="auto" w:fill="auto"/>
          </w:tcPr>
          <w:p w14:paraId="646C3680" w14:textId="77777777" w:rsidR="003A7339" w:rsidRDefault="003A7339" w:rsidP="00BB6A36">
            <w:pPr>
              <w:pStyle w:val="72TabletextTablesTableFigureBoxstyles"/>
            </w:pPr>
          </w:p>
        </w:tc>
        <w:tc>
          <w:tcPr>
            <w:tcW w:w="1814" w:type="dxa"/>
            <w:shd w:val="clear" w:color="auto" w:fill="auto"/>
          </w:tcPr>
          <w:p w14:paraId="2673BACC" w14:textId="77777777" w:rsidR="003A7339" w:rsidRDefault="003A7339" w:rsidP="00BB6A36">
            <w:pPr>
              <w:pStyle w:val="72TabletextTablesTableFigureBoxstyles"/>
            </w:pPr>
            <w:r>
              <w:t xml:space="preserve">Type1 </w:t>
            </w:r>
          </w:p>
        </w:tc>
        <w:tc>
          <w:tcPr>
            <w:tcW w:w="3005" w:type="dxa"/>
            <w:shd w:val="clear" w:color="auto" w:fill="auto"/>
          </w:tcPr>
          <w:p w14:paraId="40D1E5F9" w14:textId="77777777" w:rsidR="003A7339" w:rsidRDefault="003A7339" w:rsidP="00BB6A36">
            <w:pPr>
              <w:pStyle w:val="72TabletextTablesTableFigureBoxstyles"/>
            </w:pPr>
          </w:p>
        </w:tc>
        <w:tc>
          <w:tcPr>
            <w:tcW w:w="1503" w:type="dxa"/>
            <w:shd w:val="clear" w:color="auto" w:fill="auto"/>
          </w:tcPr>
          <w:p w14:paraId="4F704E55" w14:textId="77777777" w:rsidR="003A7339" w:rsidRDefault="003A7339" w:rsidP="00BB6A36">
            <w:pPr>
              <w:pStyle w:val="72TabletextTablesTableFigureBoxstyles"/>
            </w:pPr>
            <w:r>
              <w:t>8</w:t>
            </w:r>
          </w:p>
        </w:tc>
      </w:tr>
      <w:tr w:rsidR="003A7339" w14:paraId="096FD7F3" w14:textId="77777777" w:rsidTr="00BB6A36">
        <w:tc>
          <w:tcPr>
            <w:tcW w:w="2694" w:type="dxa"/>
            <w:shd w:val="clear" w:color="auto" w:fill="auto"/>
          </w:tcPr>
          <w:p w14:paraId="3C91C876" w14:textId="77777777" w:rsidR="003A7339" w:rsidRDefault="003A7339" w:rsidP="00BB6A36">
            <w:pPr>
              <w:pStyle w:val="72TabletextTablesTableFigureBoxstyles"/>
            </w:pPr>
          </w:p>
        </w:tc>
        <w:tc>
          <w:tcPr>
            <w:tcW w:w="1814" w:type="dxa"/>
            <w:shd w:val="clear" w:color="auto" w:fill="auto"/>
          </w:tcPr>
          <w:p w14:paraId="3FC43102" w14:textId="77777777" w:rsidR="003A7339" w:rsidRDefault="003A7339" w:rsidP="00BB6A36">
            <w:pPr>
              <w:pStyle w:val="72TabletextTablesTableFigureBoxstyles"/>
            </w:pPr>
            <w:r>
              <w:t>Time since diagnosis</w:t>
            </w:r>
          </w:p>
        </w:tc>
        <w:tc>
          <w:tcPr>
            <w:tcW w:w="3005" w:type="dxa"/>
            <w:shd w:val="clear" w:color="auto" w:fill="auto"/>
          </w:tcPr>
          <w:p w14:paraId="6498E0E8" w14:textId="77777777" w:rsidR="003A7339" w:rsidRDefault="003A7339" w:rsidP="00BB6A36">
            <w:pPr>
              <w:pStyle w:val="72TabletextTablesTableFigureBoxstyles"/>
            </w:pPr>
          </w:p>
        </w:tc>
        <w:tc>
          <w:tcPr>
            <w:tcW w:w="1503" w:type="dxa"/>
            <w:shd w:val="clear" w:color="auto" w:fill="auto"/>
          </w:tcPr>
          <w:p w14:paraId="57F9138C" w14:textId="77777777" w:rsidR="003A7339" w:rsidRDefault="003A7339" w:rsidP="00BB6A36">
            <w:pPr>
              <w:pStyle w:val="72TabletextTablesTableFigureBoxstyles"/>
            </w:pPr>
            <w:r>
              <w:t>1-40 years</w:t>
            </w:r>
          </w:p>
        </w:tc>
      </w:tr>
      <w:tr w:rsidR="003A7339" w14:paraId="4CE6B572" w14:textId="77777777" w:rsidTr="00BB6A36">
        <w:tc>
          <w:tcPr>
            <w:tcW w:w="2694" w:type="dxa"/>
            <w:shd w:val="clear" w:color="auto" w:fill="auto"/>
          </w:tcPr>
          <w:p w14:paraId="22BC42F2" w14:textId="77777777" w:rsidR="003A7339" w:rsidRDefault="003A7339" w:rsidP="00BB6A36">
            <w:pPr>
              <w:pStyle w:val="72TabletextTablesTableFigureBoxstyles"/>
            </w:pPr>
          </w:p>
        </w:tc>
        <w:tc>
          <w:tcPr>
            <w:tcW w:w="1814" w:type="dxa"/>
            <w:shd w:val="clear" w:color="auto" w:fill="auto"/>
          </w:tcPr>
          <w:p w14:paraId="2B610433" w14:textId="77777777" w:rsidR="003A7339" w:rsidRDefault="003A7339" w:rsidP="00BB6A36">
            <w:pPr>
              <w:pStyle w:val="72TabletextTablesTableFigureBoxstyles"/>
            </w:pPr>
          </w:p>
        </w:tc>
        <w:tc>
          <w:tcPr>
            <w:tcW w:w="3005" w:type="dxa"/>
            <w:shd w:val="clear" w:color="auto" w:fill="auto"/>
          </w:tcPr>
          <w:p w14:paraId="43EADA8A" w14:textId="77777777" w:rsidR="003A7339" w:rsidRDefault="003A7339" w:rsidP="00BB6A36">
            <w:pPr>
              <w:pStyle w:val="72TabletextTablesTableFigureBoxstyles"/>
            </w:pPr>
            <w:r>
              <w:t xml:space="preserve">1-5 years </w:t>
            </w:r>
          </w:p>
        </w:tc>
        <w:tc>
          <w:tcPr>
            <w:tcW w:w="1503" w:type="dxa"/>
            <w:shd w:val="clear" w:color="auto" w:fill="auto"/>
          </w:tcPr>
          <w:p w14:paraId="23CEBAF3" w14:textId="77777777" w:rsidR="003A7339" w:rsidRDefault="003A7339" w:rsidP="00BB6A36">
            <w:pPr>
              <w:pStyle w:val="72TabletextTablesTableFigureBoxstyles"/>
            </w:pPr>
            <w:r>
              <w:t>10</w:t>
            </w:r>
          </w:p>
        </w:tc>
      </w:tr>
      <w:tr w:rsidR="003A7339" w14:paraId="6C8843A4" w14:textId="77777777" w:rsidTr="00BB6A36">
        <w:tc>
          <w:tcPr>
            <w:tcW w:w="2694" w:type="dxa"/>
            <w:shd w:val="clear" w:color="auto" w:fill="auto"/>
          </w:tcPr>
          <w:p w14:paraId="49CBC6F5" w14:textId="77777777" w:rsidR="003A7339" w:rsidRDefault="003A7339" w:rsidP="00BB6A36">
            <w:pPr>
              <w:pStyle w:val="72TabletextTablesTableFigureBoxstyles"/>
            </w:pPr>
          </w:p>
        </w:tc>
        <w:tc>
          <w:tcPr>
            <w:tcW w:w="1814" w:type="dxa"/>
            <w:shd w:val="clear" w:color="auto" w:fill="auto"/>
          </w:tcPr>
          <w:p w14:paraId="299C781A" w14:textId="77777777" w:rsidR="003A7339" w:rsidRDefault="003A7339" w:rsidP="00BB6A36">
            <w:pPr>
              <w:pStyle w:val="72TabletextTablesTableFigureBoxstyles"/>
            </w:pPr>
          </w:p>
        </w:tc>
        <w:tc>
          <w:tcPr>
            <w:tcW w:w="3005" w:type="dxa"/>
            <w:shd w:val="clear" w:color="auto" w:fill="auto"/>
          </w:tcPr>
          <w:p w14:paraId="72B841C7" w14:textId="77777777" w:rsidR="003A7339" w:rsidRDefault="003A7339" w:rsidP="00BB6A36">
            <w:pPr>
              <w:pStyle w:val="72TabletextTablesTableFigureBoxstyles"/>
            </w:pPr>
            <w:r>
              <w:t>6-10 years</w:t>
            </w:r>
          </w:p>
        </w:tc>
        <w:tc>
          <w:tcPr>
            <w:tcW w:w="1503" w:type="dxa"/>
            <w:shd w:val="clear" w:color="auto" w:fill="auto"/>
          </w:tcPr>
          <w:p w14:paraId="21C0624F" w14:textId="77777777" w:rsidR="003A7339" w:rsidRDefault="003A7339" w:rsidP="00BB6A36">
            <w:pPr>
              <w:pStyle w:val="72TabletextTablesTableFigureBoxstyles"/>
            </w:pPr>
            <w:r>
              <w:t>7</w:t>
            </w:r>
          </w:p>
        </w:tc>
      </w:tr>
      <w:tr w:rsidR="003A7339" w14:paraId="23EAE3C7" w14:textId="77777777" w:rsidTr="00BB6A36">
        <w:tc>
          <w:tcPr>
            <w:tcW w:w="2694" w:type="dxa"/>
            <w:shd w:val="clear" w:color="auto" w:fill="auto"/>
          </w:tcPr>
          <w:p w14:paraId="4297EDB4" w14:textId="77777777" w:rsidR="003A7339" w:rsidRDefault="003A7339" w:rsidP="00BB6A36">
            <w:pPr>
              <w:pStyle w:val="72TabletextTablesTableFigureBoxstyles"/>
            </w:pPr>
          </w:p>
        </w:tc>
        <w:tc>
          <w:tcPr>
            <w:tcW w:w="1814" w:type="dxa"/>
            <w:shd w:val="clear" w:color="auto" w:fill="auto"/>
          </w:tcPr>
          <w:p w14:paraId="5986E76F" w14:textId="77777777" w:rsidR="003A7339" w:rsidRDefault="003A7339" w:rsidP="00BB6A36">
            <w:pPr>
              <w:pStyle w:val="72TabletextTablesTableFigureBoxstyles"/>
            </w:pPr>
          </w:p>
        </w:tc>
        <w:tc>
          <w:tcPr>
            <w:tcW w:w="3005" w:type="dxa"/>
            <w:shd w:val="clear" w:color="auto" w:fill="auto"/>
          </w:tcPr>
          <w:p w14:paraId="27696D62" w14:textId="77777777" w:rsidR="003A7339" w:rsidRDefault="003A7339" w:rsidP="00BB6A36">
            <w:pPr>
              <w:pStyle w:val="72TabletextTablesTableFigureBoxstyles"/>
            </w:pPr>
            <w:r>
              <w:t>11-15 years</w:t>
            </w:r>
          </w:p>
        </w:tc>
        <w:tc>
          <w:tcPr>
            <w:tcW w:w="1503" w:type="dxa"/>
            <w:shd w:val="clear" w:color="auto" w:fill="auto"/>
          </w:tcPr>
          <w:p w14:paraId="12961D33" w14:textId="77777777" w:rsidR="003A7339" w:rsidRDefault="003A7339" w:rsidP="00BB6A36">
            <w:pPr>
              <w:pStyle w:val="72TabletextTablesTableFigureBoxstyles"/>
            </w:pPr>
            <w:r>
              <w:t>4</w:t>
            </w:r>
          </w:p>
        </w:tc>
      </w:tr>
      <w:tr w:rsidR="003A7339" w14:paraId="4180AA78" w14:textId="77777777" w:rsidTr="00BB6A36">
        <w:tc>
          <w:tcPr>
            <w:tcW w:w="2694" w:type="dxa"/>
            <w:shd w:val="clear" w:color="auto" w:fill="auto"/>
          </w:tcPr>
          <w:p w14:paraId="05311041" w14:textId="77777777" w:rsidR="003A7339" w:rsidRDefault="003A7339" w:rsidP="00BB6A36">
            <w:pPr>
              <w:pStyle w:val="72TabletextTablesTableFigureBoxstyles"/>
            </w:pPr>
          </w:p>
        </w:tc>
        <w:tc>
          <w:tcPr>
            <w:tcW w:w="1814" w:type="dxa"/>
            <w:shd w:val="clear" w:color="auto" w:fill="auto"/>
          </w:tcPr>
          <w:p w14:paraId="4649419D" w14:textId="77777777" w:rsidR="003A7339" w:rsidRDefault="003A7339" w:rsidP="00BB6A36">
            <w:pPr>
              <w:pStyle w:val="72TabletextTablesTableFigureBoxstyles"/>
            </w:pPr>
          </w:p>
        </w:tc>
        <w:tc>
          <w:tcPr>
            <w:tcW w:w="3005" w:type="dxa"/>
            <w:shd w:val="clear" w:color="auto" w:fill="auto"/>
          </w:tcPr>
          <w:p w14:paraId="03670020" w14:textId="77777777" w:rsidR="003A7339" w:rsidRDefault="003A7339" w:rsidP="00BB6A36">
            <w:pPr>
              <w:pStyle w:val="72TabletextTablesTableFigureBoxstyles"/>
            </w:pPr>
            <w:r>
              <w:t>&gt;15 years</w:t>
            </w:r>
          </w:p>
        </w:tc>
        <w:tc>
          <w:tcPr>
            <w:tcW w:w="1503" w:type="dxa"/>
            <w:shd w:val="clear" w:color="auto" w:fill="auto"/>
          </w:tcPr>
          <w:p w14:paraId="217C882B" w14:textId="77777777" w:rsidR="003A7339" w:rsidRDefault="003A7339" w:rsidP="00BB6A36">
            <w:pPr>
              <w:pStyle w:val="72TabletextTablesTableFigureBoxstyles"/>
            </w:pPr>
            <w:r>
              <w:t>9</w:t>
            </w:r>
          </w:p>
        </w:tc>
      </w:tr>
      <w:tr w:rsidR="003A7339" w14:paraId="079C8CF1" w14:textId="77777777" w:rsidTr="00BB6A36">
        <w:tc>
          <w:tcPr>
            <w:tcW w:w="2694" w:type="dxa"/>
            <w:shd w:val="clear" w:color="auto" w:fill="auto"/>
          </w:tcPr>
          <w:p w14:paraId="00189710" w14:textId="77777777" w:rsidR="003A7339" w:rsidRDefault="003A7339" w:rsidP="00BB6A36">
            <w:pPr>
              <w:pStyle w:val="72TabletextTablesTableFigureBoxstyles"/>
            </w:pPr>
          </w:p>
        </w:tc>
        <w:tc>
          <w:tcPr>
            <w:tcW w:w="1814" w:type="dxa"/>
            <w:vMerge w:val="restart"/>
            <w:shd w:val="clear" w:color="auto" w:fill="auto"/>
          </w:tcPr>
          <w:p w14:paraId="4A67EFA4" w14:textId="77777777" w:rsidR="003A7339" w:rsidRDefault="003A7339" w:rsidP="00BB6A36">
            <w:pPr>
              <w:pStyle w:val="72TabletextTablesTableFigureBoxstyles"/>
            </w:pPr>
            <w:r>
              <w:t>risk-based screening interval baseline allocation (phase 2)</w:t>
            </w:r>
          </w:p>
        </w:tc>
        <w:tc>
          <w:tcPr>
            <w:tcW w:w="3005" w:type="dxa"/>
            <w:shd w:val="clear" w:color="auto" w:fill="auto"/>
          </w:tcPr>
          <w:p w14:paraId="10615494" w14:textId="77777777" w:rsidR="003A7339" w:rsidRDefault="003A7339" w:rsidP="00BB6A36">
            <w:pPr>
              <w:pStyle w:val="72TabletextTablesTableFigureBoxstyles"/>
            </w:pPr>
            <w:r>
              <w:t>6 months</w:t>
            </w:r>
          </w:p>
        </w:tc>
        <w:tc>
          <w:tcPr>
            <w:tcW w:w="1503" w:type="dxa"/>
            <w:shd w:val="clear" w:color="auto" w:fill="auto"/>
          </w:tcPr>
          <w:p w14:paraId="00F66565" w14:textId="77777777" w:rsidR="003A7339" w:rsidRDefault="003A7339" w:rsidP="00BB6A36">
            <w:pPr>
              <w:pStyle w:val="72TabletextTablesTableFigureBoxstyles"/>
            </w:pPr>
            <w:r>
              <w:t>4</w:t>
            </w:r>
          </w:p>
        </w:tc>
      </w:tr>
      <w:tr w:rsidR="003A7339" w14:paraId="27C852AC" w14:textId="77777777" w:rsidTr="00BB6A36">
        <w:tc>
          <w:tcPr>
            <w:tcW w:w="2694" w:type="dxa"/>
            <w:shd w:val="clear" w:color="auto" w:fill="auto"/>
          </w:tcPr>
          <w:p w14:paraId="1BD7A457" w14:textId="77777777" w:rsidR="003A7339" w:rsidRDefault="003A7339" w:rsidP="00BB6A36">
            <w:pPr>
              <w:pStyle w:val="72TabletextTablesTableFigureBoxstyles"/>
            </w:pPr>
          </w:p>
        </w:tc>
        <w:tc>
          <w:tcPr>
            <w:tcW w:w="1814" w:type="dxa"/>
            <w:vMerge/>
            <w:shd w:val="clear" w:color="auto" w:fill="auto"/>
          </w:tcPr>
          <w:p w14:paraId="3AC851B8" w14:textId="77777777" w:rsidR="003A7339" w:rsidRDefault="003A7339" w:rsidP="00BB6A36">
            <w:pPr>
              <w:pStyle w:val="72TabletextTablesTableFigureBoxstyles"/>
            </w:pPr>
          </w:p>
        </w:tc>
        <w:tc>
          <w:tcPr>
            <w:tcW w:w="3005" w:type="dxa"/>
            <w:shd w:val="clear" w:color="auto" w:fill="auto"/>
          </w:tcPr>
          <w:p w14:paraId="31F3D334" w14:textId="77777777" w:rsidR="003A7339" w:rsidRDefault="003A7339" w:rsidP="00BB6A36">
            <w:pPr>
              <w:pStyle w:val="72TabletextTablesTableFigureBoxstyles"/>
            </w:pPr>
            <w:r>
              <w:t>12 months</w:t>
            </w:r>
          </w:p>
        </w:tc>
        <w:tc>
          <w:tcPr>
            <w:tcW w:w="1503" w:type="dxa"/>
            <w:shd w:val="clear" w:color="auto" w:fill="auto"/>
          </w:tcPr>
          <w:p w14:paraId="71FA3B78" w14:textId="77777777" w:rsidR="003A7339" w:rsidRDefault="003A7339" w:rsidP="00BB6A36">
            <w:pPr>
              <w:pStyle w:val="72TabletextTablesTableFigureBoxstyles"/>
            </w:pPr>
            <w:r>
              <w:t>5</w:t>
            </w:r>
          </w:p>
        </w:tc>
      </w:tr>
      <w:tr w:rsidR="003A7339" w14:paraId="3900333B" w14:textId="77777777" w:rsidTr="00BB6A36">
        <w:trPr>
          <w:trHeight w:val="445"/>
        </w:trPr>
        <w:tc>
          <w:tcPr>
            <w:tcW w:w="2694" w:type="dxa"/>
            <w:shd w:val="clear" w:color="auto" w:fill="auto"/>
          </w:tcPr>
          <w:p w14:paraId="4B184F80" w14:textId="77777777" w:rsidR="003A7339" w:rsidRDefault="003A7339" w:rsidP="00BB6A36">
            <w:pPr>
              <w:pStyle w:val="72TabletextTablesTableFigureBoxstyles"/>
            </w:pPr>
          </w:p>
        </w:tc>
        <w:tc>
          <w:tcPr>
            <w:tcW w:w="1814" w:type="dxa"/>
            <w:vMerge/>
            <w:shd w:val="clear" w:color="auto" w:fill="auto"/>
          </w:tcPr>
          <w:p w14:paraId="7EAEB21F" w14:textId="77777777" w:rsidR="003A7339" w:rsidRDefault="003A7339" w:rsidP="00BB6A36">
            <w:pPr>
              <w:pStyle w:val="72TabletextTablesTableFigureBoxstyles"/>
            </w:pPr>
          </w:p>
        </w:tc>
        <w:tc>
          <w:tcPr>
            <w:tcW w:w="3005" w:type="dxa"/>
            <w:shd w:val="clear" w:color="auto" w:fill="auto"/>
          </w:tcPr>
          <w:p w14:paraId="0EF43A30" w14:textId="77777777" w:rsidR="003A7339" w:rsidRDefault="003A7339" w:rsidP="00BB6A36">
            <w:pPr>
              <w:pStyle w:val="72TabletextTablesTableFigureBoxstyles"/>
            </w:pPr>
            <w:r>
              <w:t>24 months</w:t>
            </w:r>
          </w:p>
        </w:tc>
        <w:tc>
          <w:tcPr>
            <w:tcW w:w="1503" w:type="dxa"/>
            <w:shd w:val="clear" w:color="auto" w:fill="auto"/>
          </w:tcPr>
          <w:p w14:paraId="4A68FEB5" w14:textId="77777777" w:rsidR="003A7339" w:rsidRDefault="003A7339" w:rsidP="00BB6A36">
            <w:pPr>
              <w:pStyle w:val="72TabletextTablesTableFigureBoxstyles"/>
            </w:pPr>
            <w:r>
              <w:t>21</w:t>
            </w:r>
          </w:p>
        </w:tc>
      </w:tr>
      <w:tr w:rsidR="003A7339" w14:paraId="78B15528" w14:textId="77777777" w:rsidTr="00BB6A36">
        <w:tc>
          <w:tcPr>
            <w:tcW w:w="2694" w:type="dxa"/>
            <w:shd w:val="clear" w:color="auto" w:fill="auto"/>
          </w:tcPr>
          <w:p w14:paraId="57BA313A" w14:textId="77777777" w:rsidR="003A7339" w:rsidRPr="002379CC" w:rsidRDefault="003A7339" w:rsidP="00BB6A36">
            <w:pPr>
              <w:pStyle w:val="72TabletextTablesTableFigureBoxstyles"/>
              <w:rPr>
                <w:b/>
              </w:rPr>
            </w:pPr>
            <w:r w:rsidRPr="002379CC">
              <w:rPr>
                <w:b/>
              </w:rPr>
              <w:t>Health care professionals (n=21)</w:t>
            </w:r>
          </w:p>
        </w:tc>
        <w:tc>
          <w:tcPr>
            <w:tcW w:w="1814" w:type="dxa"/>
            <w:shd w:val="clear" w:color="auto" w:fill="auto"/>
          </w:tcPr>
          <w:p w14:paraId="1CFF7343" w14:textId="77777777" w:rsidR="003A7339" w:rsidRDefault="003A7339" w:rsidP="00BB6A36">
            <w:pPr>
              <w:pStyle w:val="72TabletextTablesTableFigureBoxstyles"/>
            </w:pPr>
            <w:r>
              <w:t>Professional role</w:t>
            </w:r>
          </w:p>
        </w:tc>
        <w:tc>
          <w:tcPr>
            <w:tcW w:w="3005" w:type="dxa"/>
            <w:shd w:val="clear" w:color="auto" w:fill="auto"/>
          </w:tcPr>
          <w:p w14:paraId="0EF5881E" w14:textId="77777777" w:rsidR="003A7339" w:rsidRDefault="003A7339" w:rsidP="00BB6A36">
            <w:pPr>
              <w:pStyle w:val="72TabletextTablesTableFigureBoxstyles"/>
            </w:pPr>
            <w:r>
              <w:t>screener/grader</w:t>
            </w:r>
          </w:p>
        </w:tc>
        <w:tc>
          <w:tcPr>
            <w:tcW w:w="1503" w:type="dxa"/>
            <w:shd w:val="clear" w:color="auto" w:fill="auto"/>
          </w:tcPr>
          <w:p w14:paraId="7C7391E7" w14:textId="77777777" w:rsidR="003A7339" w:rsidRDefault="003A7339" w:rsidP="00BB6A36">
            <w:pPr>
              <w:pStyle w:val="72TabletextTablesTableFigureBoxstyles"/>
            </w:pPr>
            <w:r>
              <w:t>7</w:t>
            </w:r>
          </w:p>
        </w:tc>
      </w:tr>
      <w:tr w:rsidR="003A7339" w14:paraId="2A2F71BE" w14:textId="77777777" w:rsidTr="00BB6A36">
        <w:tc>
          <w:tcPr>
            <w:tcW w:w="2694" w:type="dxa"/>
            <w:shd w:val="clear" w:color="auto" w:fill="auto"/>
          </w:tcPr>
          <w:p w14:paraId="461CE4AE" w14:textId="77777777" w:rsidR="003A7339" w:rsidRDefault="003A7339" w:rsidP="00BB6A36">
            <w:pPr>
              <w:pStyle w:val="72TabletextTablesTableFigureBoxstyles"/>
            </w:pPr>
          </w:p>
        </w:tc>
        <w:tc>
          <w:tcPr>
            <w:tcW w:w="1814" w:type="dxa"/>
            <w:shd w:val="clear" w:color="auto" w:fill="auto"/>
          </w:tcPr>
          <w:p w14:paraId="5D7DB882" w14:textId="77777777" w:rsidR="003A7339" w:rsidRDefault="003A7339" w:rsidP="00BB6A36">
            <w:pPr>
              <w:pStyle w:val="72TabletextTablesTableFigureBoxstyles"/>
            </w:pPr>
          </w:p>
        </w:tc>
        <w:tc>
          <w:tcPr>
            <w:tcW w:w="3005" w:type="dxa"/>
            <w:shd w:val="clear" w:color="auto" w:fill="auto"/>
          </w:tcPr>
          <w:p w14:paraId="3B1C3023" w14:textId="77777777" w:rsidR="003A7339" w:rsidRDefault="003A7339" w:rsidP="00BB6A36">
            <w:pPr>
              <w:pStyle w:val="72TabletextTablesTableFigureBoxstyles"/>
            </w:pPr>
            <w:r>
              <w:t>consultant ophthalmologist</w:t>
            </w:r>
            <w:r w:rsidRPr="00C97496">
              <w:t xml:space="preserve"> (ret</w:t>
            </w:r>
            <w:r>
              <w:t>ina)</w:t>
            </w:r>
          </w:p>
        </w:tc>
        <w:tc>
          <w:tcPr>
            <w:tcW w:w="1503" w:type="dxa"/>
            <w:shd w:val="clear" w:color="auto" w:fill="auto"/>
          </w:tcPr>
          <w:p w14:paraId="436F918C" w14:textId="77777777" w:rsidR="003A7339" w:rsidRDefault="003A7339" w:rsidP="00BB6A36">
            <w:pPr>
              <w:pStyle w:val="72TabletextTablesTableFigureBoxstyles"/>
            </w:pPr>
            <w:r>
              <w:t>5</w:t>
            </w:r>
          </w:p>
        </w:tc>
      </w:tr>
      <w:tr w:rsidR="003A7339" w14:paraId="2C2AD0A6" w14:textId="77777777" w:rsidTr="00BB6A36">
        <w:tc>
          <w:tcPr>
            <w:tcW w:w="2694" w:type="dxa"/>
            <w:shd w:val="clear" w:color="auto" w:fill="auto"/>
          </w:tcPr>
          <w:p w14:paraId="792B3D3E" w14:textId="77777777" w:rsidR="003A7339" w:rsidRDefault="003A7339" w:rsidP="00BB6A36">
            <w:pPr>
              <w:pStyle w:val="72TabletextTablesTableFigureBoxstyles"/>
            </w:pPr>
          </w:p>
        </w:tc>
        <w:tc>
          <w:tcPr>
            <w:tcW w:w="1814" w:type="dxa"/>
            <w:shd w:val="clear" w:color="auto" w:fill="auto"/>
          </w:tcPr>
          <w:p w14:paraId="0AD96EB6" w14:textId="77777777" w:rsidR="003A7339" w:rsidRDefault="003A7339" w:rsidP="00BB6A36">
            <w:pPr>
              <w:pStyle w:val="72TabletextTablesTableFigureBoxstyles"/>
            </w:pPr>
          </w:p>
        </w:tc>
        <w:tc>
          <w:tcPr>
            <w:tcW w:w="3005" w:type="dxa"/>
            <w:shd w:val="clear" w:color="auto" w:fill="auto"/>
          </w:tcPr>
          <w:p w14:paraId="5278E0E8" w14:textId="77777777" w:rsidR="003A7339" w:rsidRDefault="003A7339" w:rsidP="00BB6A36">
            <w:pPr>
              <w:pStyle w:val="72TabletextTablesTableFigureBoxstyles"/>
            </w:pPr>
            <w:r>
              <w:t>eye screening service manager</w:t>
            </w:r>
          </w:p>
        </w:tc>
        <w:tc>
          <w:tcPr>
            <w:tcW w:w="1503" w:type="dxa"/>
            <w:shd w:val="clear" w:color="auto" w:fill="auto"/>
          </w:tcPr>
          <w:p w14:paraId="0259053E" w14:textId="77777777" w:rsidR="003A7339" w:rsidRDefault="003A7339" w:rsidP="00BB6A36">
            <w:pPr>
              <w:pStyle w:val="72TabletextTablesTableFigureBoxstyles"/>
            </w:pPr>
            <w:r>
              <w:t>4</w:t>
            </w:r>
          </w:p>
        </w:tc>
      </w:tr>
      <w:tr w:rsidR="003A7339" w14:paraId="1208C259" w14:textId="77777777" w:rsidTr="00BB6A36">
        <w:tc>
          <w:tcPr>
            <w:tcW w:w="2694" w:type="dxa"/>
            <w:shd w:val="clear" w:color="auto" w:fill="auto"/>
          </w:tcPr>
          <w:p w14:paraId="019341D5" w14:textId="77777777" w:rsidR="003A7339" w:rsidRDefault="003A7339" w:rsidP="00BB6A36">
            <w:pPr>
              <w:pStyle w:val="72TabletextTablesTableFigureBoxstyles"/>
            </w:pPr>
          </w:p>
        </w:tc>
        <w:tc>
          <w:tcPr>
            <w:tcW w:w="1814" w:type="dxa"/>
            <w:shd w:val="clear" w:color="auto" w:fill="auto"/>
          </w:tcPr>
          <w:p w14:paraId="0951447A" w14:textId="77777777" w:rsidR="003A7339" w:rsidRDefault="003A7339" w:rsidP="00BB6A36">
            <w:pPr>
              <w:pStyle w:val="72TabletextTablesTableFigureBoxstyles"/>
            </w:pPr>
          </w:p>
        </w:tc>
        <w:tc>
          <w:tcPr>
            <w:tcW w:w="3005" w:type="dxa"/>
            <w:shd w:val="clear" w:color="auto" w:fill="auto"/>
          </w:tcPr>
          <w:p w14:paraId="0DBCA35D" w14:textId="77777777" w:rsidR="003A7339" w:rsidRDefault="003A7339" w:rsidP="00BB6A36">
            <w:pPr>
              <w:pStyle w:val="72TabletextTablesTableFigureBoxstyles"/>
            </w:pPr>
            <w:r>
              <w:t>optometrist providing DR screening</w:t>
            </w:r>
          </w:p>
        </w:tc>
        <w:tc>
          <w:tcPr>
            <w:tcW w:w="1503" w:type="dxa"/>
            <w:shd w:val="clear" w:color="auto" w:fill="auto"/>
          </w:tcPr>
          <w:p w14:paraId="18D3D7C1" w14:textId="77777777" w:rsidR="003A7339" w:rsidRDefault="003A7339" w:rsidP="00BB6A36">
            <w:pPr>
              <w:pStyle w:val="72TabletextTablesTableFigureBoxstyles"/>
            </w:pPr>
            <w:r>
              <w:t>2</w:t>
            </w:r>
          </w:p>
        </w:tc>
      </w:tr>
      <w:tr w:rsidR="003A7339" w14:paraId="0CDB429B" w14:textId="77777777" w:rsidTr="00BB6A36">
        <w:tc>
          <w:tcPr>
            <w:tcW w:w="2694" w:type="dxa"/>
            <w:shd w:val="clear" w:color="auto" w:fill="auto"/>
          </w:tcPr>
          <w:p w14:paraId="75148724" w14:textId="77777777" w:rsidR="003A7339" w:rsidRDefault="003A7339" w:rsidP="00BB6A36">
            <w:pPr>
              <w:pStyle w:val="72TabletextTablesTableFigureBoxstyles"/>
            </w:pPr>
          </w:p>
        </w:tc>
        <w:tc>
          <w:tcPr>
            <w:tcW w:w="1814" w:type="dxa"/>
            <w:shd w:val="clear" w:color="auto" w:fill="auto"/>
          </w:tcPr>
          <w:p w14:paraId="2F91581E" w14:textId="77777777" w:rsidR="003A7339" w:rsidRDefault="003A7339" w:rsidP="00BB6A36">
            <w:pPr>
              <w:pStyle w:val="72TabletextTablesTableFigureBoxstyles"/>
            </w:pPr>
          </w:p>
        </w:tc>
        <w:tc>
          <w:tcPr>
            <w:tcW w:w="3005" w:type="dxa"/>
            <w:shd w:val="clear" w:color="auto" w:fill="auto"/>
          </w:tcPr>
          <w:p w14:paraId="75EE45A5" w14:textId="77777777" w:rsidR="003A7339" w:rsidRDefault="003A7339" w:rsidP="00BB6A36">
            <w:pPr>
              <w:pStyle w:val="72TabletextTablesTableFigureBoxstyles"/>
            </w:pPr>
            <w:r>
              <w:t>public health specialist</w:t>
            </w:r>
          </w:p>
        </w:tc>
        <w:tc>
          <w:tcPr>
            <w:tcW w:w="1503" w:type="dxa"/>
            <w:shd w:val="clear" w:color="auto" w:fill="auto"/>
          </w:tcPr>
          <w:p w14:paraId="50F2C779" w14:textId="77777777" w:rsidR="003A7339" w:rsidRDefault="003A7339" w:rsidP="00BB6A36">
            <w:pPr>
              <w:pStyle w:val="72TabletextTablesTableFigureBoxstyles"/>
            </w:pPr>
            <w:r>
              <w:t>2</w:t>
            </w:r>
          </w:p>
        </w:tc>
      </w:tr>
      <w:tr w:rsidR="003A7339" w14:paraId="60A3BAC2" w14:textId="77777777" w:rsidTr="00BB6A36">
        <w:tc>
          <w:tcPr>
            <w:tcW w:w="2694" w:type="dxa"/>
            <w:shd w:val="clear" w:color="auto" w:fill="auto"/>
          </w:tcPr>
          <w:p w14:paraId="5296D906" w14:textId="77777777" w:rsidR="003A7339" w:rsidRDefault="003A7339" w:rsidP="00BB6A36">
            <w:pPr>
              <w:pStyle w:val="72TabletextTablesTableFigureBoxstyles"/>
            </w:pPr>
          </w:p>
        </w:tc>
        <w:tc>
          <w:tcPr>
            <w:tcW w:w="1814" w:type="dxa"/>
            <w:shd w:val="clear" w:color="auto" w:fill="auto"/>
          </w:tcPr>
          <w:p w14:paraId="0010952C" w14:textId="77777777" w:rsidR="003A7339" w:rsidRDefault="003A7339" w:rsidP="00BB6A36">
            <w:pPr>
              <w:pStyle w:val="72TabletextTablesTableFigureBoxstyles"/>
            </w:pPr>
          </w:p>
        </w:tc>
        <w:tc>
          <w:tcPr>
            <w:tcW w:w="3005" w:type="dxa"/>
            <w:shd w:val="clear" w:color="auto" w:fill="auto"/>
          </w:tcPr>
          <w:p w14:paraId="1737723B" w14:textId="77777777" w:rsidR="003A7339" w:rsidRDefault="003A7339" w:rsidP="00BB6A36">
            <w:pPr>
              <w:pStyle w:val="72TabletextTablesTableFigureBoxstyles"/>
            </w:pPr>
            <w:r>
              <w:t>GP</w:t>
            </w:r>
          </w:p>
        </w:tc>
        <w:tc>
          <w:tcPr>
            <w:tcW w:w="1503" w:type="dxa"/>
            <w:shd w:val="clear" w:color="auto" w:fill="auto"/>
          </w:tcPr>
          <w:p w14:paraId="45261295" w14:textId="77777777" w:rsidR="003A7339" w:rsidRDefault="003A7339" w:rsidP="00BB6A36">
            <w:pPr>
              <w:pStyle w:val="72TabletextTablesTableFigureBoxstyles"/>
            </w:pPr>
            <w:r>
              <w:t>1</w:t>
            </w:r>
          </w:p>
        </w:tc>
      </w:tr>
      <w:tr w:rsidR="003A7339" w14:paraId="19D06C06" w14:textId="77777777" w:rsidTr="00BB6A36">
        <w:tc>
          <w:tcPr>
            <w:tcW w:w="2694" w:type="dxa"/>
            <w:shd w:val="clear" w:color="auto" w:fill="auto"/>
          </w:tcPr>
          <w:p w14:paraId="044089EF" w14:textId="77777777" w:rsidR="003A7339" w:rsidRDefault="003A7339" w:rsidP="00BB6A36">
            <w:pPr>
              <w:pStyle w:val="72TabletextTablesTableFigureBoxstyles"/>
            </w:pPr>
          </w:p>
        </w:tc>
        <w:tc>
          <w:tcPr>
            <w:tcW w:w="1814" w:type="dxa"/>
            <w:shd w:val="clear" w:color="auto" w:fill="auto"/>
          </w:tcPr>
          <w:p w14:paraId="3AF8470E" w14:textId="77777777" w:rsidR="003A7339" w:rsidRDefault="003A7339" w:rsidP="00BB6A36">
            <w:pPr>
              <w:pStyle w:val="72TabletextTablesTableFigureBoxstyles"/>
            </w:pPr>
          </w:p>
        </w:tc>
        <w:tc>
          <w:tcPr>
            <w:tcW w:w="3005" w:type="dxa"/>
            <w:shd w:val="clear" w:color="auto" w:fill="auto"/>
          </w:tcPr>
          <w:p w14:paraId="61CAA486" w14:textId="77777777" w:rsidR="003A7339" w:rsidRDefault="003A7339" w:rsidP="00BB6A36">
            <w:pPr>
              <w:pStyle w:val="72TabletextTablesTableFigureBoxstyles"/>
            </w:pPr>
          </w:p>
        </w:tc>
        <w:tc>
          <w:tcPr>
            <w:tcW w:w="1503" w:type="dxa"/>
            <w:shd w:val="clear" w:color="auto" w:fill="auto"/>
          </w:tcPr>
          <w:p w14:paraId="36168A9D" w14:textId="77777777" w:rsidR="003A7339" w:rsidRDefault="003A7339" w:rsidP="00BB6A36">
            <w:pPr>
              <w:pStyle w:val="72TabletextTablesTableFigureBoxstyles"/>
            </w:pPr>
          </w:p>
        </w:tc>
      </w:tr>
    </w:tbl>
    <w:p w14:paraId="6BCCE47D" w14:textId="77777777" w:rsidR="003A7339" w:rsidRDefault="003A7339" w:rsidP="003A7339">
      <w:pPr>
        <w:pStyle w:val="602TextfoTextstylesTextstyles"/>
      </w:pPr>
      <w:r>
        <w:t xml:space="preserve">PWD participants presented a range of social situations: the occupations described by the sample were very mixed, including a range of professionals as well as students and manual workers, retired and unemployed as well as one person who was unable to work due to long-term ill health. A majority described their ethnicity as White-British, two as white European, one each mixed race and Asian.  </w:t>
      </w:r>
    </w:p>
    <w:p w14:paraId="2E668619" w14:textId="77777777" w:rsidR="003A7339" w:rsidRDefault="003A7339" w:rsidP="003A7339">
      <w:pPr>
        <w:pStyle w:val="602TextfoTextstylesTextstyles"/>
      </w:pPr>
      <w:r>
        <w:t xml:space="preserve">21 HCPs </w:t>
      </w:r>
      <w:r w:rsidRPr="00C97496">
        <w:t xml:space="preserve">involved in eye screening </w:t>
      </w:r>
      <w:r>
        <w:t xml:space="preserve">were recruited </w:t>
      </w:r>
      <w:r w:rsidRPr="00C97496">
        <w:t xml:space="preserve">through existing knowledge networks, </w:t>
      </w:r>
      <w:r>
        <w:t>building</w:t>
      </w:r>
      <w:r w:rsidRPr="00C97496">
        <w:t xml:space="preserve"> upon our </w:t>
      </w:r>
      <w:r>
        <w:t xml:space="preserve">2011-12 </w:t>
      </w:r>
      <w:r w:rsidRPr="00C97496">
        <w:t xml:space="preserve">programme development work. A small number of </w:t>
      </w:r>
      <w:r>
        <w:t>these</w:t>
      </w:r>
      <w:r w:rsidRPr="00C97496">
        <w:t xml:space="preserve"> were recruited through </w:t>
      </w:r>
      <w:r>
        <w:rPr>
          <w:color w:val="00B0F0"/>
        </w:rPr>
        <w:t>‘</w:t>
      </w:r>
      <w:r w:rsidRPr="00C97496">
        <w:t>snowballing</w:t>
      </w:r>
      <w:r>
        <w:rPr>
          <w:color w:val="00B0F0"/>
        </w:rPr>
        <w:t>’</w:t>
      </w:r>
      <w:r w:rsidRPr="00C97496">
        <w:t xml:space="preserve"> (identified as potential participants by other participating health professionals). </w:t>
      </w:r>
      <w:r>
        <w:t>16 of 21 participated in interviews (six in groups of three) whilst five completed interview questions via email. Further details are given in</w:t>
      </w:r>
      <w:r w:rsidRPr="000D3969">
        <w:t xml:space="preserve"> </w:t>
      </w:r>
      <w:r w:rsidRPr="00E85DE7">
        <w:rPr>
          <w:i/>
          <w:iCs/>
          <w:color w:val="FF0000"/>
        </w:rPr>
        <w:t>Table 8</w:t>
      </w:r>
      <w:r>
        <w:t xml:space="preserve">. </w:t>
      </w:r>
    </w:p>
    <w:p w14:paraId="2E333C22" w14:textId="77777777" w:rsidR="003A7339" w:rsidRPr="00C97496" w:rsidRDefault="003A7339" w:rsidP="003A7339">
      <w:pPr>
        <w:pStyle w:val="602TextfoTextstylesTextstyles"/>
      </w:pPr>
      <w:r w:rsidRPr="00AD1F28">
        <w:t xml:space="preserve">We </w:t>
      </w:r>
      <w:r>
        <w:t>attempted in parallel</w:t>
      </w:r>
      <w:r w:rsidRPr="00AD1F28">
        <w:t xml:space="preserve"> to access and interview a purposive sample of </w:t>
      </w:r>
      <w:r>
        <w:t xml:space="preserve">PWD </w:t>
      </w:r>
      <w:r w:rsidRPr="00AD1F28">
        <w:t>who had been offered and did not attend two consecutive appointments. Despite many efforts to recruit, we were unable to interview non-attenders.</w:t>
      </w:r>
    </w:p>
    <w:p w14:paraId="7E96B007" w14:textId="77777777" w:rsidR="003A7339" w:rsidRDefault="003A7339" w:rsidP="003A7339">
      <w:pPr>
        <w:pStyle w:val="53BheadHeadingsHeadingstyles"/>
      </w:pPr>
      <w:r>
        <w:t>Analysis</w:t>
      </w:r>
    </w:p>
    <w:p w14:paraId="75EBE7EA" w14:textId="77777777" w:rsidR="003A7339" w:rsidRDefault="003A7339" w:rsidP="003A7339">
      <w:pPr>
        <w:pStyle w:val="602TextfoTextstylesTextstyles"/>
      </w:pPr>
      <w:r w:rsidRPr="00B75F86">
        <w:t>Interviews were audio</w:t>
      </w:r>
      <w:r>
        <w:t>-</w:t>
      </w:r>
      <w:r w:rsidRPr="00B75F86">
        <w:t xml:space="preserve">recorded and transcribed verbatim </w:t>
      </w:r>
      <w:r>
        <w:t>for</w:t>
      </w:r>
      <w:r w:rsidRPr="00B75F86">
        <w:t xml:space="preserve"> detailed analysis. Semi-structured case summaries were produced by </w:t>
      </w:r>
      <w:r>
        <w:t xml:space="preserve">a researcher </w:t>
      </w:r>
      <w:r w:rsidRPr="00B75F86">
        <w:t xml:space="preserve">upon completion of each interview to provide a summary of key themes </w:t>
      </w:r>
      <w:r>
        <w:t>and</w:t>
      </w:r>
      <w:r w:rsidRPr="00B75F86">
        <w:t xml:space="preserve"> enable identification of emerging themes to inform </w:t>
      </w:r>
      <w:r>
        <w:t xml:space="preserve">further data collection and analysis. Thematic analysis was used.  Members of the research team (CT, PB, MG) read and coded separately the first three interviews to ensure that emerging themes were captured and had agreement.  Further coding was then undertaken at several time points and regular meeting between </w:t>
      </w:r>
      <w:r>
        <w:lastRenderedPageBreak/>
        <w:t>the researchers were conducted for consistency.</w:t>
      </w:r>
    </w:p>
    <w:p w14:paraId="762CE115" w14:textId="77777777" w:rsidR="003A7339" w:rsidRPr="00B75F86" w:rsidRDefault="003A7339" w:rsidP="003A7339">
      <w:pPr>
        <w:pStyle w:val="602TextfoTextstylesTextstyles"/>
      </w:pPr>
      <w:r w:rsidRPr="00B75F86">
        <w:t>After reading and re-reading the transcripts, data were analysed to identify sections of text that informed understandings of the issues</w:t>
      </w:r>
      <w:r>
        <w:t>.</w:t>
      </w:r>
      <w:r>
        <w:rPr>
          <w:vertAlign w:val="superscript"/>
        </w:rPr>
        <w:t>52-54</w:t>
      </w:r>
      <w:r>
        <w:t xml:space="preserve"> </w:t>
      </w:r>
      <w:r w:rsidRPr="00B75F86">
        <w:t>Each concept was assigned a descriptive or analytical code, which was then combined into conceptual</w:t>
      </w:r>
      <w:r>
        <w:t xml:space="preserve"> categories and broader themes </w:t>
      </w:r>
      <w:r w:rsidRPr="00B75F86">
        <w:t xml:space="preserve">using NViVO software, which enabled searching and retrieval of specific data. </w:t>
      </w:r>
    </w:p>
    <w:p w14:paraId="32C3E42E" w14:textId="77777777" w:rsidR="003A7339" w:rsidRPr="00C97496" w:rsidRDefault="003A7339" w:rsidP="003A7339">
      <w:pPr>
        <w:pStyle w:val="52AheadHeadingsHeadingstyles"/>
      </w:pPr>
      <w:bookmarkStart w:id="112" w:name="_Toc19096362"/>
      <w:bookmarkStart w:id="113" w:name="_Toc104910279"/>
      <w:r w:rsidRPr="00C97496">
        <w:t>Results</w:t>
      </w:r>
      <w:bookmarkEnd w:id="112"/>
      <w:bookmarkEnd w:id="113"/>
    </w:p>
    <w:p w14:paraId="201594CD" w14:textId="77777777" w:rsidR="003A7339" w:rsidRDefault="003A7339" w:rsidP="003A7339">
      <w:pPr>
        <w:pStyle w:val="602TextfoTextstylesTextstyles"/>
      </w:pPr>
      <w:r>
        <w:t>Here we summarise key findings from</w:t>
      </w:r>
      <w:r w:rsidRPr="007325F4">
        <w:t xml:space="preserve"> </w:t>
      </w:r>
      <w:r>
        <w:t xml:space="preserve">interviews with PWD and HCPs. Further details, included patient narratives, in line with standards for reporting qualitative research </w:t>
      </w:r>
      <w:r w:rsidRPr="005D1B11">
        <w:rPr>
          <w:vertAlign w:val="superscript"/>
        </w:rPr>
        <w:t>55</w:t>
      </w:r>
      <w:r>
        <w:t xml:space="preserve"> are reported in </w:t>
      </w:r>
      <w:r w:rsidRPr="001000C4">
        <w:t>https://doi.org/10.1186/s12889-020-08974-1.</w:t>
      </w:r>
      <w:r>
        <w:rPr>
          <w:vertAlign w:val="superscript"/>
        </w:rPr>
        <w:t>24</w:t>
      </w:r>
      <w:r>
        <w:t xml:space="preserve"> The narratives give a compelling insight into the perceptions and views of users of screening services.</w:t>
      </w:r>
    </w:p>
    <w:p w14:paraId="76FA3903" w14:textId="77777777" w:rsidR="003A7339" w:rsidRPr="00A22103" w:rsidRDefault="003A7339" w:rsidP="003A7339">
      <w:pPr>
        <w:pStyle w:val="53BheadHeadingsHeadingstyles"/>
      </w:pPr>
      <w:bookmarkStart w:id="114" w:name="_Toc19096363"/>
      <w:r w:rsidRPr="00A22103">
        <w:t>Acceptability of changing screening intervals</w:t>
      </w:r>
      <w:bookmarkEnd w:id="114"/>
    </w:p>
    <w:p w14:paraId="786A1F4C" w14:textId="77777777" w:rsidR="003A7339" w:rsidRDefault="003A7339" w:rsidP="003A7339">
      <w:pPr>
        <w:pStyle w:val="602TextfoTextstylesTextstyles"/>
      </w:pPr>
      <w:r w:rsidRPr="00A22103">
        <w:t xml:space="preserve">The majority of PWD expressed the view </w:t>
      </w:r>
      <w:r>
        <w:t>before and during the ISDR RCT</w:t>
      </w:r>
      <w:r w:rsidRPr="00A22103">
        <w:t xml:space="preserve"> that </w:t>
      </w:r>
      <w:r>
        <w:t xml:space="preserve">risk-based </w:t>
      </w:r>
      <w:r w:rsidRPr="00A22103">
        <w:t>variabl</w:t>
      </w:r>
      <w:r>
        <w:t>e-interval screening</w:t>
      </w:r>
      <w:r w:rsidRPr="00A22103">
        <w:t xml:space="preserve"> </w:t>
      </w:r>
      <w:r>
        <w:t>was</w:t>
      </w:r>
      <w:r w:rsidRPr="00A22103">
        <w:t xml:space="preserve"> potentially acceptable. </w:t>
      </w:r>
      <w:r>
        <w:t>They focused on</w:t>
      </w:r>
      <w:r w:rsidRPr="00BA086F">
        <w:t xml:space="preserve"> concepts of pragmatism and diverting any cost savings towards other PWD who may need to be seen more often.</w:t>
      </w:r>
      <w:r>
        <w:rPr>
          <w:i/>
        </w:rPr>
        <w:t xml:space="preserve"> </w:t>
      </w:r>
      <w:r w:rsidRPr="00A22103">
        <w:t>For HCP</w:t>
      </w:r>
      <w:r>
        <w:t>s</w:t>
      </w:r>
      <w:r w:rsidRPr="00A22103">
        <w:t>, the majority were also in</w:t>
      </w:r>
      <w:r>
        <w:t xml:space="preserve"> favour of introducing the proposed new approach to</w:t>
      </w:r>
      <w:r w:rsidRPr="00A22103">
        <w:t xml:space="preserve"> screening. However, implementing such changes to eye screening was accompanied by a range of caveats which are discussed below. </w:t>
      </w:r>
      <w:bookmarkStart w:id="115" w:name="_Toc19096364"/>
    </w:p>
    <w:p w14:paraId="1A3FA684" w14:textId="77777777" w:rsidR="003A7339" w:rsidRPr="00A22103" w:rsidRDefault="003A7339" w:rsidP="003A7339">
      <w:pPr>
        <w:pStyle w:val="53BheadHeadingsHeadingstyles"/>
      </w:pPr>
      <w:r w:rsidRPr="00A22103">
        <w:t>Safety of the RCE</w:t>
      </w:r>
      <w:bookmarkEnd w:id="115"/>
    </w:p>
    <w:p w14:paraId="16E3CBD4" w14:textId="77777777" w:rsidR="003A7339" w:rsidRDefault="003A7339" w:rsidP="003A7339">
      <w:pPr>
        <w:pStyle w:val="602TextfoTextstylesTextstyles"/>
      </w:pPr>
      <w:r w:rsidRPr="00A22103">
        <w:t xml:space="preserve">Many of </w:t>
      </w:r>
      <w:r>
        <w:t>the PWD and HCPs</w:t>
      </w:r>
      <w:r w:rsidRPr="00A22103">
        <w:t xml:space="preserve"> indicated that they would be supportive of the introduction of risk-based allocation to variable screening intervals, </w:t>
      </w:r>
      <w:r>
        <w:t>provided that</w:t>
      </w:r>
      <w:r w:rsidRPr="00A22103">
        <w:t xml:space="preserve"> particular safeguards</w:t>
      </w:r>
      <w:r w:rsidRPr="00A22103">
        <w:rPr>
          <w:b/>
        </w:rPr>
        <w:t xml:space="preserve"> </w:t>
      </w:r>
      <w:r w:rsidRPr="00A22103">
        <w:t xml:space="preserve">or service enhancements </w:t>
      </w:r>
      <w:r>
        <w:t xml:space="preserve">were introduced. Safeguards around missed STDR needed to be visible and obvious to both groups. Specifically, for a PWD on a 24 months screening interval, if they had any disruptions to their diabetes self-care, then they wanted to be able to self-refer back into the screening programme. Similarly, for HCPs, they also wanted to refer a PWD back into the screening programme if there were changes that they felt were clinically relevant. </w:t>
      </w:r>
    </w:p>
    <w:p w14:paraId="3C0F4E7F" w14:textId="77777777" w:rsidR="003A7339" w:rsidRPr="00A22103" w:rsidRDefault="003A7339" w:rsidP="003A7339">
      <w:pPr>
        <w:pStyle w:val="53BheadHeadingsHeadingstyles"/>
      </w:pPr>
      <w:bookmarkStart w:id="116" w:name="_Toc19096365"/>
      <w:r w:rsidRPr="00A22103">
        <w:t>Acceptability of 6-month interval</w:t>
      </w:r>
      <w:bookmarkEnd w:id="116"/>
      <w:r w:rsidRPr="00A22103">
        <w:t xml:space="preserve"> </w:t>
      </w:r>
    </w:p>
    <w:p w14:paraId="324326BE" w14:textId="77777777" w:rsidR="003A7339" w:rsidRDefault="003A7339" w:rsidP="003A7339">
      <w:pPr>
        <w:pStyle w:val="602TextfoTextstylesTextstyles"/>
      </w:pPr>
      <w:r w:rsidRPr="00A22103">
        <w:t>Within the variable screening model, allocation to a 6-month interval meant that a PWD was considered to be at high risk of developing STDR.</w:t>
      </w:r>
      <w:r>
        <w:rPr>
          <w:b/>
        </w:rPr>
        <w:t xml:space="preserve"> </w:t>
      </w:r>
      <w:r w:rsidRPr="00A22103">
        <w:t xml:space="preserve">There </w:t>
      </w:r>
      <w:r>
        <w:t>were</w:t>
      </w:r>
      <w:r w:rsidRPr="00A22103">
        <w:t xml:space="preserve"> some tensions within PWD</w:t>
      </w:r>
      <w:r>
        <w:rPr>
          <w:color w:val="00B0F0"/>
        </w:rPr>
        <w:t>’</w:t>
      </w:r>
      <w:r>
        <w:t>s</w:t>
      </w:r>
      <w:r w:rsidRPr="00A22103">
        <w:t xml:space="preserve"> understandings about the 6-month interval, with it being seen as clinical surveillance </w:t>
      </w:r>
      <w:r>
        <w:t>and</w:t>
      </w:r>
      <w:r w:rsidRPr="00A22103">
        <w:t xml:space="preserve"> reassurance, against the clinical reality that being allocated to this interval means that there is a high risk of developing STDR. Additionally, there was conflation about the purpose of eye screening, where it was perceived as a preventive measure against DR. For HCP</w:t>
      </w:r>
      <w:r>
        <w:t>s</w:t>
      </w:r>
      <w:r w:rsidRPr="00A22103">
        <w:t>, the shorter interval was welcomed, but also represented an operational issue of managing resources.</w:t>
      </w:r>
      <w:bookmarkStart w:id="117" w:name="_Toc19096366"/>
    </w:p>
    <w:p w14:paraId="5532213C" w14:textId="77777777" w:rsidR="003A7339" w:rsidRPr="00A22103" w:rsidRDefault="003A7339" w:rsidP="003A7339">
      <w:pPr>
        <w:pStyle w:val="53BheadHeadingsHeadingstyles"/>
      </w:pPr>
      <w:r w:rsidRPr="00A22103">
        <w:t>Acceptability of 12-month interval with conditions</w:t>
      </w:r>
      <w:bookmarkEnd w:id="117"/>
    </w:p>
    <w:p w14:paraId="7F31EF4F" w14:textId="77777777" w:rsidR="003A7339" w:rsidRDefault="003A7339" w:rsidP="003A7339">
      <w:pPr>
        <w:pStyle w:val="602TextfoTextstylesTextstyles"/>
      </w:pPr>
      <w:r w:rsidRPr="00A22103">
        <w:t>As the current annual screening interval is established and embedded into practice, it was foreseeable that PWD felt that this was an appropriate length of time for their eye screening. However, discussions also highlighted misunderstandings about the purpose of eye screening, as a preventive measure against the development of DR, and related to diabete</w:t>
      </w:r>
      <w:r>
        <w:t>s</w:t>
      </w:r>
      <w:r w:rsidRPr="00A22103">
        <w:t xml:space="preserve"> control.</w:t>
      </w:r>
    </w:p>
    <w:p w14:paraId="39B694D9" w14:textId="77777777" w:rsidR="003A7339" w:rsidRPr="00A22103" w:rsidRDefault="003A7339" w:rsidP="003A7339">
      <w:pPr>
        <w:pStyle w:val="53BheadHeadingsHeadingstyles"/>
      </w:pPr>
      <w:bookmarkStart w:id="118" w:name="_Toc19096367"/>
      <w:r w:rsidRPr="00A22103">
        <w:t>Acceptability of 24-month interval with conditions</w:t>
      </w:r>
      <w:bookmarkEnd w:id="118"/>
    </w:p>
    <w:p w14:paraId="2C791915" w14:textId="77777777" w:rsidR="003A7339" w:rsidRDefault="003A7339" w:rsidP="003A7339">
      <w:pPr>
        <w:pStyle w:val="602TextfoTextstylesTextstyles"/>
      </w:pPr>
      <w:r w:rsidRPr="00A22103">
        <w:t>For PWD and HCP</w:t>
      </w:r>
      <w:r>
        <w:t>s</w:t>
      </w:r>
      <w:r w:rsidRPr="00A22103">
        <w:t>, there were a range of responses to extending s</w:t>
      </w:r>
      <w:r>
        <w:t xml:space="preserve">creening intervals to two years. </w:t>
      </w:r>
      <w:r w:rsidRPr="00A22103">
        <w:t>For some PWD, an extension was welcome as it reflected good diabetes self-care, contrast</w:t>
      </w:r>
      <w:r>
        <w:t>ing</w:t>
      </w:r>
      <w:r w:rsidRPr="00A22103">
        <w:t xml:space="preserve"> with outright rejection for others over concerns about developing eye disease in the ex</w:t>
      </w:r>
      <w:r>
        <w:t>tended time period.  For HCPs, the 2-year interval was</w:t>
      </w:r>
      <w:r w:rsidRPr="00A22103">
        <w:t xml:space="preserve"> acceptable in the context of many patients having </w:t>
      </w:r>
      <w:r>
        <w:t>minimal or no disease. T</w:t>
      </w:r>
      <w:r w:rsidRPr="00A22103">
        <w:t>here was some apprehension about the perceptual impact upon patients of changing screening intervals, with PWD feeling that screening was no</w:t>
      </w:r>
      <w:r>
        <w:t>t as important if changed to a 2-year interval.</w:t>
      </w:r>
    </w:p>
    <w:p w14:paraId="3CC402B6" w14:textId="77777777" w:rsidR="003A7339" w:rsidRPr="00A22103" w:rsidRDefault="003A7339" w:rsidP="003A7339">
      <w:pPr>
        <w:pStyle w:val="53BheadHeadingsHeadingstyles"/>
      </w:pPr>
      <w:bookmarkStart w:id="119" w:name="_Toc19096368"/>
      <w:r w:rsidRPr="00A22103">
        <w:lastRenderedPageBreak/>
        <w:t>Macro impact of changing screening intervals</w:t>
      </w:r>
      <w:bookmarkEnd w:id="119"/>
    </w:p>
    <w:p w14:paraId="46A8CFEA" w14:textId="77777777" w:rsidR="003A7339" w:rsidRPr="00A22103" w:rsidRDefault="003A7339" w:rsidP="003A7339">
      <w:pPr>
        <w:pStyle w:val="602TextfoTextstylesTextstyles"/>
      </w:pPr>
      <w:r>
        <w:t>Whilst our participants discussed the impact upon themselves</w:t>
      </w:r>
      <w:r w:rsidRPr="003C70EC">
        <w:t xml:space="preserve"> </w:t>
      </w:r>
      <w:r>
        <w:t xml:space="preserve">of changing screening intervals, they also reflected upon the consequences in a much broader, societal viewpoint, for which we have used the term </w:t>
      </w:r>
      <w:r>
        <w:rPr>
          <w:color w:val="00B0F0"/>
        </w:rPr>
        <w:t>‘</w:t>
      </w:r>
      <w:r>
        <w:t>macro</w:t>
      </w:r>
      <w:r>
        <w:rPr>
          <w:color w:val="00B0F0"/>
        </w:rPr>
        <w:t>’</w:t>
      </w:r>
      <w:r>
        <w:t xml:space="preserve">. </w:t>
      </w:r>
      <w:r w:rsidRPr="00A22103">
        <w:t>There was a recognition that against a backdrop of increasing numbers of PWD, current screening intervals are unsustainable. Additionally, it was also seen as an inefficient use of finite resources, which would be b</w:t>
      </w:r>
      <w:r>
        <w:t>etter deployed in targeting PWD</w:t>
      </w:r>
      <w:r w:rsidRPr="00A22103">
        <w:t xml:space="preserve"> who do not attend eye screening appointments. It was recognised that the variable screening may well save money, but this was also seen as a restrictive practice in accessing health care services. There was considerable conflation and misunderstanding about different eye related appointments within secondary care and at optician</w:t>
      </w:r>
      <w:r>
        <w:t xml:space="preserve">s. </w:t>
      </w:r>
    </w:p>
    <w:p w14:paraId="553D2F01" w14:textId="77777777" w:rsidR="003A7339" w:rsidRPr="00C97496" w:rsidRDefault="003A7339" w:rsidP="003A7339">
      <w:pPr>
        <w:pStyle w:val="52AheadHeadingsHeadingstyles"/>
      </w:pPr>
      <w:bookmarkStart w:id="120" w:name="_Toc19096369"/>
      <w:bookmarkStart w:id="121" w:name="_Toc104910280"/>
      <w:r w:rsidRPr="00C97496">
        <w:t>Discussion</w:t>
      </w:r>
      <w:bookmarkEnd w:id="120"/>
      <w:bookmarkEnd w:id="121"/>
    </w:p>
    <w:p w14:paraId="274121E4" w14:textId="77777777" w:rsidR="003A7339" w:rsidRDefault="003A7339" w:rsidP="003A7339">
      <w:pPr>
        <w:pStyle w:val="602TextfoTextstylesTextstyles"/>
      </w:pPr>
      <w:r>
        <w:t>Our qualitative study was the first to explore perceptions of changing screening intervals, with o</w:t>
      </w:r>
      <w:r w:rsidRPr="00D46E16">
        <w:t>ur findings show</w:t>
      </w:r>
      <w:r>
        <w:t>ing</w:t>
      </w:r>
      <w:r w:rsidRPr="00D46E16">
        <w:t xml:space="preserve"> general support by PWD and HCP</w:t>
      </w:r>
      <w:r>
        <w:t>s</w:t>
      </w:r>
      <w:r w:rsidRPr="00D46E16">
        <w:t xml:space="preserve"> for the introduction of variable-interval risk-based screening. This is reassuring for policy makers and service providers who are considering introducing variable</w:t>
      </w:r>
      <w:r>
        <w:t>-</w:t>
      </w:r>
      <w:r w:rsidRPr="00D46E16">
        <w:t xml:space="preserve">interval screening, either stratified based on retinal grading or variable intervals based on risk estimation. </w:t>
      </w:r>
      <w:r>
        <w:t>S</w:t>
      </w:r>
      <w:r w:rsidRPr="00D46E16">
        <w:t xml:space="preserve">upport was more clearly expressed </w:t>
      </w:r>
      <w:r>
        <w:t>by</w:t>
      </w:r>
      <w:r w:rsidRPr="00D46E16">
        <w:t xml:space="preserve"> HCPs who had a better understanding of the aims and current pressures in screening. Our findings also have relevance to other screening programmes with fixed intervals and help to mitigate in part the concerns raised recently in cancer screening</w:t>
      </w:r>
      <w:r>
        <w:t>.</w:t>
      </w:r>
      <w:r>
        <w:rPr>
          <w:vertAlign w:val="superscript"/>
        </w:rPr>
        <w:t>15</w:t>
      </w:r>
      <w:r w:rsidRPr="00577310">
        <w:rPr>
          <w:vertAlign w:val="superscript"/>
        </w:rPr>
        <w:t>,</w:t>
      </w:r>
      <w:r>
        <w:rPr>
          <w:vertAlign w:val="superscript"/>
        </w:rPr>
        <w:t>56</w:t>
      </w:r>
      <w:r>
        <w:t xml:space="preserve"> </w:t>
      </w:r>
    </w:p>
    <w:p w14:paraId="08BDEA38" w14:textId="77777777" w:rsidR="003A7339" w:rsidRPr="00C97496" w:rsidRDefault="003A7339" w:rsidP="003A7339">
      <w:pPr>
        <w:pStyle w:val="602TextfoTextstylesTextstyles"/>
      </w:pPr>
      <w:r w:rsidRPr="00C97496">
        <w:t xml:space="preserve">For HCPs, and to a lesser extent PWD, the safety of the RCE was crucial to </w:t>
      </w:r>
      <w:r>
        <w:t xml:space="preserve">it </w:t>
      </w:r>
      <w:r w:rsidRPr="00C97496">
        <w:t xml:space="preserve">being accepted into clinical practice. </w:t>
      </w:r>
      <w:r>
        <w:t>S</w:t>
      </w:r>
      <w:r w:rsidRPr="00C97496">
        <w:t>afeguards for the RCE had to be made visible and obvious to HCP</w:t>
      </w:r>
      <w:r>
        <w:t>s</w:t>
      </w:r>
      <w:r w:rsidRPr="00C97496">
        <w:t xml:space="preserve"> and PWD, </w:t>
      </w:r>
      <w:r>
        <w:t xml:space="preserve">including the </w:t>
      </w:r>
      <w:r w:rsidRPr="00C97496">
        <w:t>opportunit</w:t>
      </w:r>
      <w:r>
        <w:t>y</w:t>
      </w:r>
      <w:r w:rsidRPr="00C97496">
        <w:t xml:space="preserve"> for HCP</w:t>
      </w:r>
      <w:r>
        <w:t>s</w:t>
      </w:r>
      <w:r w:rsidRPr="00C97496">
        <w:t xml:space="preserve"> or PWD to refer or self-refer back i</w:t>
      </w:r>
      <w:r>
        <w:t>nto the eye screening programme</w:t>
      </w:r>
      <w:r w:rsidRPr="00C97496">
        <w:t>.</w:t>
      </w:r>
      <w:r>
        <w:t xml:space="preserve"> </w:t>
      </w:r>
    </w:p>
    <w:p w14:paraId="78CF1745" w14:textId="77777777" w:rsidR="003A7339" w:rsidRDefault="003A7339" w:rsidP="003A7339">
      <w:pPr>
        <w:pStyle w:val="602TextfoTextstylesTextstyles"/>
      </w:pPr>
      <w:r>
        <w:t>For</w:t>
      </w:r>
      <w:r w:rsidRPr="00C97496">
        <w:t xml:space="preserve"> variable screening intervals, for PWD participants there were some misunderstandings about the 6-month </w:t>
      </w:r>
      <w:r>
        <w:t>interval</w:t>
      </w:r>
      <w:r w:rsidRPr="00C97496">
        <w:t xml:space="preserve"> </w:t>
      </w:r>
      <w:r>
        <w:t xml:space="preserve">while </w:t>
      </w:r>
      <w:r w:rsidRPr="00C97496">
        <w:t>HCP</w:t>
      </w:r>
      <w:r>
        <w:t xml:space="preserve">s welcomed the opportunity for increased surveillance for high-risk groups. PWD and HCPs were supportive of the current 12-month interval, while recognising that NHS resources are finite.  </w:t>
      </w:r>
    </w:p>
    <w:p w14:paraId="3BBCA35C" w14:textId="77777777" w:rsidR="003A7339" w:rsidRPr="00C97496" w:rsidRDefault="003A7339" w:rsidP="003A7339">
      <w:pPr>
        <w:pStyle w:val="602TextfoTextstylesTextstyles"/>
      </w:pPr>
      <w:r w:rsidRPr="00C97496">
        <w:t>There were widely differing views on extending screening intervals to 24 months, with both groups of participants having significant concerns about safety. There were worries that any changes in a PWD</w:t>
      </w:r>
      <w:r>
        <w:rPr>
          <w:color w:val="00B0F0"/>
        </w:rPr>
        <w:t>’</w:t>
      </w:r>
      <w:r>
        <w:t>s</w:t>
      </w:r>
      <w:r w:rsidRPr="00C97496">
        <w:t xml:space="preserve"> eye health would be missed and could lead to developing STDR in this time, leading to poor quality of life for a patient and increased costs to the NHS. </w:t>
      </w:r>
    </w:p>
    <w:p w14:paraId="4ED3CC79" w14:textId="77777777" w:rsidR="003A7339" w:rsidRPr="00C97496" w:rsidRDefault="003A7339" w:rsidP="003A7339">
      <w:pPr>
        <w:pStyle w:val="602TextfoTextstylesTextstyles"/>
      </w:pPr>
      <w:r w:rsidRPr="00C97496">
        <w:t>There was a recognition by both groups of participants that against a backdrop of increasing numbers of PWD, current screening intervals are unsustainable</w:t>
      </w:r>
      <w:r>
        <w:t xml:space="preserve"> and could be better used to target high-risk groups</w:t>
      </w:r>
      <w:r w:rsidRPr="00C97496">
        <w:t xml:space="preserve">. </w:t>
      </w:r>
      <w:r>
        <w:t xml:space="preserve">The </w:t>
      </w:r>
      <w:r w:rsidRPr="00C97496">
        <w:t xml:space="preserve">considerable conflation and misunderstanding about different eye related appointments </w:t>
      </w:r>
      <w:r>
        <w:t>has been reported elsewhere in the literature.</w:t>
      </w:r>
      <w:r>
        <w:rPr>
          <w:vertAlign w:val="superscript"/>
        </w:rPr>
        <w:t>57</w:t>
      </w:r>
      <w:r w:rsidRPr="00480147">
        <w:rPr>
          <w:vertAlign w:val="superscript"/>
        </w:rPr>
        <w:t>,</w:t>
      </w:r>
      <w:r>
        <w:rPr>
          <w:vertAlign w:val="superscript"/>
        </w:rPr>
        <w:t>58</w:t>
      </w:r>
      <w:r w:rsidRPr="00C97496">
        <w:t xml:space="preserve"> </w:t>
      </w:r>
      <w:r>
        <w:t>Changing the message to PWD from regular</w:t>
      </w:r>
      <w:r w:rsidRPr="00A22103">
        <w:t xml:space="preserve"> annual check-ups to extended eye screening will be a challenging message to convey positively. </w:t>
      </w:r>
    </w:p>
    <w:p w14:paraId="2E5825CF" w14:textId="77777777" w:rsidR="003A7339" w:rsidRDefault="003A7339" w:rsidP="003A7339">
      <w:pPr>
        <w:pStyle w:val="602TextfoTextstylesTextstyles"/>
      </w:pPr>
      <w:r>
        <w:t>We attempted to recruit PWD who had histories of multiple non-attendance for screening. Our research team tried contacting over 30 people in this group without success. Poor attendance, known to be a risk factor for STDR,</w:t>
      </w:r>
      <w:r>
        <w:rPr>
          <w:vertAlign w:val="superscript"/>
        </w:rPr>
        <w:t>59,60</w:t>
      </w:r>
      <w:r w:rsidRPr="008F61BC">
        <w:rPr>
          <w:vertAlign w:val="superscript"/>
        </w:rPr>
        <w:t xml:space="preserve"> </w:t>
      </w:r>
      <w:r>
        <w:t xml:space="preserve">is a major issue for all stakeholders involved in screening. Novel ways need to be developed to approach these individuals so that the reasons for non-attendance can be investigated and addressed. </w:t>
      </w:r>
    </w:p>
    <w:p w14:paraId="06AF469A" w14:textId="77777777" w:rsidR="003A7339" w:rsidRDefault="003A7339" w:rsidP="003A7339">
      <w:pPr>
        <w:pStyle w:val="602TextfoTextstylesTextstyles"/>
      </w:pPr>
      <w:r>
        <w:t xml:space="preserve">We had intended to investigate changes in attitudes through sampling prior to and during the RCT but follow-up interviews proved difficult to obtain. However, we did not identify any themes suggesting differences in perceptions in those who had already been enrolled in the RCT compared to the pre-trial group. </w:t>
      </w:r>
    </w:p>
    <w:p w14:paraId="0D34319A" w14:textId="77777777" w:rsidR="003A7339" w:rsidRDefault="003A7339" w:rsidP="003A7339">
      <w:pPr>
        <w:pStyle w:val="602TextfoTextstylesTextstyles"/>
      </w:pPr>
      <w:r>
        <w:lastRenderedPageBreak/>
        <w:t>Amongst the multiple health</w:t>
      </w:r>
      <w:r w:rsidRPr="00C97496">
        <w:t>care related appointments for diabetes, there are misunderstandings by PWD of NHS systems and other appointments with HCPs</w:t>
      </w:r>
      <w:r>
        <w:t xml:space="preserve">. </w:t>
      </w:r>
      <w:r w:rsidRPr="00C97496">
        <w:t xml:space="preserve">Understanding the frequency of screening </w:t>
      </w:r>
      <w:r>
        <w:t xml:space="preserve">required </w:t>
      </w:r>
      <w:r w:rsidRPr="00C97496">
        <w:t>to</w:t>
      </w:r>
      <w:r>
        <w:t xml:space="preserve"> prevent the development of DR,</w:t>
      </w:r>
      <w:r>
        <w:rPr>
          <w:vertAlign w:val="superscript"/>
        </w:rPr>
        <w:t>61</w:t>
      </w:r>
      <w:r>
        <w:t xml:space="preserve"> </w:t>
      </w:r>
      <w:r w:rsidRPr="00C97496">
        <w:t xml:space="preserve">was another barrier </w:t>
      </w:r>
      <w:r>
        <w:t>for PWD and was echoed by HCPs</w:t>
      </w:r>
      <w:r w:rsidRPr="00C97496">
        <w:t xml:space="preserve">. Allied to appointments related to eye care, there can often be misinterpretations by PWD about the </w:t>
      </w:r>
      <w:r>
        <w:t xml:space="preserve">relationship between diabetes and DR and </w:t>
      </w:r>
      <w:r w:rsidRPr="00C97496">
        <w:t>differences between DR screening and routine eye tests, which in turn led to beliefs that screening appointments had be</w:t>
      </w:r>
      <w:r>
        <w:t xml:space="preserve">en fulfilled when they had not </w:t>
      </w:r>
      <w:r>
        <w:rPr>
          <w:vertAlign w:val="superscript"/>
        </w:rPr>
        <w:t>62</w:t>
      </w:r>
      <w:r w:rsidRPr="00C97496">
        <w:t xml:space="preserve"> as well as r</w:t>
      </w:r>
      <w:r>
        <w:t>elated anxiety about screening</w:t>
      </w:r>
      <w:r w:rsidRPr="00C97496">
        <w:t>.</w:t>
      </w:r>
      <w:r>
        <w:rPr>
          <w:vertAlign w:val="superscript"/>
        </w:rPr>
        <w:t>63</w:t>
      </w:r>
      <w:r w:rsidRPr="00C97496">
        <w:t xml:space="preserve"> </w:t>
      </w:r>
      <w:r w:rsidRPr="005A3481">
        <w:t xml:space="preserve">A study by Strutton </w:t>
      </w:r>
      <w:r w:rsidRPr="005A3481">
        <w:rPr>
          <w:i/>
        </w:rPr>
        <w:t>et al</w:t>
      </w:r>
      <w:r w:rsidRPr="005A3481">
        <w:rPr>
          <w:vertAlign w:val="superscript"/>
        </w:rPr>
        <w:t xml:space="preserve"> </w:t>
      </w:r>
      <w:r w:rsidRPr="005A3481">
        <w:t>concluded that screening attendance could be improved by the sharing of pertinent information between healthcare providers and a greater understanding of patients</w:t>
      </w:r>
      <w:r>
        <w:rPr>
          <w:color w:val="00B0F0"/>
        </w:rPr>
        <w:t>’</w:t>
      </w:r>
      <w:r w:rsidRPr="005A3481">
        <w:t xml:space="preserve"> circumstances and barriers.</w:t>
      </w:r>
      <w:bookmarkStart w:id="122" w:name="_Toc19096370"/>
      <w:r>
        <w:rPr>
          <w:vertAlign w:val="superscript"/>
        </w:rPr>
        <w:t>64</w:t>
      </w:r>
    </w:p>
    <w:p w14:paraId="265FA881" w14:textId="77777777" w:rsidR="003A7339" w:rsidRDefault="003A7339" w:rsidP="003A7339">
      <w:pPr>
        <w:pStyle w:val="53BheadHeadingsHeadingstyles"/>
      </w:pPr>
      <w:r>
        <w:t>Conclusions</w:t>
      </w:r>
      <w:bookmarkEnd w:id="122"/>
    </w:p>
    <w:p w14:paraId="3ED0223F" w14:textId="77777777" w:rsidR="003A7339" w:rsidRDefault="003A7339" w:rsidP="003A7339">
      <w:pPr>
        <w:pStyle w:val="602TextfoTextstylesTextstyles"/>
      </w:pPr>
      <w:r>
        <w:t>It is reassuring that PWD and HCPs appear supportive of</w:t>
      </w:r>
      <w:r w:rsidRPr="00443824">
        <w:t xml:space="preserve"> variable</w:t>
      </w:r>
      <w:r>
        <w:t xml:space="preserve"> intervals </w:t>
      </w:r>
      <w:r w:rsidRPr="00443824">
        <w:t>in</w:t>
      </w:r>
      <w:r>
        <w:t xml:space="preserve"> DR screening. But for successful implementation, important caveats and misconceptions must be addressed. Interpretable and clear safeguards for individual PWD are required against increasing non-attendance, loss of diabetes control and system failures. Alternative referral pathways are required for those lost to follow-up or whose risk factors change substantially over longer intervals. For risk calculation systems, reliable monitoring and clear communication is necessary.</w:t>
      </w:r>
    </w:p>
    <w:p w14:paraId="51BEAC5E" w14:textId="77777777" w:rsidR="003A7339" w:rsidRPr="00C97496" w:rsidRDefault="003A7339" w:rsidP="003A7339">
      <w:pPr>
        <w:pStyle w:val="52AheadHeadingsHeadingstyles"/>
      </w:pPr>
      <w:bookmarkStart w:id="123" w:name="_Toc19096371"/>
      <w:bookmarkStart w:id="124" w:name="_Toc104910281"/>
      <w:r>
        <w:t>Interrelation with other parts</w:t>
      </w:r>
      <w:r w:rsidRPr="00C97496">
        <w:t xml:space="preserve"> of the programme</w:t>
      </w:r>
      <w:bookmarkEnd w:id="123"/>
      <w:r>
        <w:t xml:space="preserve"> </w:t>
      </w:r>
      <w:r w:rsidRPr="00C97496">
        <w:t>and overall aims of the programme</w:t>
      </w:r>
      <w:bookmarkEnd w:id="124"/>
    </w:p>
    <w:p w14:paraId="1AE7780E" w14:textId="77777777" w:rsidR="003A7339" w:rsidRDefault="003A7339" w:rsidP="003A7339">
      <w:pPr>
        <w:pStyle w:val="602TextfoTextstylesTextstyles"/>
      </w:pPr>
      <w:r>
        <w:t xml:space="preserve">The implication of our evidence is that </w:t>
      </w:r>
      <w:r w:rsidRPr="00C97496">
        <w:t xml:space="preserve">a clear and sustained communication strategy around eye screening and intervals </w:t>
      </w:r>
      <w:r>
        <w:t>is</w:t>
      </w:r>
      <w:r w:rsidRPr="00C97496">
        <w:t xml:space="preserve"> need</w:t>
      </w:r>
      <w:r>
        <w:t>ed</w:t>
      </w:r>
      <w:r w:rsidRPr="00C97496">
        <w:t xml:space="preserve"> </w:t>
      </w:r>
      <w:r>
        <w:t>both in the current screening programme and in any future revision. These were considered in WP G</w:t>
      </w:r>
      <w:r w:rsidRPr="00C97496">
        <w:t>.</w:t>
      </w:r>
    </w:p>
    <w:p w14:paraId="3CF565C3" w14:textId="64DA06FB" w:rsidR="003A7339" w:rsidRDefault="003A7339" w:rsidP="003A7339">
      <w:pPr>
        <w:pStyle w:val="43ChaptertitleHeadingsHeadingstyles"/>
      </w:pPr>
      <w:bookmarkStart w:id="125" w:name="_Toc104910282"/>
      <w:r w:rsidRPr="00C97496">
        <w:lastRenderedPageBreak/>
        <w:t xml:space="preserve">Observational cohort study </w:t>
      </w:r>
      <w:r>
        <w:t>in people attending screening for diabetic retinopathy</w:t>
      </w:r>
      <w:bookmarkEnd w:id="125"/>
      <w:r>
        <w:t xml:space="preserve"> </w:t>
      </w:r>
    </w:p>
    <w:p w14:paraId="2D4DB7EB" w14:textId="77777777" w:rsidR="003A7339" w:rsidRDefault="003A7339" w:rsidP="003A7339">
      <w:pPr>
        <w:pStyle w:val="601TextdropcapTextstylesTextstyles"/>
        <w:rPr>
          <w:rStyle w:val="TextChar"/>
        </w:rPr>
      </w:pPr>
      <w:bookmarkStart w:id="126" w:name="_Toc441394808"/>
      <w:bookmarkEnd w:id="102"/>
      <w:r w:rsidRPr="001000C4">
        <w:t>A peer reviewed publication is at https://doi.org/</w:t>
      </w:r>
      <w:r w:rsidRPr="00F060AA">
        <w:t xml:space="preserve"> 10.1111/dme.14583</w:t>
      </w:r>
      <w:r w:rsidRPr="001000C4">
        <w:t>.</w:t>
      </w:r>
      <w:r>
        <w:rPr>
          <w:vertAlign w:val="superscript"/>
        </w:rPr>
        <w:t>25</w:t>
      </w:r>
      <w:r w:rsidRPr="001000C4">
        <w:rPr>
          <w:rStyle w:val="TextChar"/>
        </w:rPr>
        <w:t xml:space="preserve"> </w:t>
      </w:r>
      <w:r>
        <w:t xml:space="preserve">Additional detail is </w:t>
      </w:r>
      <w:r w:rsidRPr="001000C4">
        <w:t xml:space="preserve">available </w:t>
      </w:r>
      <w:r>
        <w:t xml:space="preserve">on methods and a discussion on the censoring effect. </w:t>
      </w:r>
      <w:r>
        <w:rPr>
          <w:rStyle w:val="TextChar"/>
        </w:rPr>
        <w:t xml:space="preserve">STROBE reporting guidelines were followed. </w:t>
      </w:r>
    </w:p>
    <w:p w14:paraId="19957031" w14:textId="77777777" w:rsidR="003A7339" w:rsidRPr="002379CC" w:rsidRDefault="003A7339" w:rsidP="003A7339">
      <w:pPr>
        <w:pStyle w:val="602TextfoTextstylesTextstyles"/>
        <w:rPr>
          <w:i/>
          <w:color w:val="FF0000"/>
          <w:sz w:val="22"/>
          <w:szCs w:val="18"/>
        </w:rPr>
      </w:pPr>
      <w:r w:rsidRPr="002379CC">
        <w:rPr>
          <w:i/>
          <w:color w:val="FF0000"/>
        </w:rPr>
        <w:t>&lt;&lt;Typesetter insert copyright credit line 3&gt;&gt;</w:t>
      </w:r>
    </w:p>
    <w:p w14:paraId="14FDB5A9" w14:textId="77777777" w:rsidR="003A7339" w:rsidRPr="002379CC" w:rsidRDefault="003A7339" w:rsidP="003A7339">
      <w:pPr>
        <w:pStyle w:val="602TextfoTextstylesTextstyles"/>
        <w:rPr>
          <w:i/>
        </w:rPr>
      </w:pPr>
      <w:r w:rsidRPr="002379CC">
        <w:rPr>
          <w:i/>
        </w:rPr>
        <w:t xml:space="preserve">Some text in this </w:t>
      </w:r>
      <w:r w:rsidRPr="002379CC">
        <w:rPr>
          <w:i/>
          <w:sz w:val="21"/>
          <w:szCs w:val="16"/>
        </w:rPr>
        <w:t xml:space="preserve">section </w:t>
      </w:r>
      <w:r w:rsidRPr="002379CC">
        <w:rPr>
          <w:i/>
        </w:rPr>
        <w:t>has been reproduced from our study article,</w:t>
      </w:r>
      <w:r w:rsidRPr="002379CC">
        <w:rPr>
          <w:i/>
          <w:vertAlign w:val="superscript"/>
        </w:rPr>
        <w:t>25</w:t>
      </w:r>
      <w:r w:rsidRPr="002379CC">
        <w:rPr>
          <w:i/>
        </w:rPr>
        <w:t> published under the Creative Commons Attribution License (CC BY 4.0), which permits unrestricted use, distribution and reproduction in any medium, provided the original work is properly cited (https://creativecommons.org/licenses/by/4.0/).</w:t>
      </w:r>
    </w:p>
    <w:p w14:paraId="642ECE2A" w14:textId="77777777" w:rsidR="003A7339" w:rsidRPr="00C97496" w:rsidRDefault="003A7339" w:rsidP="003A7339">
      <w:pPr>
        <w:pStyle w:val="52AheadHeadingsHeadingstyles"/>
      </w:pPr>
      <w:bookmarkStart w:id="127" w:name="_Toc104910283"/>
      <w:r>
        <w:t>Research aims</w:t>
      </w:r>
      <w:bookmarkEnd w:id="126"/>
      <w:bookmarkEnd w:id="127"/>
    </w:p>
    <w:p w14:paraId="72A7FCD1" w14:textId="77777777" w:rsidR="003A7339" w:rsidRDefault="003A7339" w:rsidP="003A7339">
      <w:pPr>
        <w:pStyle w:val="602TextfoTextstylesTextstyles"/>
      </w:pPr>
      <w:r>
        <w:t>We conducted an observational cohort study to estimate the prevalence and incidence of DR and STDR in the established screening programme in Liverpool (WP B). We wanted to provide up to date data to inform clinical services and screening programmes and for clinical research programmes, especially in early disease.</w:t>
      </w:r>
    </w:p>
    <w:p w14:paraId="319ADCC8" w14:textId="77777777" w:rsidR="003A7339" w:rsidRDefault="003A7339" w:rsidP="003A7339">
      <w:pPr>
        <w:pStyle w:val="602TextfoTextstylesTextstyles"/>
      </w:pPr>
      <w:r>
        <w:t xml:space="preserve">Up-to-date epidemiological data on DR is limited. Much of the population data comes from landmark epidemiological studies in the 1970s and 1980s </w:t>
      </w:r>
      <w:r>
        <w:rPr>
          <w:vertAlign w:val="superscript"/>
        </w:rPr>
        <w:t>16,17</w:t>
      </w:r>
      <w:r>
        <w:t xml:space="preserve"> before systematic screening was introduced. Data from screening programmes is limited and reported inconsistently. When programmes are introduced those people in the community with long standing disease are detected for the first time and referred into the HES; as this </w:t>
      </w:r>
      <w:r w:rsidRPr="00CD3893">
        <w:rPr>
          <w:color w:val="00B0F0"/>
          <w:highlight w:val="green"/>
        </w:rPr>
        <w:t>“</w:t>
      </w:r>
      <w:r w:rsidRPr="00CD3893">
        <w:rPr>
          <w:highlight w:val="green"/>
        </w:rPr>
        <w:t>first pass effect</w:t>
      </w:r>
      <w:r w:rsidRPr="00CD3893">
        <w:rPr>
          <w:color w:val="00B0F0"/>
          <w:highlight w:val="green"/>
        </w:rPr>
        <w:t>”</w:t>
      </w:r>
      <w:r>
        <w:t xml:space="preserve"> wanes the prevalence of referrable DR and STDR in the screening population falls. Populations attending for systematic screening are dynamic and subject to several long-term influences. In recent years there have been changes in the diagnosis of diabetes </w:t>
      </w:r>
      <w:r>
        <w:rPr>
          <w:vertAlign w:val="superscript"/>
        </w:rPr>
        <w:t>18</w:t>
      </w:r>
      <w:r>
        <w:t xml:space="preserve"> and improvements in some populations in glycaemic and BP control. On the other hand, there has been a long-term increase in prevalence of diabetes.  </w:t>
      </w:r>
    </w:p>
    <w:p w14:paraId="1D14AC11" w14:textId="77777777" w:rsidR="003A7339" w:rsidRPr="00C97496" w:rsidRDefault="003A7339" w:rsidP="003A7339">
      <w:pPr>
        <w:pStyle w:val="52AheadHeadingsHeadingstyles"/>
      </w:pPr>
      <w:bookmarkStart w:id="128" w:name="_Toc429911684"/>
      <w:bookmarkStart w:id="129" w:name="_Toc104910284"/>
      <w:bookmarkStart w:id="130" w:name="_Toc441394809"/>
      <w:r w:rsidRPr="00C97496">
        <w:t>Methods</w:t>
      </w:r>
      <w:bookmarkEnd w:id="128"/>
      <w:bookmarkEnd w:id="129"/>
      <w:r w:rsidRPr="00C97496">
        <w:t xml:space="preserve"> </w:t>
      </w:r>
      <w:bookmarkEnd w:id="130"/>
    </w:p>
    <w:p w14:paraId="3D19BFA0" w14:textId="77777777" w:rsidR="003A7339" w:rsidRDefault="003A7339" w:rsidP="003A7339">
      <w:pPr>
        <w:pStyle w:val="602TextfoTextstylesTextstyles"/>
        <w:rPr>
          <w:rFonts w:cs="Times New Roman"/>
          <w:i/>
          <w:szCs w:val="24"/>
        </w:rPr>
      </w:pPr>
      <w:r w:rsidRPr="00D51658">
        <w:t xml:space="preserve">The </w:t>
      </w:r>
      <w:r>
        <w:t xml:space="preserve">cohort study was </w:t>
      </w:r>
      <w:r w:rsidRPr="00D51658">
        <w:t xml:space="preserve">approved </w:t>
      </w:r>
      <w:r>
        <w:t xml:space="preserve">separately </w:t>
      </w:r>
      <w:r w:rsidRPr="00D51658">
        <w:t>by the Preston North West NHS Ethics Committee (13/NW/0196)</w:t>
      </w:r>
      <w:r>
        <w:t xml:space="preserve">, and </w:t>
      </w:r>
      <w:r w:rsidRPr="00D51658">
        <w:t xml:space="preserve">the </w:t>
      </w:r>
      <w:r>
        <w:t xml:space="preserve">local </w:t>
      </w:r>
      <w:r w:rsidRPr="00D51658">
        <w:rPr>
          <w:rFonts w:cs="Times New Roman"/>
          <w:szCs w:val="24"/>
        </w:rPr>
        <w:t xml:space="preserve">governance committees and </w:t>
      </w:r>
      <w:r>
        <w:rPr>
          <w:rFonts w:cs="Times New Roman"/>
          <w:szCs w:val="24"/>
        </w:rPr>
        <w:t>Caldi</w:t>
      </w:r>
      <w:r w:rsidRPr="00D51658">
        <w:rPr>
          <w:rFonts w:cs="Times New Roman"/>
          <w:szCs w:val="24"/>
        </w:rPr>
        <w:t>cott Guardian</w:t>
      </w:r>
      <w:r>
        <w:rPr>
          <w:rFonts w:cs="Times New Roman"/>
          <w:szCs w:val="24"/>
        </w:rPr>
        <w:t xml:space="preserve">. </w:t>
      </w:r>
      <w:r>
        <w:t>The Liverpool Local Medical Committee (LMC) and Primary Care Research Group, and L</w:t>
      </w:r>
      <w:r w:rsidRPr="00C97496">
        <w:t xml:space="preserve">CCG </w:t>
      </w:r>
      <w:r>
        <w:t xml:space="preserve">supported </w:t>
      </w:r>
      <w:r w:rsidRPr="00C97496">
        <w:t xml:space="preserve">Liverpool </w:t>
      </w:r>
      <w:r>
        <w:t>GP</w:t>
      </w:r>
      <w:r w:rsidRPr="00C97496">
        <w:t xml:space="preserve"> practices </w:t>
      </w:r>
      <w:r>
        <w:t>who were invited to participate in the study. Data</w:t>
      </w:r>
      <w:r w:rsidRPr="00C97496">
        <w:t xml:space="preserve"> sharing agreement</w:t>
      </w:r>
      <w:r>
        <w:t>s were prepared</w:t>
      </w:r>
      <w:r w:rsidRPr="00C97496">
        <w:t xml:space="preserve"> with </w:t>
      </w:r>
      <w:r>
        <w:t xml:space="preserve">each practice, the RLBUHT and </w:t>
      </w:r>
      <w:r w:rsidRPr="00C97496">
        <w:t xml:space="preserve">LCCG </w:t>
      </w:r>
      <w:r>
        <w:t>to include</w:t>
      </w:r>
      <w:r w:rsidRPr="00832F74">
        <w:rPr>
          <w:rFonts w:cs="Times New Roman"/>
          <w:szCs w:val="24"/>
        </w:rPr>
        <w:t xml:space="preserve"> </w:t>
      </w:r>
      <w:r>
        <w:rPr>
          <w:rFonts w:cs="Times New Roman"/>
          <w:szCs w:val="24"/>
        </w:rPr>
        <w:t xml:space="preserve">all retrospective and prospective </w:t>
      </w:r>
      <w:r w:rsidRPr="00C97496">
        <w:rPr>
          <w:rFonts w:cs="Times New Roman"/>
          <w:szCs w:val="24"/>
        </w:rPr>
        <w:t xml:space="preserve">demographic and </w:t>
      </w:r>
      <w:r>
        <w:rPr>
          <w:rFonts w:cs="Times New Roman"/>
          <w:szCs w:val="24"/>
        </w:rPr>
        <w:t>clinical</w:t>
      </w:r>
      <w:r w:rsidRPr="00C97496">
        <w:rPr>
          <w:rFonts w:cs="Times New Roman"/>
          <w:szCs w:val="24"/>
        </w:rPr>
        <w:t xml:space="preserve"> records collected by practice</w:t>
      </w:r>
      <w:r>
        <w:rPr>
          <w:rFonts w:cs="Times New Roman"/>
          <w:szCs w:val="24"/>
        </w:rPr>
        <w:t xml:space="preserve"> electronic records systems (EMIS web, EMIS Health, </w:t>
      </w:r>
      <w:r w:rsidRPr="00110BD2">
        <w:rPr>
          <w:rFonts w:cs="Times New Roman"/>
          <w:szCs w:val="24"/>
        </w:rPr>
        <w:t>https://www.emishealth.com</w:t>
      </w:r>
      <w:r>
        <w:rPr>
          <w:rFonts w:cs="Times New Roman"/>
          <w:szCs w:val="24"/>
        </w:rPr>
        <w:t>)</w:t>
      </w:r>
      <w:r>
        <w:rPr>
          <w:rFonts w:cs="Times New Roman"/>
          <w:i/>
          <w:szCs w:val="24"/>
        </w:rPr>
        <w:t xml:space="preserve">. </w:t>
      </w:r>
    </w:p>
    <w:p w14:paraId="1FD9207D" w14:textId="77777777" w:rsidR="003A7339" w:rsidRPr="00C97496" w:rsidRDefault="003A7339" w:rsidP="003A7339">
      <w:pPr>
        <w:pStyle w:val="602TextfoTextstylesTextstyles"/>
      </w:pPr>
      <w:r w:rsidRPr="00C93B8D">
        <w:rPr>
          <w:iCs/>
        </w:rPr>
        <w:t xml:space="preserve">Data for the cohort study </w:t>
      </w:r>
      <w:r>
        <w:rPr>
          <w:iCs/>
        </w:rPr>
        <w:t>were</w:t>
      </w:r>
      <w:r w:rsidRPr="00C93B8D">
        <w:rPr>
          <w:iCs/>
        </w:rPr>
        <w:t xml:space="preserve"> held in the </w:t>
      </w:r>
      <w:r>
        <w:rPr>
          <w:iCs/>
        </w:rPr>
        <w:t>DW</w:t>
      </w:r>
      <w:r w:rsidRPr="00C93B8D">
        <w:rPr>
          <w:iCs/>
        </w:rPr>
        <w:t xml:space="preserve"> described in</w:t>
      </w:r>
      <w:r w:rsidRPr="006A3515">
        <w:rPr>
          <w:i/>
        </w:rPr>
        <w:t xml:space="preserve"> Section 5</w:t>
      </w:r>
      <w:r>
        <w:rPr>
          <w:iCs/>
        </w:rPr>
        <w:t xml:space="preserve">. </w:t>
      </w:r>
      <w:r>
        <w:t xml:space="preserve">Individuals were identified from the patient register of all PWD in Liverpool held by </w:t>
      </w:r>
      <w:r w:rsidRPr="00C97496">
        <w:t xml:space="preserve">the </w:t>
      </w:r>
      <w:r>
        <w:t>LDESP</w:t>
      </w:r>
      <w:r w:rsidRPr="00C97496">
        <w:t xml:space="preserve">. </w:t>
      </w:r>
      <w:r>
        <w:t xml:space="preserve">Consent for data collection and analysis was through an </w:t>
      </w:r>
      <w:r>
        <w:rPr>
          <w:color w:val="00B0F0"/>
        </w:rPr>
        <w:t>“</w:t>
      </w:r>
      <w:r>
        <w:t>opt-out</w:t>
      </w:r>
      <w:r>
        <w:rPr>
          <w:color w:val="00B0F0"/>
        </w:rPr>
        <w:t>”</w:t>
      </w:r>
      <w:r>
        <w:t xml:space="preserve"> process (see </w:t>
      </w:r>
      <w:r w:rsidRPr="00B32090">
        <w:rPr>
          <w:i/>
          <w:iCs/>
        </w:rPr>
        <w:t>page 10</w:t>
      </w:r>
      <w:r>
        <w:t>). E</w:t>
      </w:r>
      <w:r w:rsidRPr="00C97496">
        <w:t>ligible participants</w:t>
      </w:r>
      <w:r>
        <w:t xml:space="preserve"> comprised </w:t>
      </w:r>
      <w:r w:rsidRPr="00C97496">
        <w:t xml:space="preserve">all </w:t>
      </w:r>
      <w:r>
        <w:t>PWD</w:t>
      </w:r>
      <w:r w:rsidRPr="00C97496">
        <w:t xml:space="preserve"> age </w:t>
      </w:r>
      <w:r>
        <w:rPr>
          <w:rFonts w:ascii="Cambria Math" w:hAnsi="Cambria Math" w:cs="Cambria Math"/>
        </w:rPr>
        <w:t>≥</w:t>
      </w:r>
      <w:r w:rsidRPr="00C97496">
        <w:t xml:space="preserve">12 years diagnosed with diabetes registered with a practice in Liverpool. </w:t>
      </w:r>
      <w:r>
        <w:t>PWD</w:t>
      </w:r>
      <w:r w:rsidRPr="00C97496">
        <w:t xml:space="preserve"> aged 12</w:t>
      </w:r>
      <w:r>
        <w:t>-</w:t>
      </w:r>
      <w:r w:rsidRPr="00C97496">
        <w:t xml:space="preserve">15 </w:t>
      </w:r>
      <w:r>
        <w:t>received</w:t>
      </w:r>
      <w:r w:rsidRPr="00C97496">
        <w:t xml:space="preserve"> a letter and booklet written specificall</w:t>
      </w:r>
      <w:r>
        <w:t>y for young people. Recruitment of GP practices commenced in 2013; by 2016, all had agreed to participate. Once a practice had been recruited,</w:t>
      </w:r>
      <w:r w:rsidRPr="00C97496">
        <w:t xml:space="preserve"> </w:t>
      </w:r>
      <w:r>
        <w:t>newly diagnosed PWD and those moving into the area continued to be invited to</w:t>
      </w:r>
      <w:r w:rsidRPr="00C97496">
        <w:t xml:space="preserve"> the programme.</w:t>
      </w:r>
      <w:r>
        <w:t xml:space="preserve"> </w:t>
      </w:r>
    </w:p>
    <w:p w14:paraId="67C01A33" w14:textId="77777777" w:rsidR="003A7339" w:rsidRDefault="003A7339" w:rsidP="003A7339">
      <w:pPr>
        <w:pStyle w:val="602TextfoTextstylesTextstyles"/>
      </w:pPr>
      <w:r>
        <w:t>T</w:t>
      </w:r>
      <w:r w:rsidRPr="00C97496">
        <w:t xml:space="preserve">he </w:t>
      </w:r>
      <w:r>
        <w:t xml:space="preserve">following </w:t>
      </w:r>
      <w:r w:rsidRPr="00C97496">
        <w:t xml:space="preserve">datasets </w:t>
      </w:r>
      <w:r>
        <w:t xml:space="preserve">were available: </w:t>
      </w:r>
      <w:r w:rsidRPr="00C97496">
        <w:t>Diabolos</w:t>
      </w:r>
      <w:r>
        <w:t xml:space="preserve"> </w:t>
      </w:r>
      <w:r w:rsidRPr="00C97496">
        <w:t>(</w:t>
      </w:r>
      <w:r>
        <w:t xml:space="preserve">from 1995), a bespoke screening management </w:t>
      </w:r>
      <w:r>
        <w:lastRenderedPageBreak/>
        <w:t xml:space="preserve">software developed in Liverpool, </w:t>
      </w:r>
      <w:r w:rsidRPr="00C97496">
        <w:t>O</w:t>
      </w:r>
      <w:r>
        <w:t>rion</w:t>
      </w:r>
      <w:r w:rsidRPr="00C97496">
        <w:t xml:space="preserve"> (2005-2013)</w:t>
      </w:r>
      <w:r>
        <w:t xml:space="preserve"> the first iteration of the English NDESP standardised screening management software, </w:t>
      </w:r>
      <w:r w:rsidRPr="00C97496">
        <w:t>OptoMize (</w:t>
      </w:r>
      <w:r>
        <w:t xml:space="preserve">from </w:t>
      </w:r>
      <w:r w:rsidRPr="00C97496">
        <w:t>2013)</w:t>
      </w:r>
      <w:r>
        <w:t xml:space="preserve"> the current NDESP system. </w:t>
      </w:r>
    </w:p>
    <w:p w14:paraId="4FB9F89C" w14:textId="77777777" w:rsidR="003A7339" w:rsidRDefault="003A7339" w:rsidP="003A7339">
      <w:pPr>
        <w:pStyle w:val="602TextfoTextstylesTextstyles"/>
        <w:rPr>
          <w:rStyle w:val="TextChar"/>
        </w:rPr>
      </w:pPr>
      <w:r>
        <w:t>Data</w:t>
      </w:r>
      <w:r w:rsidRPr="00C97496">
        <w:t xml:space="preserve"> underwent credibility checks using MAT</w:t>
      </w:r>
      <w:r>
        <w:t>LAB before being merged for analysis</w:t>
      </w:r>
      <w:r w:rsidRPr="00C97496">
        <w:t xml:space="preserve">. </w:t>
      </w:r>
      <w:r>
        <w:rPr>
          <w:rStyle w:val="TextChar"/>
        </w:rPr>
        <w:t>T</w:t>
      </w:r>
      <w:r w:rsidRPr="00386508">
        <w:rPr>
          <w:rStyle w:val="TextChar"/>
        </w:rPr>
        <w:t xml:space="preserve">he values of the time-dependent clinical variables closest to the time of the screen episodes were used. </w:t>
      </w:r>
    </w:p>
    <w:p w14:paraId="2C834999" w14:textId="77777777" w:rsidR="003A7339" w:rsidRDefault="003A7339" w:rsidP="003A7339">
      <w:pPr>
        <w:pStyle w:val="602TextfoTextstylesTextstyles"/>
        <w:rPr>
          <w:rStyle w:val="TextChar"/>
        </w:rPr>
      </w:pPr>
      <w:r w:rsidRPr="00386508">
        <w:rPr>
          <w:rStyle w:val="TextChar"/>
        </w:rPr>
        <w:t xml:space="preserve">Data from the HES were used to investigate the outcomes of a positive screen event. </w:t>
      </w:r>
      <w:r>
        <w:rPr>
          <w:rStyle w:val="TextChar"/>
        </w:rPr>
        <w:t>D</w:t>
      </w:r>
      <w:r w:rsidRPr="00386508">
        <w:rPr>
          <w:rStyle w:val="TextChar"/>
        </w:rPr>
        <w:t xml:space="preserve">ata from the first biomicroscopy recorded within 1 year of the positive screen event </w:t>
      </w:r>
      <w:r>
        <w:rPr>
          <w:rStyle w:val="TextChar"/>
        </w:rPr>
        <w:t>were</w:t>
      </w:r>
      <w:r w:rsidRPr="00386508">
        <w:rPr>
          <w:rStyle w:val="TextChar"/>
        </w:rPr>
        <w:t xml:space="preserve"> used to provide the final outcome for that event. The 1</w:t>
      </w:r>
      <w:r w:rsidRPr="00E86865">
        <w:rPr>
          <w:rStyle w:val="TextChar"/>
          <w:vertAlign w:val="superscript"/>
        </w:rPr>
        <w:t>st</w:t>
      </w:r>
      <w:r w:rsidRPr="00386508">
        <w:rPr>
          <w:rStyle w:val="TextChar"/>
        </w:rPr>
        <w:t xml:space="preserve"> recorded attended screening appointment </w:t>
      </w:r>
      <w:r>
        <w:rPr>
          <w:rStyle w:val="TextChar"/>
        </w:rPr>
        <w:t xml:space="preserve">was </w:t>
      </w:r>
      <w:r w:rsidRPr="00386508">
        <w:rPr>
          <w:rStyle w:val="TextChar"/>
        </w:rPr>
        <w:t>def</w:t>
      </w:r>
      <w:r>
        <w:rPr>
          <w:rStyle w:val="TextChar"/>
        </w:rPr>
        <w:t>ined as the 1</w:t>
      </w:r>
      <w:r w:rsidRPr="00E86865">
        <w:rPr>
          <w:rStyle w:val="TextChar"/>
          <w:vertAlign w:val="superscript"/>
        </w:rPr>
        <w:t>st</w:t>
      </w:r>
      <w:r w:rsidRPr="00386508">
        <w:rPr>
          <w:rStyle w:val="TextChar"/>
        </w:rPr>
        <w:t xml:space="preserve"> recorded attended appointment where there </w:t>
      </w:r>
      <w:r>
        <w:rPr>
          <w:rStyle w:val="TextChar"/>
        </w:rPr>
        <w:t>were</w:t>
      </w:r>
      <w:r w:rsidRPr="00386508">
        <w:rPr>
          <w:rStyle w:val="TextChar"/>
        </w:rPr>
        <w:t xml:space="preserve"> no earlier recorded attended screening appointments or biomicroscopies for that individual. </w:t>
      </w:r>
    </w:p>
    <w:p w14:paraId="43AB2CA7" w14:textId="77777777" w:rsidR="003A7339" w:rsidRPr="009867DC" w:rsidRDefault="003A7339" w:rsidP="003A7339">
      <w:pPr>
        <w:pStyle w:val="53BheadHeadingsHeadingstyles"/>
      </w:pPr>
      <w:bookmarkStart w:id="131" w:name="_Toc429911687"/>
      <w:bookmarkStart w:id="132" w:name="_Toc441394812"/>
      <w:r>
        <w:t>C</w:t>
      </w:r>
      <w:r w:rsidRPr="009867DC">
        <w:t>onfounders</w:t>
      </w:r>
      <w:bookmarkEnd w:id="131"/>
      <w:bookmarkEnd w:id="132"/>
    </w:p>
    <w:p w14:paraId="18DCD3BE" w14:textId="77777777" w:rsidR="003A7339" w:rsidRDefault="003A7339" w:rsidP="003A7339">
      <w:pPr>
        <w:pStyle w:val="602TextfoTextstylesTextstyles"/>
      </w:pPr>
      <w:r>
        <w:t xml:space="preserve">Demographic and clinical data from primary care exhibited a censoring effect prior to 2013; data governance rules removed data from PWD who had died prior to a practice joining the study. This effect phased out during the 3-year period of recruitment of practices. </w:t>
      </w:r>
    </w:p>
    <w:p w14:paraId="6AB3E807" w14:textId="77777777" w:rsidR="003A7339" w:rsidRDefault="003A7339" w:rsidP="003A7339">
      <w:pPr>
        <w:pStyle w:val="602TextfoTextstylesTextstyles"/>
        <w:rPr>
          <w:rStyle w:val="TextChar"/>
        </w:rPr>
      </w:pPr>
      <w:r>
        <w:t>Data on annual incidence were a</w:t>
      </w:r>
      <w:r w:rsidRPr="004B4BB0">
        <w:t xml:space="preserve">djusted for </w:t>
      </w:r>
      <w:r>
        <w:t>the 2265 participants who were allocated to individualised screening</w:t>
      </w:r>
      <w:r w:rsidRPr="004B4BB0">
        <w:t xml:space="preserve"> in the</w:t>
      </w:r>
      <w:r>
        <w:t xml:space="preserve"> ISDR</w:t>
      </w:r>
      <w:r w:rsidRPr="004B4BB0">
        <w:t xml:space="preserve"> RCT </w:t>
      </w:r>
      <w:r>
        <w:t>(</w:t>
      </w:r>
      <w:r w:rsidRPr="00B32090">
        <w:rPr>
          <w:i/>
          <w:iCs/>
        </w:rPr>
        <w:t>Section 7</w:t>
      </w:r>
      <w:r>
        <w:t xml:space="preserve">). Those who were </w:t>
      </w:r>
      <w:r w:rsidRPr="004B4BB0">
        <w:t>assigned to 24</w:t>
      </w:r>
      <w:r>
        <w:t xml:space="preserve"> </w:t>
      </w:r>
      <w:r w:rsidRPr="004B4BB0">
        <w:t>m</w:t>
      </w:r>
      <w:r>
        <w:t>onths</w:t>
      </w:r>
      <w:r w:rsidRPr="004B4BB0">
        <w:t xml:space="preserve"> would under normal circumstances have </w:t>
      </w:r>
      <w:r>
        <w:t>been</w:t>
      </w:r>
      <w:r w:rsidRPr="004B4BB0">
        <w:t xml:space="preserve"> screen</w:t>
      </w:r>
      <w:r>
        <w:t>ed</w:t>
      </w:r>
      <w:r w:rsidRPr="004B4BB0">
        <w:t xml:space="preserve"> </w:t>
      </w:r>
      <w:r>
        <w:t xml:space="preserve">annually </w:t>
      </w:r>
      <w:r w:rsidRPr="004B4BB0">
        <w:t>in these year</w:t>
      </w:r>
      <w:r>
        <w:t>s</w:t>
      </w:r>
      <w:r w:rsidRPr="004B4BB0">
        <w:t xml:space="preserve">. All </w:t>
      </w:r>
      <w:r>
        <w:t>were</w:t>
      </w:r>
      <w:r w:rsidRPr="004B4BB0">
        <w:t xml:space="preserve"> assumed to be screen negative.</w:t>
      </w:r>
      <w:r>
        <w:t xml:space="preserve"> Attendance rate was assumed at 0.85. </w:t>
      </w:r>
    </w:p>
    <w:p w14:paraId="12D943BD" w14:textId="77777777" w:rsidR="003A7339" w:rsidRPr="00C97496" w:rsidRDefault="003A7339" w:rsidP="003A7339">
      <w:pPr>
        <w:pStyle w:val="52AheadHeadingsHeadingstyles"/>
      </w:pPr>
      <w:bookmarkStart w:id="133" w:name="_Toc429911685"/>
      <w:bookmarkStart w:id="134" w:name="_Toc441394810"/>
      <w:bookmarkStart w:id="135" w:name="_Toc104910285"/>
      <w:r w:rsidRPr="00C97496">
        <w:t>Results</w:t>
      </w:r>
      <w:bookmarkEnd w:id="133"/>
      <w:bookmarkEnd w:id="134"/>
      <w:bookmarkEnd w:id="135"/>
    </w:p>
    <w:p w14:paraId="3408726B" w14:textId="77777777" w:rsidR="003A7339" w:rsidRDefault="003A7339" w:rsidP="003A7339">
      <w:pPr>
        <w:pStyle w:val="53BheadHeadingsHeadingstyles"/>
      </w:pPr>
      <w:bookmarkStart w:id="136" w:name="_Toc429911686"/>
      <w:bookmarkStart w:id="137" w:name="_Toc441394811"/>
      <w:r>
        <w:t>Dataset</w:t>
      </w:r>
      <w:bookmarkEnd w:id="136"/>
      <w:bookmarkEnd w:id="137"/>
    </w:p>
    <w:p w14:paraId="431A34A9" w14:textId="77777777" w:rsidR="003A7339" w:rsidRDefault="003A7339" w:rsidP="003A7339">
      <w:pPr>
        <w:pStyle w:val="602TextfoTextstylesTextstyles"/>
      </w:pPr>
      <w:r>
        <w:t>Data collection commenced on 31</w:t>
      </w:r>
      <w:r w:rsidRPr="001D676A">
        <w:rPr>
          <w:vertAlign w:val="superscript"/>
        </w:rPr>
        <w:t>st</w:t>
      </w:r>
      <w:r>
        <w:t xml:space="preserve"> October 2013. Data presented here come from an analysis dataset including all relevant data extracted up to at least 31</w:t>
      </w:r>
      <w:r w:rsidRPr="005621AD">
        <w:rPr>
          <w:vertAlign w:val="superscript"/>
        </w:rPr>
        <w:t>st</w:t>
      </w:r>
      <w:r>
        <w:t xml:space="preserve"> March 2017. Data were extracted on the 25</w:t>
      </w:r>
      <w:r w:rsidRPr="00207960">
        <w:rPr>
          <w:vertAlign w:val="superscript"/>
        </w:rPr>
        <w:t>th</w:t>
      </w:r>
      <w:r>
        <w:t xml:space="preserve"> September 2017.</w:t>
      </w:r>
      <w:r w:rsidRPr="0077466A">
        <w:t xml:space="preserve"> </w:t>
      </w:r>
    </w:p>
    <w:p w14:paraId="5F62FD4D" w14:textId="77777777" w:rsidR="003A7339" w:rsidRDefault="003A7339" w:rsidP="003A7339">
      <w:pPr>
        <w:pStyle w:val="602TextfoTextstylesTextstyles"/>
      </w:pPr>
      <w:r>
        <w:t>For the primary analysis we censored the data to 1</w:t>
      </w:r>
      <w:r w:rsidRPr="004230B6">
        <w:t>st</w:t>
      </w:r>
      <w:r>
        <w:t xml:space="preserve"> April 2006. EMIS web systems only started to be introduced into GPs in 2009 and the data quality was very variable in the first 12 months. </w:t>
      </w:r>
    </w:p>
    <w:p w14:paraId="739C5EDE" w14:textId="77777777" w:rsidR="003A7339" w:rsidRDefault="003A7339" w:rsidP="003A7339">
      <w:pPr>
        <w:pStyle w:val="602TextfoTextstylesTextstyles"/>
      </w:pPr>
      <w:r>
        <w:t>The size of the dataset varied throughout the 11 years studied with year-end effects and variation due to sampling time. On the 25</w:t>
      </w:r>
      <w:r w:rsidRPr="00831D04">
        <w:rPr>
          <w:vertAlign w:val="superscript"/>
        </w:rPr>
        <w:t>th</w:t>
      </w:r>
      <w:r>
        <w:t xml:space="preserve"> September 2017, 42,334 people were registered with a Liverpool GP as having diabetes. After exclusions/ ineligibility the number of people eligible to be invited to join the ISDR cohort study was 30,771. Data distribution is shown in </w:t>
      </w:r>
      <w:r w:rsidRPr="002379CC">
        <w:rPr>
          <w:i/>
          <w:iCs/>
          <w:color w:val="FF0000"/>
        </w:rPr>
        <w:t>Figure 8</w:t>
      </w:r>
      <w:r>
        <w:t>; data from 28,384 PWD were available for analysis.</w:t>
      </w:r>
    </w:p>
    <w:p w14:paraId="50F05A11" w14:textId="77777777" w:rsidR="003A7339" w:rsidRPr="002379CC" w:rsidRDefault="003A7339" w:rsidP="003A7339">
      <w:pPr>
        <w:pStyle w:val="81FigurelegendTableFigureBoxstyles"/>
      </w:pPr>
      <w:bookmarkStart w:id="138" w:name="_Toc83637264"/>
      <w:bookmarkStart w:id="139" w:name="_Toc429911688"/>
      <w:bookmarkStart w:id="140" w:name="_Toc441394813"/>
      <w:r w:rsidRPr="002379CC">
        <w:rPr>
          <w:b/>
        </w:rPr>
        <w:t>FIGURE 8</w:t>
      </w:r>
      <w:r w:rsidRPr="002379CC">
        <w:rPr>
          <w:b/>
        </w:rPr>
        <w:t> </w:t>
      </w:r>
      <w:r w:rsidRPr="002379CC">
        <w:rPr>
          <w:rFonts w:eastAsia="SimSun"/>
        </w:rPr>
        <w:t>Data flows in the ISDR cohort study with figures from an illustrative timepoint close to the mid-point of the last full year (25th Sept 2017).</w:t>
      </w:r>
      <w:bookmarkEnd w:id="138"/>
    </w:p>
    <w:p w14:paraId="2FBC1BEA" w14:textId="77777777" w:rsidR="003A7339" w:rsidRDefault="003A7339" w:rsidP="003A7339">
      <w:pPr>
        <w:pStyle w:val="53BheadHeadingsHeadingstyles"/>
      </w:pPr>
      <w:r>
        <w:t>Demographics</w:t>
      </w:r>
      <w:bookmarkEnd w:id="139"/>
      <w:bookmarkEnd w:id="140"/>
    </w:p>
    <w:p w14:paraId="5E879C66" w14:textId="77777777" w:rsidR="003A7339" w:rsidRDefault="003A7339" w:rsidP="003A7339">
      <w:pPr>
        <w:pStyle w:val="602TextfoTextstylesTextstyles"/>
      </w:pPr>
      <w:r>
        <w:t xml:space="preserve">Overall demographics are shown in </w:t>
      </w:r>
      <w:r w:rsidRPr="00E85DE7">
        <w:rPr>
          <w:i/>
          <w:iCs/>
          <w:color w:val="FF0000"/>
        </w:rPr>
        <w:t>Table 9</w:t>
      </w:r>
      <w:r>
        <w:t xml:space="preserve">. The number of individuals with at least one screening appointment recorded each year increased steadily between 2006/07 and 2014/15 to 15518, and with adjustment for the effect of the ISDR RCT to 16001 by 2016/17. Over the 11 years the median age increased steadily from 60.3 to 64.5 years and the median disease duration from 2.3 to 7.0 years, due most likely to the censoring effect prior to 2013/14. Gender proportions were relatively stable across all screening years (55-58% male, 40-43% female, 1-3% unknown). The proportion with type 2 diabetes rose steadily from 76.1% to 81.4% while median </w:t>
      </w:r>
      <w:r w:rsidRPr="00175500">
        <w:t>HbA</w:t>
      </w:r>
      <w:r w:rsidRPr="008E5769">
        <w:rPr>
          <w:vertAlign w:val="subscript"/>
        </w:rPr>
        <w:t>1</w:t>
      </w:r>
      <w:r w:rsidRPr="007772EC">
        <w:rPr>
          <w:vertAlign w:val="subscript"/>
        </w:rPr>
        <w:t>c</w:t>
      </w:r>
      <w:r>
        <w:rPr>
          <w:vertAlign w:val="subscript"/>
        </w:rPr>
        <w:t xml:space="preserve"> </w:t>
      </w:r>
      <w:r w:rsidRPr="00175500">
        <w:t>was stable (50-52 mmol/mol)</w:t>
      </w:r>
      <w:r>
        <w:t>. Data on ethnicity appeared to be subject to some inconsistenc</w:t>
      </w:r>
      <w:bookmarkStart w:id="141" w:name="_Toc429911689"/>
      <w:bookmarkStart w:id="142" w:name="_Toc441394814"/>
      <w:r>
        <w:t>ies mainly around data quality.</w:t>
      </w:r>
    </w:p>
    <w:p w14:paraId="1387DE55" w14:textId="77777777" w:rsidR="003A7339" w:rsidRPr="002A73DB" w:rsidRDefault="003A7339" w:rsidP="003A7339">
      <w:pPr>
        <w:pStyle w:val="70TablelegendTablesTableFigureBoxstyles"/>
      </w:pPr>
      <w:bookmarkStart w:id="143" w:name="_Toc87626908"/>
      <w:r w:rsidRPr="002A73DB">
        <w:rPr>
          <w:b/>
        </w:rPr>
        <w:t>TABLE 9</w:t>
      </w:r>
      <w:r w:rsidRPr="002A73DB">
        <w:rPr>
          <w:b/>
        </w:rPr>
        <w:t> </w:t>
      </w:r>
      <w:r w:rsidRPr="002A73DB">
        <w:rPr>
          <w:rFonts w:eastAsia="SimSun"/>
        </w:rPr>
        <w:t>Overall demographics of the ISDR observational cohort study 2006/07 - 2016/17</w:t>
      </w:r>
      <w:bookmarkEnd w:id="143"/>
    </w:p>
    <w:tbl>
      <w:tblPr>
        <w:tblW w:w="15021" w:type="dxa"/>
        <w:tblLook w:val="04A0" w:firstRow="1" w:lastRow="0" w:firstColumn="1" w:lastColumn="0" w:noHBand="0" w:noVBand="1"/>
      </w:tblPr>
      <w:tblGrid>
        <w:gridCol w:w="2127"/>
        <w:gridCol w:w="1129"/>
        <w:gridCol w:w="1174"/>
        <w:gridCol w:w="1174"/>
        <w:gridCol w:w="1174"/>
        <w:gridCol w:w="1174"/>
        <w:gridCol w:w="1174"/>
        <w:gridCol w:w="1174"/>
        <w:gridCol w:w="1174"/>
        <w:gridCol w:w="1174"/>
        <w:gridCol w:w="1174"/>
        <w:gridCol w:w="1199"/>
      </w:tblGrid>
      <w:tr w:rsidR="003A7339" w14:paraId="3B9EB7D8" w14:textId="77777777" w:rsidTr="00BB6A36">
        <w:tc>
          <w:tcPr>
            <w:tcW w:w="2127" w:type="dxa"/>
            <w:vMerge w:val="restart"/>
            <w:shd w:val="clear" w:color="auto" w:fill="87C773"/>
          </w:tcPr>
          <w:p w14:paraId="5E691E38" w14:textId="77777777" w:rsidR="003A7339" w:rsidRPr="00A253AA" w:rsidRDefault="003A7339" w:rsidP="00BB6A36">
            <w:pPr>
              <w:pStyle w:val="710TableheadTablesTableFigureBoxstyles"/>
            </w:pPr>
          </w:p>
        </w:tc>
        <w:tc>
          <w:tcPr>
            <w:tcW w:w="12894" w:type="dxa"/>
            <w:gridSpan w:val="11"/>
            <w:shd w:val="clear" w:color="auto" w:fill="87C773"/>
          </w:tcPr>
          <w:p w14:paraId="01B94528" w14:textId="77777777" w:rsidR="003A7339" w:rsidRPr="00A253AA" w:rsidRDefault="003A7339" w:rsidP="00BB6A36">
            <w:pPr>
              <w:pStyle w:val="705TableheadgroupTablesTableFigureBoxstyles"/>
            </w:pPr>
            <w:r w:rsidRPr="00A253AA">
              <w:t>Screening Year*</w:t>
            </w:r>
          </w:p>
        </w:tc>
      </w:tr>
      <w:tr w:rsidR="003A7339" w14:paraId="4B26F427" w14:textId="77777777" w:rsidTr="00BB6A36">
        <w:tc>
          <w:tcPr>
            <w:tcW w:w="2127" w:type="dxa"/>
            <w:vMerge/>
            <w:shd w:val="clear" w:color="auto" w:fill="87C773"/>
          </w:tcPr>
          <w:p w14:paraId="52FFA8AB" w14:textId="77777777" w:rsidR="003A7339" w:rsidRPr="00A253AA" w:rsidRDefault="003A7339" w:rsidP="00BB6A36">
            <w:pPr>
              <w:pStyle w:val="Figtext"/>
              <w:spacing w:after="0" w:line="240" w:lineRule="auto"/>
              <w:rPr>
                <w:color w:val="FFFFFF"/>
              </w:rPr>
            </w:pPr>
          </w:p>
        </w:tc>
        <w:tc>
          <w:tcPr>
            <w:tcW w:w="1129" w:type="dxa"/>
            <w:shd w:val="clear" w:color="auto" w:fill="87C773"/>
          </w:tcPr>
          <w:p w14:paraId="34F698BD" w14:textId="77777777" w:rsidR="003A7339" w:rsidRPr="00A253AA" w:rsidRDefault="003A7339" w:rsidP="00BB6A36">
            <w:pPr>
              <w:pStyle w:val="710TableheadTablesTableFigureBoxstyles"/>
            </w:pPr>
            <w:r w:rsidRPr="00A253AA">
              <w:t>2006/07</w:t>
            </w:r>
          </w:p>
        </w:tc>
        <w:tc>
          <w:tcPr>
            <w:tcW w:w="1174" w:type="dxa"/>
            <w:shd w:val="clear" w:color="auto" w:fill="87C773"/>
          </w:tcPr>
          <w:p w14:paraId="734E64B9" w14:textId="77777777" w:rsidR="003A7339" w:rsidRPr="00A253AA" w:rsidRDefault="003A7339" w:rsidP="00BB6A36">
            <w:pPr>
              <w:pStyle w:val="710TableheadTablesTableFigureBoxstyles"/>
            </w:pPr>
            <w:r w:rsidRPr="00A253AA">
              <w:t>2007/08</w:t>
            </w:r>
          </w:p>
        </w:tc>
        <w:tc>
          <w:tcPr>
            <w:tcW w:w="1174" w:type="dxa"/>
            <w:shd w:val="clear" w:color="auto" w:fill="87C773"/>
          </w:tcPr>
          <w:p w14:paraId="217AF3C9" w14:textId="77777777" w:rsidR="003A7339" w:rsidRPr="00A253AA" w:rsidRDefault="003A7339" w:rsidP="00BB6A36">
            <w:pPr>
              <w:pStyle w:val="710TableheadTablesTableFigureBoxstyles"/>
            </w:pPr>
            <w:r w:rsidRPr="00A253AA">
              <w:t>2008/09</w:t>
            </w:r>
          </w:p>
        </w:tc>
        <w:tc>
          <w:tcPr>
            <w:tcW w:w="1174" w:type="dxa"/>
            <w:shd w:val="clear" w:color="auto" w:fill="87C773"/>
          </w:tcPr>
          <w:p w14:paraId="04E73320" w14:textId="77777777" w:rsidR="003A7339" w:rsidRPr="00A253AA" w:rsidRDefault="003A7339" w:rsidP="00BB6A36">
            <w:pPr>
              <w:pStyle w:val="710TableheadTablesTableFigureBoxstyles"/>
            </w:pPr>
            <w:r w:rsidRPr="00A253AA">
              <w:t>2009/10</w:t>
            </w:r>
          </w:p>
        </w:tc>
        <w:tc>
          <w:tcPr>
            <w:tcW w:w="1174" w:type="dxa"/>
            <w:shd w:val="clear" w:color="auto" w:fill="87C773"/>
          </w:tcPr>
          <w:p w14:paraId="34A10295" w14:textId="77777777" w:rsidR="003A7339" w:rsidRPr="00A253AA" w:rsidRDefault="003A7339" w:rsidP="00BB6A36">
            <w:pPr>
              <w:pStyle w:val="710TableheadTablesTableFigureBoxstyles"/>
            </w:pPr>
            <w:r w:rsidRPr="00A253AA">
              <w:t>2010/11</w:t>
            </w:r>
          </w:p>
        </w:tc>
        <w:tc>
          <w:tcPr>
            <w:tcW w:w="1174" w:type="dxa"/>
            <w:shd w:val="clear" w:color="auto" w:fill="87C773"/>
          </w:tcPr>
          <w:p w14:paraId="1FECCB33" w14:textId="77777777" w:rsidR="003A7339" w:rsidRPr="00A253AA" w:rsidRDefault="003A7339" w:rsidP="00BB6A36">
            <w:pPr>
              <w:pStyle w:val="710TableheadTablesTableFigureBoxstyles"/>
            </w:pPr>
            <w:r w:rsidRPr="00A253AA">
              <w:t>2011/12</w:t>
            </w:r>
          </w:p>
        </w:tc>
        <w:tc>
          <w:tcPr>
            <w:tcW w:w="1174" w:type="dxa"/>
            <w:shd w:val="clear" w:color="auto" w:fill="87C773"/>
          </w:tcPr>
          <w:p w14:paraId="5A3C186D" w14:textId="77777777" w:rsidR="003A7339" w:rsidRPr="00A253AA" w:rsidRDefault="003A7339" w:rsidP="00BB6A36">
            <w:pPr>
              <w:pStyle w:val="710TableheadTablesTableFigureBoxstyles"/>
            </w:pPr>
            <w:r w:rsidRPr="00A253AA">
              <w:t>2012/13</w:t>
            </w:r>
          </w:p>
        </w:tc>
        <w:tc>
          <w:tcPr>
            <w:tcW w:w="1174" w:type="dxa"/>
            <w:shd w:val="clear" w:color="auto" w:fill="87C773"/>
          </w:tcPr>
          <w:p w14:paraId="4E81F094" w14:textId="77777777" w:rsidR="003A7339" w:rsidRPr="00A253AA" w:rsidRDefault="003A7339" w:rsidP="00BB6A36">
            <w:pPr>
              <w:pStyle w:val="710TableheadTablesTableFigureBoxstyles"/>
            </w:pPr>
            <w:r w:rsidRPr="00A253AA">
              <w:t>2013/14</w:t>
            </w:r>
          </w:p>
        </w:tc>
        <w:tc>
          <w:tcPr>
            <w:tcW w:w="1174" w:type="dxa"/>
            <w:shd w:val="clear" w:color="auto" w:fill="87C773"/>
          </w:tcPr>
          <w:p w14:paraId="69F73594" w14:textId="77777777" w:rsidR="003A7339" w:rsidRPr="00A253AA" w:rsidRDefault="003A7339" w:rsidP="00BB6A36">
            <w:pPr>
              <w:pStyle w:val="710TableheadTablesTableFigureBoxstyles"/>
            </w:pPr>
            <w:r w:rsidRPr="00A253AA">
              <w:t>2014/15</w:t>
            </w:r>
          </w:p>
        </w:tc>
        <w:tc>
          <w:tcPr>
            <w:tcW w:w="1174" w:type="dxa"/>
            <w:shd w:val="clear" w:color="auto" w:fill="87C773"/>
          </w:tcPr>
          <w:p w14:paraId="4BCF6A79" w14:textId="77777777" w:rsidR="003A7339" w:rsidRPr="00A253AA" w:rsidRDefault="003A7339" w:rsidP="00BB6A36">
            <w:pPr>
              <w:pStyle w:val="710TableheadTablesTableFigureBoxstyles"/>
            </w:pPr>
            <w:r w:rsidRPr="00A253AA">
              <w:t>2015/16</w:t>
            </w:r>
          </w:p>
        </w:tc>
        <w:tc>
          <w:tcPr>
            <w:tcW w:w="1199" w:type="dxa"/>
            <w:shd w:val="clear" w:color="auto" w:fill="87C773"/>
          </w:tcPr>
          <w:p w14:paraId="6F347986" w14:textId="77777777" w:rsidR="003A7339" w:rsidRPr="00A253AA" w:rsidRDefault="003A7339" w:rsidP="00BB6A36">
            <w:pPr>
              <w:pStyle w:val="710TableheadTablesTableFigureBoxstyles"/>
            </w:pPr>
            <w:r w:rsidRPr="00A253AA">
              <w:t>2016/17</w:t>
            </w:r>
          </w:p>
        </w:tc>
      </w:tr>
      <w:tr w:rsidR="003A7339" w14:paraId="665A5380" w14:textId="77777777" w:rsidTr="00BB6A36">
        <w:tc>
          <w:tcPr>
            <w:tcW w:w="2127" w:type="dxa"/>
            <w:shd w:val="clear" w:color="auto" w:fill="auto"/>
          </w:tcPr>
          <w:p w14:paraId="30715A5B" w14:textId="77777777" w:rsidR="003A7339" w:rsidRPr="000C6370" w:rsidRDefault="003A7339" w:rsidP="00BB6A36">
            <w:pPr>
              <w:pStyle w:val="710TableheadTablesTableFigureBoxstyles"/>
            </w:pPr>
            <w:r w:rsidRPr="000C6370">
              <w:t>n</w:t>
            </w:r>
          </w:p>
        </w:tc>
        <w:tc>
          <w:tcPr>
            <w:tcW w:w="1129" w:type="dxa"/>
            <w:shd w:val="clear" w:color="auto" w:fill="auto"/>
          </w:tcPr>
          <w:p w14:paraId="07A414E7" w14:textId="77777777" w:rsidR="003A7339" w:rsidRPr="000C6370" w:rsidRDefault="003A7339" w:rsidP="00BB6A36">
            <w:pPr>
              <w:pStyle w:val="710TableheadTablesTableFigureBoxstyles"/>
            </w:pPr>
            <w:r w:rsidRPr="000C6370">
              <w:t>6637</w:t>
            </w:r>
          </w:p>
        </w:tc>
        <w:tc>
          <w:tcPr>
            <w:tcW w:w="1174" w:type="dxa"/>
            <w:shd w:val="clear" w:color="auto" w:fill="auto"/>
          </w:tcPr>
          <w:p w14:paraId="3CC28C1A" w14:textId="77777777" w:rsidR="003A7339" w:rsidRPr="000C6370" w:rsidRDefault="003A7339" w:rsidP="00BB6A36">
            <w:pPr>
              <w:pStyle w:val="710TableheadTablesTableFigureBoxstyles"/>
            </w:pPr>
            <w:r w:rsidRPr="000C6370">
              <w:t>8088</w:t>
            </w:r>
          </w:p>
        </w:tc>
        <w:tc>
          <w:tcPr>
            <w:tcW w:w="1174" w:type="dxa"/>
            <w:shd w:val="clear" w:color="auto" w:fill="auto"/>
          </w:tcPr>
          <w:p w14:paraId="0E85A567" w14:textId="77777777" w:rsidR="003A7339" w:rsidRPr="000C6370" w:rsidRDefault="003A7339" w:rsidP="00BB6A36">
            <w:pPr>
              <w:pStyle w:val="710TableheadTablesTableFigureBoxstyles"/>
            </w:pPr>
            <w:r w:rsidRPr="000C6370">
              <w:t>8664</w:t>
            </w:r>
          </w:p>
        </w:tc>
        <w:tc>
          <w:tcPr>
            <w:tcW w:w="1174" w:type="dxa"/>
            <w:shd w:val="clear" w:color="auto" w:fill="auto"/>
          </w:tcPr>
          <w:p w14:paraId="38271FBC" w14:textId="77777777" w:rsidR="003A7339" w:rsidRPr="000C6370" w:rsidRDefault="003A7339" w:rsidP="00BB6A36">
            <w:pPr>
              <w:pStyle w:val="710TableheadTablesTableFigureBoxstyles"/>
            </w:pPr>
            <w:r w:rsidRPr="000C6370">
              <w:t>10266</w:t>
            </w:r>
          </w:p>
        </w:tc>
        <w:tc>
          <w:tcPr>
            <w:tcW w:w="1174" w:type="dxa"/>
            <w:shd w:val="clear" w:color="auto" w:fill="auto"/>
          </w:tcPr>
          <w:p w14:paraId="4FF9356E" w14:textId="77777777" w:rsidR="003A7339" w:rsidRPr="000C6370" w:rsidRDefault="003A7339" w:rsidP="00BB6A36">
            <w:pPr>
              <w:pStyle w:val="710TableheadTablesTableFigureBoxstyles"/>
            </w:pPr>
            <w:r w:rsidRPr="000C6370">
              <w:t>11214</w:t>
            </w:r>
          </w:p>
        </w:tc>
        <w:tc>
          <w:tcPr>
            <w:tcW w:w="1174" w:type="dxa"/>
            <w:shd w:val="clear" w:color="auto" w:fill="auto"/>
          </w:tcPr>
          <w:p w14:paraId="26839767" w14:textId="77777777" w:rsidR="003A7339" w:rsidRPr="000C6370" w:rsidRDefault="003A7339" w:rsidP="00BB6A36">
            <w:pPr>
              <w:pStyle w:val="710TableheadTablesTableFigureBoxstyles"/>
            </w:pPr>
            <w:r w:rsidRPr="000C6370">
              <w:t>13124</w:t>
            </w:r>
          </w:p>
        </w:tc>
        <w:tc>
          <w:tcPr>
            <w:tcW w:w="1174" w:type="dxa"/>
            <w:shd w:val="clear" w:color="auto" w:fill="auto"/>
          </w:tcPr>
          <w:p w14:paraId="2154071D" w14:textId="77777777" w:rsidR="003A7339" w:rsidRPr="000C6370" w:rsidRDefault="003A7339" w:rsidP="00BB6A36">
            <w:pPr>
              <w:pStyle w:val="710TableheadTablesTableFigureBoxstyles"/>
            </w:pPr>
            <w:r w:rsidRPr="000C6370">
              <w:t>13518</w:t>
            </w:r>
          </w:p>
        </w:tc>
        <w:tc>
          <w:tcPr>
            <w:tcW w:w="1174" w:type="dxa"/>
            <w:shd w:val="clear" w:color="auto" w:fill="auto"/>
          </w:tcPr>
          <w:p w14:paraId="2FA19BF5" w14:textId="77777777" w:rsidR="003A7339" w:rsidRPr="000C6370" w:rsidRDefault="003A7339" w:rsidP="00BB6A36">
            <w:pPr>
              <w:pStyle w:val="710TableheadTablesTableFigureBoxstyles"/>
            </w:pPr>
            <w:r w:rsidRPr="000C6370">
              <w:t>15115</w:t>
            </w:r>
          </w:p>
        </w:tc>
        <w:tc>
          <w:tcPr>
            <w:tcW w:w="1174" w:type="dxa"/>
            <w:shd w:val="clear" w:color="auto" w:fill="auto"/>
          </w:tcPr>
          <w:p w14:paraId="65E8D739" w14:textId="77777777" w:rsidR="003A7339" w:rsidRPr="000C6370" w:rsidRDefault="003A7339" w:rsidP="00BB6A36">
            <w:pPr>
              <w:pStyle w:val="710TableheadTablesTableFigureBoxstyles"/>
            </w:pPr>
            <w:r w:rsidRPr="000C6370">
              <w:t>15552</w:t>
            </w:r>
          </w:p>
        </w:tc>
        <w:tc>
          <w:tcPr>
            <w:tcW w:w="1174" w:type="dxa"/>
            <w:shd w:val="clear" w:color="auto" w:fill="auto"/>
          </w:tcPr>
          <w:p w14:paraId="3095A204" w14:textId="77777777" w:rsidR="003A7339" w:rsidRPr="000C6370" w:rsidRDefault="003A7339" w:rsidP="00BB6A36">
            <w:pPr>
              <w:pStyle w:val="710TableheadTablesTableFigureBoxstyles"/>
            </w:pPr>
            <w:r w:rsidRPr="000C6370">
              <w:t>15054</w:t>
            </w:r>
          </w:p>
        </w:tc>
        <w:tc>
          <w:tcPr>
            <w:tcW w:w="1199" w:type="dxa"/>
            <w:shd w:val="clear" w:color="auto" w:fill="auto"/>
          </w:tcPr>
          <w:p w14:paraId="7775340A" w14:textId="77777777" w:rsidR="003A7339" w:rsidRPr="000C6370" w:rsidRDefault="003A7339" w:rsidP="00BB6A36">
            <w:pPr>
              <w:pStyle w:val="710TableheadTablesTableFigureBoxstyles"/>
            </w:pPr>
            <w:r w:rsidRPr="000C6370">
              <w:t>14864</w:t>
            </w:r>
          </w:p>
        </w:tc>
      </w:tr>
      <w:tr w:rsidR="003A7339" w14:paraId="3DE519C9" w14:textId="77777777" w:rsidTr="00BB6A36">
        <w:trPr>
          <w:trHeight w:val="977"/>
        </w:trPr>
        <w:tc>
          <w:tcPr>
            <w:tcW w:w="2127" w:type="dxa"/>
          </w:tcPr>
          <w:p w14:paraId="324236AF" w14:textId="77777777" w:rsidR="003A7339" w:rsidRPr="002A73DB" w:rsidRDefault="003A7339" w:rsidP="00BB6A36">
            <w:pPr>
              <w:pStyle w:val="72TabletextTablesTableFigureBoxstyles"/>
              <w:rPr>
                <w:b/>
              </w:rPr>
            </w:pPr>
            <w:r w:rsidRPr="002A73DB">
              <w:rPr>
                <w:b/>
              </w:rPr>
              <w:t xml:space="preserve">Gender, </w:t>
            </w:r>
            <w:r w:rsidRPr="002A73DB">
              <w:rPr>
                <w:b/>
                <w:i/>
              </w:rPr>
              <w:t>n</w:t>
            </w:r>
            <w:r w:rsidRPr="002A73DB">
              <w:rPr>
                <w:b/>
              </w:rPr>
              <w:t xml:space="preserve"> (%^)</w:t>
            </w:r>
          </w:p>
          <w:p w14:paraId="3138A19B" w14:textId="77777777" w:rsidR="003A7339" w:rsidRPr="00A253AA" w:rsidRDefault="003A7339" w:rsidP="00BB6A36">
            <w:pPr>
              <w:pStyle w:val="72TabletextTablesTableFigureBoxstyles"/>
            </w:pPr>
            <w:r w:rsidRPr="00A253AA">
              <w:t>Male</w:t>
            </w:r>
          </w:p>
          <w:p w14:paraId="649C7C77" w14:textId="77777777" w:rsidR="003A7339" w:rsidRPr="00A253AA" w:rsidRDefault="003A7339" w:rsidP="00BB6A36">
            <w:pPr>
              <w:pStyle w:val="72TabletextTablesTableFigureBoxstyles"/>
            </w:pPr>
            <w:r w:rsidRPr="00A253AA">
              <w:t>Female</w:t>
            </w:r>
          </w:p>
          <w:p w14:paraId="625FD42B" w14:textId="77777777" w:rsidR="003A7339" w:rsidRPr="00A253AA" w:rsidRDefault="003A7339" w:rsidP="00BB6A36">
            <w:pPr>
              <w:pStyle w:val="72TabletextTablesTableFigureBoxstyles"/>
            </w:pPr>
            <w:r w:rsidRPr="00A253AA">
              <w:t>Unknown</w:t>
            </w:r>
          </w:p>
        </w:tc>
        <w:tc>
          <w:tcPr>
            <w:tcW w:w="1129" w:type="dxa"/>
          </w:tcPr>
          <w:p w14:paraId="115B67E4" w14:textId="77777777" w:rsidR="003A7339" w:rsidRDefault="003A7339" w:rsidP="00BB6A36">
            <w:pPr>
              <w:pStyle w:val="72TabletextTablesTableFigureBoxstyles"/>
            </w:pPr>
          </w:p>
          <w:p w14:paraId="7AAD4960" w14:textId="77777777" w:rsidR="003A7339" w:rsidRPr="00A2208B" w:rsidRDefault="003A7339" w:rsidP="00BB6A36">
            <w:pPr>
              <w:pStyle w:val="72TabletextTablesTableFigureBoxstyles"/>
            </w:pPr>
            <w:r w:rsidRPr="00A2208B">
              <w:t xml:space="preserve">3647 </w:t>
            </w:r>
            <w:r>
              <w:t>(54.9</w:t>
            </w:r>
            <w:r w:rsidRPr="00A2208B">
              <w:t>)</w:t>
            </w:r>
          </w:p>
          <w:p w14:paraId="64E4E6E0" w14:textId="77777777" w:rsidR="003A7339" w:rsidRPr="00A2208B" w:rsidRDefault="003A7339" w:rsidP="00BB6A36">
            <w:pPr>
              <w:pStyle w:val="72TabletextTablesTableFigureBoxstyles"/>
            </w:pPr>
            <w:r w:rsidRPr="00A2208B">
              <w:t>2823 (42.5)</w:t>
            </w:r>
          </w:p>
          <w:p w14:paraId="3C7A1B15" w14:textId="77777777" w:rsidR="003A7339" w:rsidRPr="00A2208B" w:rsidRDefault="003A7339" w:rsidP="00BB6A36">
            <w:pPr>
              <w:pStyle w:val="72TabletextTablesTableFigureBoxstyles"/>
            </w:pPr>
            <w:r>
              <w:t xml:space="preserve">167 </w:t>
            </w:r>
            <w:r w:rsidRPr="00A2208B">
              <w:t>(2.5)</w:t>
            </w:r>
          </w:p>
        </w:tc>
        <w:tc>
          <w:tcPr>
            <w:tcW w:w="1174" w:type="dxa"/>
          </w:tcPr>
          <w:p w14:paraId="336DCA33" w14:textId="77777777" w:rsidR="003A7339" w:rsidRDefault="003A7339" w:rsidP="00BB6A36">
            <w:pPr>
              <w:pStyle w:val="72TabletextTablesTableFigureBoxstyles"/>
            </w:pPr>
          </w:p>
          <w:p w14:paraId="15F2CAA4" w14:textId="77777777" w:rsidR="003A7339" w:rsidRPr="00A2208B" w:rsidRDefault="003A7339" w:rsidP="00BB6A36">
            <w:pPr>
              <w:pStyle w:val="72TabletextTablesTableFigureBoxstyles"/>
            </w:pPr>
            <w:r>
              <w:t>4508 (55.7</w:t>
            </w:r>
            <w:r w:rsidRPr="00A2208B">
              <w:t>)</w:t>
            </w:r>
          </w:p>
          <w:p w14:paraId="1E54AD54" w14:textId="77777777" w:rsidR="003A7339" w:rsidRPr="00A2208B" w:rsidRDefault="003A7339" w:rsidP="00BB6A36">
            <w:pPr>
              <w:pStyle w:val="72TabletextTablesTableFigureBoxstyles"/>
            </w:pPr>
            <w:r w:rsidRPr="00A2208B">
              <w:t>3367 (41.6)</w:t>
            </w:r>
          </w:p>
          <w:p w14:paraId="318A2863" w14:textId="77777777" w:rsidR="003A7339" w:rsidRPr="00A2208B" w:rsidRDefault="003A7339" w:rsidP="00BB6A36">
            <w:pPr>
              <w:pStyle w:val="72TabletextTablesTableFigureBoxstyles"/>
            </w:pPr>
            <w:r>
              <w:t xml:space="preserve">213 </w:t>
            </w:r>
            <w:r w:rsidRPr="00A2208B">
              <w:t>(2.6)</w:t>
            </w:r>
          </w:p>
        </w:tc>
        <w:tc>
          <w:tcPr>
            <w:tcW w:w="1174" w:type="dxa"/>
          </w:tcPr>
          <w:p w14:paraId="1C3C32A3" w14:textId="77777777" w:rsidR="003A7339" w:rsidRDefault="003A7339" w:rsidP="00BB6A36">
            <w:pPr>
              <w:pStyle w:val="72TabletextTablesTableFigureBoxstyles"/>
            </w:pPr>
          </w:p>
          <w:p w14:paraId="4C6F546E" w14:textId="77777777" w:rsidR="003A7339" w:rsidRPr="00A2208B" w:rsidRDefault="003A7339" w:rsidP="00BB6A36">
            <w:pPr>
              <w:pStyle w:val="72TabletextTablesTableFigureBoxstyles"/>
            </w:pPr>
            <w:r w:rsidRPr="00A2208B">
              <w:t>4804 (55.4)</w:t>
            </w:r>
          </w:p>
          <w:p w14:paraId="6606E929" w14:textId="77777777" w:rsidR="003A7339" w:rsidRPr="00A2208B" w:rsidRDefault="003A7339" w:rsidP="00BB6A36">
            <w:pPr>
              <w:pStyle w:val="72TabletextTablesTableFigureBoxstyles"/>
            </w:pPr>
            <w:r w:rsidRPr="00A2208B">
              <w:t>3670 (42.4)</w:t>
            </w:r>
          </w:p>
          <w:p w14:paraId="322BA4A2" w14:textId="77777777" w:rsidR="003A7339" w:rsidRPr="00A2208B" w:rsidRDefault="003A7339" w:rsidP="00BB6A36">
            <w:pPr>
              <w:pStyle w:val="72TabletextTablesTableFigureBoxstyles"/>
            </w:pPr>
            <w:r>
              <w:t xml:space="preserve">190 </w:t>
            </w:r>
            <w:r w:rsidRPr="00A2208B">
              <w:t>(2.2)</w:t>
            </w:r>
          </w:p>
        </w:tc>
        <w:tc>
          <w:tcPr>
            <w:tcW w:w="1174" w:type="dxa"/>
          </w:tcPr>
          <w:p w14:paraId="4F57B36B" w14:textId="77777777" w:rsidR="003A7339" w:rsidRDefault="003A7339" w:rsidP="00BB6A36">
            <w:pPr>
              <w:pStyle w:val="72TabletextTablesTableFigureBoxstyles"/>
            </w:pPr>
          </w:p>
          <w:p w14:paraId="728ADE2B" w14:textId="77777777" w:rsidR="003A7339" w:rsidRPr="00A2208B" w:rsidRDefault="003A7339" w:rsidP="00BB6A36">
            <w:pPr>
              <w:pStyle w:val="72TabletextTablesTableFigureBoxstyles"/>
            </w:pPr>
            <w:r w:rsidRPr="00A2208B">
              <w:t>5740 (55.9)</w:t>
            </w:r>
          </w:p>
          <w:p w14:paraId="547A10B4" w14:textId="77777777" w:rsidR="003A7339" w:rsidRPr="00A2208B" w:rsidRDefault="003A7339" w:rsidP="00BB6A36">
            <w:pPr>
              <w:pStyle w:val="72TabletextTablesTableFigureBoxstyles"/>
            </w:pPr>
            <w:r w:rsidRPr="00A2208B">
              <w:t>4287 (41.8)</w:t>
            </w:r>
          </w:p>
          <w:p w14:paraId="69DFB79C" w14:textId="77777777" w:rsidR="003A7339" w:rsidRPr="00A2208B" w:rsidRDefault="003A7339" w:rsidP="00BB6A36">
            <w:pPr>
              <w:pStyle w:val="72TabletextTablesTableFigureBoxstyles"/>
            </w:pPr>
            <w:r>
              <w:t xml:space="preserve">239 </w:t>
            </w:r>
            <w:r w:rsidRPr="00A2208B">
              <w:t>(2.3)</w:t>
            </w:r>
          </w:p>
        </w:tc>
        <w:tc>
          <w:tcPr>
            <w:tcW w:w="1174" w:type="dxa"/>
          </w:tcPr>
          <w:p w14:paraId="4693BCEE" w14:textId="77777777" w:rsidR="003A7339" w:rsidRDefault="003A7339" w:rsidP="00BB6A36">
            <w:pPr>
              <w:pStyle w:val="72TabletextTablesTableFigureBoxstyles"/>
            </w:pPr>
          </w:p>
          <w:p w14:paraId="2CC3C776" w14:textId="77777777" w:rsidR="003A7339" w:rsidRPr="00A2208B" w:rsidRDefault="003A7339" w:rsidP="00BB6A36">
            <w:pPr>
              <w:pStyle w:val="72TabletextTablesTableFigureBoxstyles"/>
            </w:pPr>
            <w:r w:rsidRPr="00A2208B">
              <w:t>6367 (56.8)</w:t>
            </w:r>
          </w:p>
          <w:p w14:paraId="6DC7BAE7" w14:textId="77777777" w:rsidR="003A7339" w:rsidRPr="00A2208B" w:rsidRDefault="003A7339" w:rsidP="00BB6A36">
            <w:pPr>
              <w:pStyle w:val="72TabletextTablesTableFigureBoxstyles"/>
            </w:pPr>
            <w:r w:rsidRPr="00A2208B">
              <w:t>4603 (41.0)</w:t>
            </w:r>
          </w:p>
          <w:p w14:paraId="225A233C" w14:textId="77777777" w:rsidR="003A7339" w:rsidRPr="00A2208B" w:rsidRDefault="003A7339" w:rsidP="00BB6A36">
            <w:pPr>
              <w:pStyle w:val="72TabletextTablesTableFigureBoxstyles"/>
            </w:pPr>
            <w:r>
              <w:t xml:space="preserve">244 </w:t>
            </w:r>
            <w:r w:rsidRPr="00A2208B">
              <w:t>(2.2)</w:t>
            </w:r>
          </w:p>
        </w:tc>
        <w:tc>
          <w:tcPr>
            <w:tcW w:w="1174" w:type="dxa"/>
          </w:tcPr>
          <w:p w14:paraId="77067D40" w14:textId="77777777" w:rsidR="003A7339" w:rsidRDefault="003A7339" w:rsidP="00BB6A36">
            <w:pPr>
              <w:pStyle w:val="72TabletextTablesTableFigureBoxstyles"/>
            </w:pPr>
          </w:p>
          <w:p w14:paraId="4EFFF2E4" w14:textId="77777777" w:rsidR="003A7339" w:rsidRPr="00A2208B" w:rsidRDefault="003A7339" w:rsidP="00BB6A36">
            <w:pPr>
              <w:pStyle w:val="72TabletextTablesTableFigureBoxstyles"/>
            </w:pPr>
            <w:r w:rsidRPr="00A2208B">
              <w:t>7444 (56.7)</w:t>
            </w:r>
          </w:p>
          <w:p w14:paraId="4C15EB5F" w14:textId="77777777" w:rsidR="003A7339" w:rsidRPr="00A2208B" w:rsidRDefault="003A7339" w:rsidP="00BB6A36">
            <w:pPr>
              <w:pStyle w:val="72TabletextTablesTableFigureBoxstyles"/>
            </w:pPr>
            <w:r w:rsidRPr="00A2208B">
              <w:t>5406 (41.2)</w:t>
            </w:r>
          </w:p>
          <w:p w14:paraId="7FF36D7B" w14:textId="77777777" w:rsidR="003A7339" w:rsidRPr="00A2208B" w:rsidRDefault="003A7339" w:rsidP="00BB6A36">
            <w:pPr>
              <w:pStyle w:val="72TabletextTablesTableFigureBoxstyles"/>
            </w:pPr>
            <w:r>
              <w:t xml:space="preserve">274 </w:t>
            </w:r>
            <w:r w:rsidRPr="00A2208B">
              <w:t>(2.1)</w:t>
            </w:r>
          </w:p>
        </w:tc>
        <w:tc>
          <w:tcPr>
            <w:tcW w:w="1174" w:type="dxa"/>
          </w:tcPr>
          <w:p w14:paraId="38BBFCF2" w14:textId="77777777" w:rsidR="003A7339" w:rsidRDefault="003A7339" w:rsidP="00BB6A36">
            <w:pPr>
              <w:pStyle w:val="72TabletextTablesTableFigureBoxstyles"/>
            </w:pPr>
          </w:p>
          <w:p w14:paraId="1EE3B418" w14:textId="77777777" w:rsidR="003A7339" w:rsidRPr="00A2208B" w:rsidRDefault="003A7339" w:rsidP="00BB6A36">
            <w:pPr>
              <w:pStyle w:val="72TabletextTablesTableFigureBoxstyles"/>
            </w:pPr>
            <w:r w:rsidRPr="00A2208B">
              <w:t>7713 (57.1)</w:t>
            </w:r>
          </w:p>
          <w:p w14:paraId="2080D0F1" w14:textId="77777777" w:rsidR="003A7339" w:rsidRPr="00A2208B" w:rsidRDefault="003A7339" w:rsidP="00BB6A36">
            <w:pPr>
              <w:pStyle w:val="72TabletextTablesTableFigureBoxstyles"/>
            </w:pPr>
            <w:r w:rsidRPr="00A2208B">
              <w:t>5533 (40.9)</w:t>
            </w:r>
          </w:p>
          <w:p w14:paraId="08DC6753" w14:textId="77777777" w:rsidR="003A7339" w:rsidRPr="00A2208B" w:rsidRDefault="003A7339" w:rsidP="00BB6A36">
            <w:pPr>
              <w:pStyle w:val="72TabletextTablesTableFigureBoxstyles"/>
            </w:pPr>
            <w:r>
              <w:t xml:space="preserve">272 </w:t>
            </w:r>
            <w:r w:rsidRPr="00A2208B">
              <w:t>(2.0)</w:t>
            </w:r>
          </w:p>
        </w:tc>
        <w:tc>
          <w:tcPr>
            <w:tcW w:w="1174" w:type="dxa"/>
          </w:tcPr>
          <w:p w14:paraId="0A74905B" w14:textId="77777777" w:rsidR="003A7339" w:rsidRDefault="003A7339" w:rsidP="00BB6A36">
            <w:pPr>
              <w:pStyle w:val="72TabletextTablesTableFigureBoxstyles"/>
            </w:pPr>
          </w:p>
          <w:p w14:paraId="34D2A530" w14:textId="77777777" w:rsidR="003A7339" w:rsidRPr="00A2208B" w:rsidRDefault="003A7339" w:rsidP="00BB6A36">
            <w:pPr>
              <w:pStyle w:val="72TabletextTablesTableFigureBoxstyles"/>
            </w:pPr>
            <w:r>
              <w:t>8660</w:t>
            </w:r>
            <w:r w:rsidRPr="00A2208B">
              <w:t xml:space="preserve"> (57.3)</w:t>
            </w:r>
          </w:p>
          <w:p w14:paraId="1017E9C6" w14:textId="77777777" w:rsidR="003A7339" w:rsidRPr="00A2208B" w:rsidRDefault="003A7339" w:rsidP="00BB6A36">
            <w:pPr>
              <w:pStyle w:val="72TabletextTablesTableFigureBoxstyles"/>
            </w:pPr>
            <w:r>
              <w:t>6265</w:t>
            </w:r>
            <w:r w:rsidRPr="00A2208B">
              <w:t xml:space="preserve"> (41.4)</w:t>
            </w:r>
          </w:p>
          <w:p w14:paraId="0070016A" w14:textId="77777777" w:rsidR="003A7339" w:rsidRPr="00A2208B" w:rsidRDefault="003A7339" w:rsidP="00BB6A36">
            <w:pPr>
              <w:pStyle w:val="72TabletextTablesTableFigureBoxstyles"/>
            </w:pPr>
            <w:r>
              <w:t xml:space="preserve">190 </w:t>
            </w:r>
            <w:r w:rsidRPr="00A2208B">
              <w:t>(1.3)</w:t>
            </w:r>
          </w:p>
        </w:tc>
        <w:tc>
          <w:tcPr>
            <w:tcW w:w="1174" w:type="dxa"/>
          </w:tcPr>
          <w:p w14:paraId="63F2E0A0" w14:textId="77777777" w:rsidR="003A7339" w:rsidRDefault="003A7339" w:rsidP="00BB6A36">
            <w:pPr>
              <w:pStyle w:val="72TabletextTablesTableFigureBoxstyles"/>
            </w:pPr>
          </w:p>
          <w:p w14:paraId="77A03EE7" w14:textId="77777777" w:rsidR="003A7339" w:rsidRPr="00A2208B" w:rsidRDefault="003A7339" w:rsidP="00BB6A36">
            <w:pPr>
              <w:pStyle w:val="72TabletextTablesTableFigureBoxstyles"/>
            </w:pPr>
            <w:r>
              <w:t>8956</w:t>
            </w:r>
            <w:r w:rsidRPr="00A2208B">
              <w:t xml:space="preserve"> (57.6)</w:t>
            </w:r>
          </w:p>
          <w:p w14:paraId="599A14FC" w14:textId="77777777" w:rsidR="003A7339" w:rsidRPr="00A2208B" w:rsidRDefault="003A7339" w:rsidP="00BB6A36">
            <w:pPr>
              <w:pStyle w:val="72TabletextTablesTableFigureBoxstyles"/>
            </w:pPr>
            <w:r>
              <w:t>6478</w:t>
            </w:r>
            <w:r w:rsidRPr="00A2208B">
              <w:t xml:space="preserve"> (41.7)</w:t>
            </w:r>
          </w:p>
          <w:p w14:paraId="0723E523" w14:textId="77777777" w:rsidR="003A7339" w:rsidRPr="00A2208B" w:rsidRDefault="003A7339" w:rsidP="00BB6A36">
            <w:pPr>
              <w:pStyle w:val="72TabletextTablesTableFigureBoxstyles"/>
            </w:pPr>
            <w:r>
              <w:t>118 (0.8</w:t>
            </w:r>
            <w:r w:rsidRPr="00A2208B">
              <w:t>)</w:t>
            </w:r>
          </w:p>
        </w:tc>
        <w:tc>
          <w:tcPr>
            <w:tcW w:w="1174" w:type="dxa"/>
          </w:tcPr>
          <w:p w14:paraId="071A1E2D" w14:textId="77777777" w:rsidR="003A7339" w:rsidRDefault="003A7339" w:rsidP="00BB6A36">
            <w:pPr>
              <w:pStyle w:val="72TabletextTablesTableFigureBoxstyles"/>
            </w:pPr>
          </w:p>
          <w:p w14:paraId="10044924" w14:textId="77777777" w:rsidR="003A7339" w:rsidRPr="00A2208B" w:rsidRDefault="003A7339" w:rsidP="00BB6A36">
            <w:pPr>
              <w:pStyle w:val="72TabletextTablesTableFigureBoxstyles"/>
            </w:pPr>
            <w:r>
              <w:t>8569</w:t>
            </w:r>
            <w:r w:rsidRPr="00A2208B">
              <w:t xml:space="preserve"> (56.9)</w:t>
            </w:r>
          </w:p>
          <w:p w14:paraId="0F76A4AD" w14:textId="77777777" w:rsidR="003A7339" w:rsidRPr="00A2208B" w:rsidRDefault="003A7339" w:rsidP="00BB6A36">
            <w:pPr>
              <w:pStyle w:val="72TabletextTablesTableFigureBoxstyles"/>
            </w:pPr>
            <w:r>
              <w:t>617</w:t>
            </w:r>
            <w:r w:rsidRPr="00A2208B">
              <w:t>1 (41.0)</w:t>
            </w:r>
          </w:p>
          <w:p w14:paraId="559835F9" w14:textId="77777777" w:rsidR="003A7339" w:rsidRPr="00A2208B" w:rsidRDefault="003A7339" w:rsidP="00BB6A36">
            <w:pPr>
              <w:pStyle w:val="72TabletextTablesTableFigureBoxstyles"/>
            </w:pPr>
            <w:r>
              <w:t xml:space="preserve">314 </w:t>
            </w:r>
            <w:r w:rsidRPr="00A2208B">
              <w:t>(2.1)</w:t>
            </w:r>
          </w:p>
        </w:tc>
        <w:tc>
          <w:tcPr>
            <w:tcW w:w="1199" w:type="dxa"/>
          </w:tcPr>
          <w:p w14:paraId="4B5B62FB" w14:textId="77777777" w:rsidR="003A7339" w:rsidRDefault="003A7339" w:rsidP="00BB6A36">
            <w:pPr>
              <w:pStyle w:val="72TabletextTablesTableFigureBoxstyles"/>
            </w:pPr>
          </w:p>
          <w:p w14:paraId="0BF102A4" w14:textId="77777777" w:rsidR="003A7339" w:rsidRPr="00A2208B" w:rsidRDefault="003A7339" w:rsidP="00BB6A36">
            <w:pPr>
              <w:pStyle w:val="72TabletextTablesTableFigureBoxstyles"/>
            </w:pPr>
            <w:r>
              <w:t xml:space="preserve">8243 </w:t>
            </w:r>
            <w:r w:rsidRPr="00A2208B">
              <w:t>(55.5)</w:t>
            </w:r>
          </w:p>
          <w:p w14:paraId="37FEFDAF" w14:textId="77777777" w:rsidR="003A7339" w:rsidRPr="00A2208B" w:rsidRDefault="003A7339" w:rsidP="00BB6A36">
            <w:pPr>
              <w:pStyle w:val="72TabletextTablesTableFigureBoxstyles"/>
            </w:pPr>
            <w:r>
              <w:t xml:space="preserve">5997 </w:t>
            </w:r>
            <w:r w:rsidRPr="00A2208B">
              <w:t>(40.3)</w:t>
            </w:r>
          </w:p>
          <w:p w14:paraId="4C56ED94" w14:textId="77777777" w:rsidR="003A7339" w:rsidRPr="00A2208B" w:rsidRDefault="003A7339" w:rsidP="00BB6A36">
            <w:pPr>
              <w:pStyle w:val="72TabletextTablesTableFigureBoxstyles"/>
            </w:pPr>
            <w:r>
              <w:t>624</w:t>
            </w:r>
            <w:r w:rsidRPr="00A2208B">
              <w:t xml:space="preserve"> (4.2)</w:t>
            </w:r>
          </w:p>
        </w:tc>
      </w:tr>
      <w:tr w:rsidR="003A7339" w14:paraId="6B82C7A3" w14:textId="77777777" w:rsidTr="00BB6A36">
        <w:trPr>
          <w:trHeight w:val="977"/>
        </w:trPr>
        <w:tc>
          <w:tcPr>
            <w:tcW w:w="2127" w:type="dxa"/>
          </w:tcPr>
          <w:p w14:paraId="191B17C0" w14:textId="77777777" w:rsidR="003A7339" w:rsidRPr="002A73DB" w:rsidRDefault="003A7339" w:rsidP="00BB6A36">
            <w:pPr>
              <w:pStyle w:val="72TabletextTablesTableFigureBoxstyles"/>
              <w:rPr>
                <w:b/>
              </w:rPr>
            </w:pPr>
            <w:r w:rsidRPr="002A73DB">
              <w:rPr>
                <w:b/>
              </w:rPr>
              <w:t xml:space="preserve">Diabetes type, </w:t>
            </w:r>
            <w:r w:rsidRPr="002A73DB">
              <w:rPr>
                <w:b/>
                <w:i/>
              </w:rPr>
              <w:t>n</w:t>
            </w:r>
            <w:r w:rsidRPr="002A73DB">
              <w:rPr>
                <w:b/>
              </w:rPr>
              <w:t xml:space="preserve"> (%^)</w:t>
            </w:r>
          </w:p>
          <w:p w14:paraId="3F6AF186" w14:textId="77777777" w:rsidR="003A7339" w:rsidRPr="00A253AA" w:rsidRDefault="003A7339" w:rsidP="00BB6A36">
            <w:pPr>
              <w:pStyle w:val="72TabletextTablesTableFigureBoxstyles"/>
            </w:pPr>
            <w:r w:rsidRPr="00A253AA">
              <w:t>Type 1</w:t>
            </w:r>
          </w:p>
          <w:p w14:paraId="04C0742E" w14:textId="77777777" w:rsidR="003A7339" w:rsidRPr="00A253AA" w:rsidRDefault="003A7339" w:rsidP="00BB6A36">
            <w:pPr>
              <w:pStyle w:val="72TabletextTablesTableFigureBoxstyles"/>
            </w:pPr>
            <w:r w:rsidRPr="00A253AA">
              <w:t>Type 2</w:t>
            </w:r>
          </w:p>
          <w:p w14:paraId="6635BBA9" w14:textId="77777777" w:rsidR="003A7339" w:rsidRPr="00A253AA" w:rsidRDefault="003A7339" w:rsidP="00BB6A36">
            <w:pPr>
              <w:pStyle w:val="72TabletextTablesTableFigureBoxstyles"/>
              <w:rPr>
                <w:szCs w:val="24"/>
              </w:rPr>
            </w:pPr>
            <w:r w:rsidRPr="00A253AA">
              <w:t>Unknown</w:t>
            </w:r>
          </w:p>
        </w:tc>
        <w:tc>
          <w:tcPr>
            <w:tcW w:w="1129" w:type="dxa"/>
          </w:tcPr>
          <w:p w14:paraId="366D3004" w14:textId="77777777" w:rsidR="003A7339" w:rsidRDefault="003A7339" w:rsidP="00BB6A36">
            <w:pPr>
              <w:pStyle w:val="72TabletextTablesTableFigureBoxstyles"/>
            </w:pPr>
          </w:p>
          <w:p w14:paraId="15D7D954" w14:textId="77777777" w:rsidR="003A7339" w:rsidRPr="00A2208B" w:rsidRDefault="003A7339" w:rsidP="00BB6A36">
            <w:pPr>
              <w:pStyle w:val="72TabletextTablesTableFigureBoxstyles"/>
            </w:pPr>
            <w:r>
              <w:t xml:space="preserve">441 </w:t>
            </w:r>
            <w:r w:rsidRPr="00A2208B">
              <w:t>(6.7)</w:t>
            </w:r>
          </w:p>
          <w:p w14:paraId="14B9371F" w14:textId="77777777" w:rsidR="003A7339" w:rsidRPr="00A2208B" w:rsidRDefault="003A7339" w:rsidP="00BB6A36">
            <w:pPr>
              <w:pStyle w:val="72TabletextTablesTableFigureBoxstyles"/>
            </w:pPr>
            <w:r w:rsidRPr="00A2208B">
              <w:t>5053 (76.1)</w:t>
            </w:r>
          </w:p>
          <w:p w14:paraId="20845E4E" w14:textId="77777777" w:rsidR="003A7339" w:rsidRPr="00A2208B" w:rsidRDefault="003A7339" w:rsidP="00BB6A36">
            <w:pPr>
              <w:pStyle w:val="72TabletextTablesTableFigureBoxstyles"/>
            </w:pPr>
            <w:r w:rsidRPr="00A2208B">
              <w:t>1143 (17.2)</w:t>
            </w:r>
          </w:p>
        </w:tc>
        <w:tc>
          <w:tcPr>
            <w:tcW w:w="1174" w:type="dxa"/>
          </w:tcPr>
          <w:p w14:paraId="1122991A" w14:textId="77777777" w:rsidR="003A7339" w:rsidRDefault="003A7339" w:rsidP="00BB6A36">
            <w:pPr>
              <w:pStyle w:val="72TabletextTablesTableFigureBoxstyles"/>
            </w:pPr>
          </w:p>
          <w:p w14:paraId="775827D9" w14:textId="77777777" w:rsidR="003A7339" w:rsidRPr="00A2208B" w:rsidRDefault="003A7339" w:rsidP="00BB6A36">
            <w:pPr>
              <w:pStyle w:val="72TabletextTablesTableFigureBoxstyles"/>
            </w:pPr>
            <w:r>
              <w:t xml:space="preserve">537 </w:t>
            </w:r>
            <w:r w:rsidRPr="00A2208B">
              <w:t>(6.6)</w:t>
            </w:r>
          </w:p>
          <w:p w14:paraId="0BFDB2E3" w14:textId="77777777" w:rsidR="003A7339" w:rsidRPr="00A2208B" w:rsidRDefault="003A7339" w:rsidP="00BB6A36">
            <w:pPr>
              <w:pStyle w:val="72TabletextTablesTableFigureBoxstyles"/>
            </w:pPr>
            <w:r w:rsidRPr="00A2208B">
              <w:t>6241 (77.2)</w:t>
            </w:r>
          </w:p>
          <w:p w14:paraId="1EC4561B" w14:textId="77777777" w:rsidR="003A7339" w:rsidRPr="00A2208B" w:rsidRDefault="003A7339" w:rsidP="00BB6A36">
            <w:pPr>
              <w:pStyle w:val="72TabletextTablesTableFigureBoxstyles"/>
            </w:pPr>
            <w:r w:rsidRPr="00A2208B">
              <w:t>1310 (16.2)</w:t>
            </w:r>
          </w:p>
        </w:tc>
        <w:tc>
          <w:tcPr>
            <w:tcW w:w="1174" w:type="dxa"/>
          </w:tcPr>
          <w:p w14:paraId="6D2800A7" w14:textId="77777777" w:rsidR="003A7339" w:rsidRDefault="003A7339" w:rsidP="00BB6A36">
            <w:pPr>
              <w:pStyle w:val="72TabletextTablesTableFigureBoxstyles"/>
            </w:pPr>
          </w:p>
          <w:p w14:paraId="32AE055F" w14:textId="77777777" w:rsidR="003A7339" w:rsidRPr="00A2208B" w:rsidRDefault="003A7339" w:rsidP="00BB6A36">
            <w:pPr>
              <w:pStyle w:val="72TabletextTablesTableFigureBoxstyles"/>
            </w:pPr>
            <w:r>
              <w:t xml:space="preserve">536 </w:t>
            </w:r>
            <w:r w:rsidRPr="00A2208B">
              <w:t>(6.2)</w:t>
            </w:r>
          </w:p>
          <w:p w14:paraId="5910ED58" w14:textId="77777777" w:rsidR="003A7339" w:rsidRPr="00A2208B" w:rsidRDefault="003A7339" w:rsidP="00BB6A36">
            <w:pPr>
              <w:pStyle w:val="72TabletextTablesTableFigureBoxstyles"/>
            </w:pPr>
            <w:r w:rsidRPr="00A2208B">
              <w:t>6784 (78.3)</w:t>
            </w:r>
          </w:p>
          <w:p w14:paraId="796E2F05" w14:textId="77777777" w:rsidR="003A7339" w:rsidRPr="00A2208B" w:rsidRDefault="003A7339" w:rsidP="00BB6A36">
            <w:pPr>
              <w:pStyle w:val="72TabletextTablesTableFigureBoxstyles"/>
            </w:pPr>
            <w:r w:rsidRPr="00A2208B">
              <w:t>1344 (15.5)</w:t>
            </w:r>
          </w:p>
        </w:tc>
        <w:tc>
          <w:tcPr>
            <w:tcW w:w="1174" w:type="dxa"/>
          </w:tcPr>
          <w:p w14:paraId="130EBBCB" w14:textId="77777777" w:rsidR="003A7339" w:rsidRDefault="003A7339" w:rsidP="00BB6A36">
            <w:pPr>
              <w:pStyle w:val="72TabletextTablesTableFigureBoxstyles"/>
            </w:pPr>
          </w:p>
          <w:p w14:paraId="374720A8" w14:textId="77777777" w:rsidR="003A7339" w:rsidRPr="00A2208B" w:rsidRDefault="003A7339" w:rsidP="00BB6A36">
            <w:pPr>
              <w:pStyle w:val="72TabletextTablesTableFigureBoxstyles"/>
            </w:pPr>
            <w:r>
              <w:t xml:space="preserve">576 </w:t>
            </w:r>
            <w:r w:rsidRPr="00A2208B">
              <w:t>(5.6)</w:t>
            </w:r>
          </w:p>
          <w:p w14:paraId="3EBC9291" w14:textId="77777777" w:rsidR="003A7339" w:rsidRPr="00A2208B" w:rsidRDefault="003A7339" w:rsidP="00BB6A36">
            <w:pPr>
              <w:pStyle w:val="72TabletextTablesTableFigureBoxstyles"/>
            </w:pPr>
            <w:r w:rsidRPr="00A2208B">
              <w:t>8194 (79.8)</w:t>
            </w:r>
          </w:p>
          <w:p w14:paraId="634F8DBB" w14:textId="77777777" w:rsidR="003A7339" w:rsidRPr="00A2208B" w:rsidRDefault="003A7339" w:rsidP="00BB6A36">
            <w:pPr>
              <w:pStyle w:val="72TabletextTablesTableFigureBoxstyles"/>
            </w:pPr>
            <w:r w:rsidRPr="00A2208B">
              <w:t>1496 (14.6)</w:t>
            </w:r>
          </w:p>
        </w:tc>
        <w:tc>
          <w:tcPr>
            <w:tcW w:w="1174" w:type="dxa"/>
          </w:tcPr>
          <w:p w14:paraId="7DFD1C97" w14:textId="77777777" w:rsidR="003A7339" w:rsidRDefault="003A7339" w:rsidP="00BB6A36">
            <w:pPr>
              <w:pStyle w:val="72TabletextTablesTableFigureBoxstyles"/>
            </w:pPr>
          </w:p>
          <w:p w14:paraId="723ECF01" w14:textId="77777777" w:rsidR="003A7339" w:rsidRPr="00A2208B" w:rsidRDefault="003A7339" w:rsidP="00BB6A36">
            <w:pPr>
              <w:pStyle w:val="72TabletextTablesTableFigureBoxstyles"/>
            </w:pPr>
            <w:r>
              <w:t xml:space="preserve">579 </w:t>
            </w:r>
            <w:r w:rsidRPr="00A2208B">
              <w:t>(5.2)</w:t>
            </w:r>
          </w:p>
          <w:p w14:paraId="6E9846D5" w14:textId="77777777" w:rsidR="003A7339" w:rsidRPr="00A2208B" w:rsidRDefault="003A7339" w:rsidP="00BB6A36">
            <w:pPr>
              <w:pStyle w:val="72TabletextTablesTableFigureBoxstyles"/>
            </w:pPr>
            <w:r w:rsidRPr="00A2208B">
              <w:t>9081 (81.0)</w:t>
            </w:r>
          </w:p>
          <w:p w14:paraId="62E241C1" w14:textId="77777777" w:rsidR="003A7339" w:rsidRPr="00A2208B" w:rsidRDefault="003A7339" w:rsidP="00BB6A36">
            <w:pPr>
              <w:pStyle w:val="72TabletextTablesTableFigureBoxstyles"/>
            </w:pPr>
            <w:r>
              <w:t>1554 (13.9</w:t>
            </w:r>
            <w:r w:rsidRPr="00A2208B">
              <w:t>)</w:t>
            </w:r>
          </w:p>
        </w:tc>
        <w:tc>
          <w:tcPr>
            <w:tcW w:w="1174" w:type="dxa"/>
          </w:tcPr>
          <w:p w14:paraId="1D016401" w14:textId="77777777" w:rsidR="003A7339" w:rsidRDefault="003A7339" w:rsidP="00BB6A36">
            <w:pPr>
              <w:pStyle w:val="72TabletextTablesTableFigureBoxstyles"/>
            </w:pPr>
          </w:p>
          <w:p w14:paraId="59663A80" w14:textId="77777777" w:rsidR="003A7339" w:rsidRPr="00A2208B" w:rsidRDefault="003A7339" w:rsidP="00BB6A36">
            <w:pPr>
              <w:pStyle w:val="72TabletextTablesTableFigureBoxstyles"/>
            </w:pPr>
            <w:r w:rsidRPr="00A2208B">
              <w:t>6</w:t>
            </w:r>
            <w:r>
              <w:t>87 (5.1</w:t>
            </w:r>
            <w:r w:rsidRPr="00A2208B">
              <w:t>)</w:t>
            </w:r>
          </w:p>
          <w:p w14:paraId="41DF2CEC" w14:textId="77777777" w:rsidR="003A7339" w:rsidRPr="00A2208B" w:rsidRDefault="003A7339" w:rsidP="00BB6A36">
            <w:pPr>
              <w:pStyle w:val="72TabletextTablesTableFigureBoxstyles"/>
            </w:pPr>
            <w:r w:rsidRPr="00A2208B">
              <w:t>10645 (81.1)</w:t>
            </w:r>
          </w:p>
          <w:p w14:paraId="29CB2D35" w14:textId="77777777" w:rsidR="003A7339" w:rsidRPr="00A2208B" w:rsidRDefault="003A7339" w:rsidP="00BB6A36">
            <w:pPr>
              <w:pStyle w:val="72TabletextTablesTableFigureBoxstyles"/>
            </w:pPr>
            <w:r w:rsidRPr="00A2208B">
              <w:t>1792 (13.7)</w:t>
            </w:r>
          </w:p>
        </w:tc>
        <w:tc>
          <w:tcPr>
            <w:tcW w:w="1174" w:type="dxa"/>
          </w:tcPr>
          <w:p w14:paraId="72920B10" w14:textId="77777777" w:rsidR="003A7339" w:rsidRDefault="003A7339" w:rsidP="00BB6A36">
            <w:pPr>
              <w:pStyle w:val="72TabletextTablesTableFigureBoxstyles"/>
            </w:pPr>
          </w:p>
          <w:p w14:paraId="67BF6995" w14:textId="77777777" w:rsidR="003A7339" w:rsidRPr="00A2208B" w:rsidRDefault="003A7339" w:rsidP="00BB6A36">
            <w:pPr>
              <w:pStyle w:val="72TabletextTablesTableFigureBoxstyles"/>
            </w:pPr>
            <w:r>
              <w:t xml:space="preserve">684 </w:t>
            </w:r>
            <w:r w:rsidRPr="00A2208B">
              <w:t>(5.1)</w:t>
            </w:r>
          </w:p>
          <w:p w14:paraId="3542743D" w14:textId="77777777" w:rsidR="003A7339" w:rsidRPr="00A2208B" w:rsidRDefault="003A7339" w:rsidP="00BB6A36">
            <w:pPr>
              <w:pStyle w:val="72TabletextTablesTableFigureBoxstyles"/>
            </w:pPr>
            <w:r w:rsidRPr="00A2208B">
              <w:t>11078 (81.9)</w:t>
            </w:r>
          </w:p>
          <w:p w14:paraId="51720C58" w14:textId="77777777" w:rsidR="003A7339" w:rsidRPr="00A2208B" w:rsidRDefault="003A7339" w:rsidP="00BB6A36">
            <w:pPr>
              <w:pStyle w:val="72TabletextTablesTableFigureBoxstyles"/>
            </w:pPr>
            <w:r w:rsidRPr="00A2208B">
              <w:t>1756 (13.0)</w:t>
            </w:r>
          </w:p>
        </w:tc>
        <w:tc>
          <w:tcPr>
            <w:tcW w:w="1174" w:type="dxa"/>
          </w:tcPr>
          <w:p w14:paraId="1F50710D" w14:textId="77777777" w:rsidR="003A7339" w:rsidRDefault="003A7339" w:rsidP="00BB6A36">
            <w:pPr>
              <w:pStyle w:val="72TabletextTablesTableFigureBoxstyles"/>
            </w:pPr>
          </w:p>
          <w:p w14:paraId="6C0DB478" w14:textId="77777777" w:rsidR="003A7339" w:rsidRPr="00A2208B" w:rsidRDefault="003A7339" w:rsidP="00BB6A36">
            <w:pPr>
              <w:pStyle w:val="72TabletextTablesTableFigureBoxstyles"/>
            </w:pPr>
            <w:r>
              <w:t xml:space="preserve">754 </w:t>
            </w:r>
            <w:r w:rsidRPr="00A2208B">
              <w:t>(5.0)</w:t>
            </w:r>
          </w:p>
          <w:p w14:paraId="64D15B00" w14:textId="77777777" w:rsidR="003A7339" w:rsidRPr="00A2208B" w:rsidRDefault="003A7339" w:rsidP="00BB6A36">
            <w:pPr>
              <w:pStyle w:val="72TabletextTablesTableFigureBoxstyles"/>
            </w:pPr>
            <w:r>
              <w:t>12486</w:t>
            </w:r>
            <w:r w:rsidRPr="00A2208B">
              <w:t xml:space="preserve"> (82.6)</w:t>
            </w:r>
          </w:p>
          <w:p w14:paraId="4E9CEF22" w14:textId="77777777" w:rsidR="003A7339" w:rsidRPr="00A2208B" w:rsidRDefault="003A7339" w:rsidP="00BB6A36">
            <w:pPr>
              <w:pStyle w:val="72TabletextTablesTableFigureBoxstyles"/>
            </w:pPr>
            <w:r>
              <w:t>1875</w:t>
            </w:r>
            <w:r w:rsidRPr="00A2208B">
              <w:t xml:space="preserve"> (12.4)</w:t>
            </w:r>
          </w:p>
        </w:tc>
        <w:tc>
          <w:tcPr>
            <w:tcW w:w="1174" w:type="dxa"/>
          </w:tcPr>
          <w:p w14:paraId="758EC6E9" w14:textId="77777777" w:rsidR="003A7339" w:rsidRDefault="003A7339" w:rsidP="00BB6A36">
            <w:pPr>
              <w:pStyle w:val="72TabletextTablesTableFigureBoxstyles"/>
            </w:pPr>
          </w:p>
          <w:p w14:paraId="0171D781" w14:textId="77777777" w:rsidR="003A7339" w:rsidRPr="00A2208B" w:rsidRDefault="003A7339" w:rsidP="00BB6A36">
            <w:pPr>
              <w:pStyle w:val="72TabletextTablesTableFigureBoxstyles"/>
            </w:pPr>
            <w:r>
              <w:t xml:space="preserve">795 </w:t>
            </w:r>
            <w:r w:rsidRPr="00A2208B">
              <w:t>(5.1)</w:t>
            </w:r>
          </w:p>
          <w:p w14:paraId="076510E9" w14:textId="77777777" w:rsidR="003A7339" w:rsidRPr="00A2208B" w:rsidRDefault="003A7339" w:rsidP="00BB6A36">
            <w:pPr>
              <w:pStyle w:val="72TabletextTablesTableFigureBoxstyles"/>
            </w:pPr>
            <w:r>
              <w:t>12962 (83.3</w:t>
            </w:r>
            <w:r w:rsidRPr="00A2208B">
              <w:t>)</w:t>
            </w:r>
          </w:p>
          <w:p w14:paraId="4B467218" w14:textId="77777777" w:rsidR="003A7339" w:rsidRPr="00A2208B" w:rsidRDefault="003A7339" w:rsidP="00BB6A36">
            <w:pPr>
              <w:pStyle w:val="72TabletextTablesTableFigureBoxstyles"/>
            </w:pPr>
            <w:r>
              <w:t>1795</w:t>
            </w:r>
            <w:r w:rsidRPr="00A2208B">
              <w:t xml:space="preserve"> (11.5)</w:t>
            </w:r>
          </w:p>
        </w:tc>
        <w:tc>
          <w:tcPr>
            <w:tcW w:w="1174" w:type="dxa"/>
          </w:tcPr>
          <w:p w14:paraId="6893D194" w14:textId="77777777" w:rsidR="003A7339" w:rsidRDefault="003A7339" w:rsidP="00BB6A36">
            <w:pPr>
              <w:pStyle w:val="72TabletextTablesTableFigureBoxstyles"/>
            </w:pPr>
          </w:p>
          <w:p w14:paraId="09DC0E9C" w14:textId="77777777" w:rsidR="003A7339" w:rsidRPr="00A2208B" w:rsidRDefault="003A7339" w:rsidP="00BB6A36">
            <w:pPr>
              <w:pStyle w:val="72TabletextTablesTableFigureBoxstyles"/>
            </w:pPr>
            <w:r>
              <w:t xml:space="preserve">750 </w:t>
            </w:r>
            <w:r w:rsidRPr="00A2208B">
              <w:t>(5.0)</w:t>
            </w:r>
          </w:p>
          <w:p w14:paraId="5A29231A" w14:textId="77777777" w:rsidR="003A7339" w:rsidRPr="00A2208B" w:rsidRDefault="003A7339" w:rsidP="00BB6A36">
            <w:pPr>
              <w:pStyle w:val="72TabletextTablesTableFigureBoxstyles"/>
            </w:pPr>
            <w:r>
              <w:t>12417</w:t>
            </w:r>
            <w:r w:rsidRPr="00A2208B">
              <w:t xml:space="preserve"> (82.5)</w:t>
            </w:r>
          </w:p>
          <w:p w14:paraId="773491A1" w14:textId="77777777" w:rsidR="003A7339" w:rsidRPr="00A2208B" w:rsidRDefault="003A7339" w:rsidP="00BB6A36">
            <w:pPr>
              <w:pStyle w:val="72TabletextTablesTableFigureBoxstyles"/>
            </w:pPr>
            <w:r>
              <w:t>1887</w:t>
            </w:r>
            <w:r w:rsidRPr="00A2208B">
              <w:t xml:space="preserve"> (12.5)</w:t>
            </w:r>
          </w:p>
        </w:tc>
        <w:tc>
          <w:tcPr>
            <w:tcW w:w="1199" w:type="dxa"/>
          </w:tcPr>
          <w:p w14:paraId="36C3D0FD" w14:textId="77777777" w:rsidR="003A7339" w:rsidRDefault="003A7339" w:rsidP="00BB6A36">
            <w:pPr>
              <w:pStyle w:val="72TabletextTablesTableFigureBoxstyles"/>
            </w:pPr>
          </w:p>
          <w:p w14:paraId="11354B5C" w14:textId="77777777" w:rsidR="003A7339" w:rsidRPr="00A2208B" w:rsidRDefault="003A7339" w:rsidP="00BB6A36">
            <w:pPr>
              <w:pStyle w:val="72TabletextTablesTableFigureBoxstyles"/>
            </w:pPr>
            <w:r w:rsidRPr="00A2208B">
              <w:t>731 (4.9)</w:t>
            </w:r>
          </w:p>
          <w:p w14:paraId="4498CCE8" w14:textId="77777777" w:rsidR="003A7339" w:rsidRPr="00A2208B" w:rsidRDefault="003A7339" w:rsidP="00BB6A36">
            <w:pPr>
              <w:pStyle w:val="72TabletextTablesTableFigureBoxstyles"/>
            </w:pPr>
            <w:r>
              <w:t>12104</w:t>
            </w:r>
            <w:r w:rsidRPr="00A2208B">
              <w:t xml:space="preserve"> (81.4)</w:t>
            </w:r>
          </w:p>
          <w:p w14:paraId="34F9BADF" w14:textId="77777777" w:rsidR="003A7339" w:rsidRPr="00A2208B" w:rsidRDefault="003A7339" w:rsidP="00BB6A36">
            <w:pPr>
              <w:pStyle w:val="72TabletextTablesTableFigureBoxstyles"/>
            </w:pPr>
            <w:r>
              <w:t>2029</w:t>
            </w:r>
            <w:r w:rsidRPr="00A2208B">
              <w:t xml:space="preserve"> (13.7)</w:t>
            </w:r>
          </w:p>
        </w:tc>
      </w:tr>
      <w:tr w:rsidR="003A7339" w14:paraId="46A8981F" w14:textId="77777777" w:rsidTr="00BB6A36">
        <w:trPr>
          <w:trHeight w:val="1700"/>
        </w:trPr>
        <w:tc>
          <w:tcPr>
            <w:tcW w:w="2127" w:type="dxa"/>
          </w:tcPr>
          <w:p w14:paraId="1331B520" w14:textId="77777777" w:rsidR="003A7339" w:rsidRPr="002A73DB" w:rsidRDefault="003A7339" w:rsidP="00BB6A36">
            <w:pPr>
              <w:pStyle w:val="72TabletextTablesTableFigureBoxstyles"/>
              <w:rPr>
                <w:b/>
              </w:rPr>
            </w:pPr>
            <w:r w:rsidRPr="002A73DB">
              <w:rPr>
                <w:b/>
              </w:rPr>
              <w:t xml:space="preserve">Ethnicity, </w:t>
            </w:r>
            <w:r w:rsidRPr="002A73DB">
              <w:rPr>
                <w:b/>
                <w:i/>
              </w:rPr>
              <w:t>n</w:t>
            </w:r>
            <w:r w:rsidRPr="002A73DB">
              <w:rPr>
                <w:b/>
              </w:rPr>
              <w:t xml:space="preserve"> (%^)</w:t>
            </w:r>
          </w:p>
          <w:p w14:paraId="74FE384E" w14:textId="77777777" w:rsidR="003A7339" w:rsidRPr="002A73DB" w:rsidRDefault="003A7339" w:rsidP="00BB6A36">
            <w:pPr>
              <w:pStyle w:val="72TabletextTablesTableFigureBoxstyles"/>
            </w:pPr>
            <w:r w:rsidRPr="002A73DB">
              <w:t>White</w:t>
            </w:r>
          </w:p>
          <w:p w14:paraId="57C30491" w14:textId="77777777" w:rsidR="003A7339" w:rsidRPr="002A73DB" w:rsidRDefault="003A7339" w:rsidP="00BB6A36">
            <w:pPr>
              <w:pStyle w:val="72TabletextTablesTableFigureBoxstyles"/>
            </w:pPr>
            <w:r w:rsidRPr="002A73DB">
              <w:t>Asian</w:t>
            </w:r>
          </w:p>
          <w:p w14:paraId="6F930ECE" w14:textId="77777777" w:rsidR="003A7339" w:rsidRPr="002A73DB" w:rsidRDefault="003A7339" w:rsidP="00BB6A36">
            <w:pPr>
              <w:pStyle w:val="72TabletextTablesTableFigureBoxstyles"/>
            </w:pPr>
            <w:r w:rsidRPr="002A73DB">
              <w:t>Black</w:t>
            </w:r>
          </w:p>
          <w:p w14:paraId="77ABF6C2" w14:textId="77777777" w:rsidR="003A7339" w:rsidRPr="002A73DB" w:rsidRDefault="003A7339" w:rsidP="00BB6A36">
            <w:pPr>
              <w:pStyle w:val="72TabletextTablesTableFigureBoxstyles"/>
            </w:pPr>
            <w:r w:rsidRPr="002A73DB">
              <w:t>Chinese</w:t>
            </w:r>
          </w:p>
          <w:p w14:paraId="1B266F7C" w14:textId="77777777" w:rsidR="003A7339" w:rsidRPr="002A73DB" w:rsidRDefault="003A7339" w:rsidP="00BB6A36">
            <w:pPr>
              <w:pStyle w:val="72TabletextTablesTableFigureBoxstyles"/>
            </w:pPr>
            <w:r w:rsidRPr="002A73DB">
              <w:t>Other</w:t>
            </w:r>
          </w:p>
          <w:p w14:paraId="2C8F9707" w14:textId="77777777" w:rsidR="003A7339" w:rsidRPr="002A73DB" w:rsidRDefault="003A7339" w:rsidP="00BB6A36">
            <w:pPr>
              <w:pStyle w:val="72TabletextTablesTableFigureBoxstyles"/>
            </w:pPr>
            <w:r w:rsidRPr="002A73DB">
              <w:t>Unknown</w:t>
            </w:r>
          </w:p>
        </w:tc>
        <w:tc>
          <w:tcPr>
            <w:tcW w:w="1129" w:type="dxa"/>
          </w:tcPr>
          <w:p w14:paraId="1BA1BD1D" w14:textId="77777777" w:rsidR="003A7339" w:rsidRDefault="003A7339" w:rsidP="00BB6A36">
            <w:pPr>
              <w:pStyle w:val="72TabletextTablesTableFigureBoxstyles"/>
            </w:pPr>
          </w:p>
          <w:p w14:paraId="26E0C5A6" w14:textId="77777777" w:rsidR="003A7339" w:rsidRPr="00C14ABA" w:rsidRDefault="003A7339" w:rsidP="00BB6A36">
            <w:pPr>
              <w:pStyle w:val="72TabletextTablesTableFigureBoxstyles"/>
            </w:pPr>
            <w:r w:rsidRPr="00C14ABA">
              <w:t>5327 (80.3)</w:t>
            </w:r>
          </w:p>
          <w:p w14:paraId="180B290E" w14:textId="77777777" w:rsidR="003A7339" w:rsidRPr="00C14ABA" w:rsidRDefault="003A7339" w:rsidP="00BB6A36">
            <w:pPr>
              <w:pStyle w:val="72TabletextTablesTableFigureBoxstyles"/>
            </w:pPr>
            <w:r>
              <w:t xml:space="preserve">158 </w:t>
            </w:r>
            <w:r w:rsidRPr="00C14ABA">
              <w:t>(2.4)</w:t>
            </w:r>
          </w:p>
          <w:p w14:paraId="7F32B6F4" w14:textId="77777777" w:rsidR="003A7339" w:rsidRPr="00C14ABA" w:rsidRDefault="003A7339" w:rsidP="00BB6A36">
            <w:pPr>
              <w:pStyle w:val="72TabletextTablesTableFigureBoxstyles"/>
            </w:pPr>
            <w:r>
              <w:t xml:space="preserve">105 </w:t>
            </w:r>
            <w:r w:rsidRPr="00C14ABA">
              <w:t>(1.6)</w:t>
            </w:r>
          </w:p>
          <w:p w14:paraId="57A1A9AC" w14:textId="77777777" w:rsidR="003A7339" w:rsidRPr="00C14ABA" w:rsidRDefault="003A7339" w:rsidP="00BB6A36">
            <w:pPr>
              <w:pStyle w:val="72TabletextTablesTableFigureBoxstyles"/>
            </w:pPr>
            <w:r>
              <w:t>57 (0.9</w:t>
            </w:r>
            <w:r w:rsidRPr="00C14ABA">
              <w:t>)</w:t>
            </w:r>
          </w:p>
          <w:p w14:paraId="6FF70F36" w14:textId="77777777" w:rsidR="003A7339" w:rsidRPr="00C14ABA" w:rsidRDefault="003A7339" w:rsidP="00BB6A36">
            <w:pPr>
              <w:pStyle w:val="72TabletextTablesTableFigureBoxstyles"/>
            </w:pPr>
            <w:r>
              <w:t xml:space="preserve">88 </w:t>
            </w:r>
            <w:r w:rsidRPr="00C14ABA">
              <w:t>(1.3)</w:t>
            </w:r>
          </w:p>
          <w:p w14:paraId="740F81C0" w14:textId="77777777" w:rsidR="003A7339" w:rsidRPr="00C14ABA" w:rsidRDefault="003A7339" w:rsidP="00BB6A36">
            <w:pPr>
              <w:pStyle w:val="72TabletextTablesTableFigureBoxstyles"/>
            </w:pPr>
            <w:r w:rsidRPr="00C14ABA">
              <w:t>902 (13.6)</w:t>
            </w:r>
          </w:p>
        </w:tc>
        <w:tc>
          <w:tcPr>
            <w:tcW w:w="1174" w:type="dxa"/>
          </w:tcPr>
          <w:p w14:paraId="11F19BC3" w14:textId="77777777" w:rsidR="003A7339" w:rsidRDefault="003A7339" w:rsidP="00BB6A36">
            <w:pPr>
              <w:pStyle w:val="72TabletextTablesTableFigureBoxstyles"/>
            </w:pPr>
          </w:p>
          <w:p w14:paraId="7CF148CD" w14:textId="77777777" w:rsidR="003A7339" w:rsidRPr="00C14ABA" w:rsidRDefault="003A7339" w:rsidP="00BB6A36">
            <w:pPr>
              <w:pStyle w:val="72TabletextTablesTableFigureBoxstyles"/>
            </w:pPr>
            <w:r w:rsidRPr="00C14ABA">
              <w:t>6456 (79.8)</w:t>
            </w:r>
          </w:p>
          <w:p w14:paraId="4F82CCD1" w14:textId="77777777" w:rsidR="003A7339" w:rsidRPr="00C14ABA" w:rsidRDefault="003A7339" w:rsidP="00BB6A36">
            <w:pPr>
              <w:pStyle w:val="72TabletextTablesTableFigureBoxstyles"/>
            </w:pPr>
            <w:r>
              <w:t xml:space="preserve">183 </w:t>
            </w:r>
            <w:r w:rsidRPr="00C14ABA">
              <w:t>(2.3)</w:t>
            </w:r>
          </w:p>
          <w:p w14:paraId="67F860F0" w14:textId="77777777" w:rsidR="003A7339" w:rsidRPr="00C14ABA" w:rsidRDefault="003A7339" w:rsidP="00BB6A36">
            <w:pPr>
              <w:pStyle w:val="72TabletextTablesTableFigureBoxstyles"/>
            </w:pPr>
            <w:r>
              <w:t xml:space="preserve">116 </w:t>
            </w:r>
            <w:r w:rsidRPr="00C14ABA">
              <w:t>(1.4)</w:t>
            </w:r>
          </w:p>
          <w:p w14:paraId="3EABD06C" w14:textId="77777777" w:rsidR="003A7339" w:rsidRPr="00C14ABA" w:rsidRDefault="003A7339" w:rsidP="00BB6A36">
            <w:pPr>
              <w:pStyle w:val="72TabletextTablesTableFigureBoxstyles"/>
            </w:pPr>
            <w:r>
              <w:t xml:space="preserve">75 </w:t>
            </w:r>
            <w:r w:rsidRPr="00C14ABA">
              <w:t>(0.9)</w:t>
            </w:r>
          </w:p>
          <w:p w14:paraId="60679507" w14:textId="77777777" w:rsidR="003A7339" w:rsidRPr="00C14ABA" w:rsidRDefault="003A7339" w:rsidP="00BB6A36">
            <w:pPr>
              <w:pStyle w:val="72TabletextTablesTableFigureBoxstyles"/>
            </w:pPr>
            <w:r>
              <w:t xml:space="preserve">103 </w:t>
            </w:r>
            <w:r w:rsidRPr="00C14ABA">
              <w:t>(1.3)</w:t>
            </w:r>
          </w:p>
          <w:p w14:paraId="00CD0690" w14:textId="77777777" w:rsidR="003A7339" w:rsidRPr="00C14ABA" w:rsidRDefault="003A7339" w:rsidP="00BB6A36">
            <w:pPr>
              <w:pStyle w:val="72TabletextTablesTableFigureBoxstyles"/>
            </w:pPr>
            <w:r w:rsidRPr="00C14ABA">
              <w:t>1155 (14.3)</w:t>
            </w:r>
          </w:p>
        </w:tc>
        <w:tc>
          <w:tcPr>
            <w:tcW w:w="1174" w:type="dxa"/>
          </w:tcPr>
          <w:p w14:paraId="54816DB2" w14:textId="77777777" w:rsidR="003A7339" w:rsidRDefault="003A7339" w:rsidP="00BB6A36">
            <w:pPr>
              <w:pStyle w:val="72TabletextTablesTableFigureBoxstyles"/>
            </w:pPr>
          </w:p>
          <w:p w14:paraId="045A2607" w14:textId="77777777" w:rsidR="003A7339" w:rsidRPr="00C14ABA" w:rsidRDefault="003A7339" w:rsidP="00BB6A36">
            <w:pPr>
              <w:pStyle w:val="72TabletextTablesTableFigureBoxstyles"/>
            </w:pPr>
            <w:r w:rsidRPr="00C14ABA">
              <w:t>6920 (79.9)</w:t>
            </w:r>
          </w:p>
          <w:p w14:paraId="117189C0" w14:textId="77777777" w:rsidR="003A7339" w:rsidRPr="00C14ABA" w:rsidRDefault="003A7339" w:rsidP="00BB6A36">
            <w:pPr>
              <w:pStyle w:val="72TabletextTablesTableFigureBoxstyles"/>
            </w:pPr>
            <w:r>
              <w:t xml:space="preserve">224 </w:t>
            </w:r>
            <w:r w:rsidRPr="00C14ABA">
              <w:t>(2.6)</w:t>
            </w:r>
          </w:p>
          <w:p w14:paraId="4BBE4EDC" w14:textId="77777777" w:rsidR="003A7339" w:rsidRPr="00C14ABA" w:rsidRDefault="003A7339" w:rsidP="00BB6A36">
            <w:pPr>
              <w:pStyle w:val="72TabletextTablesTableFigureBoxstyles"/>
            </w:pPr>
            <w:r>
              <w:t xml:space="preserve">139 </w:t>
            </w:r>
            <w:r w:rsidRPr="00C14ABA">
              <w:t>(1.6)</w:t>
            </w:r>
          </w:p>
          <w:p w14:paraId="5EE42C08" w14:textId="77777777" w:rsidR="003A7339" w:rsidRPr="00C14ABA" w:rsidRDefault="003A7339" w:rsidP="00BB6A36">
            <w:pPr>
              <w:pStyle w:val="72TabletextTablesTableFigureBoxstyles"/>
            </w:pPr>
            <w:r>
              <w:t xml:space="preserve">85 </w:t>
            </w:r>
            <w:r w:rsidRPr="00C14ABA">
              <w:t>(1.0)</w:t>
            </w:r>
          </w:p>
          <w:p w14:paraId="727A0E23" w14:textId="77777777" w:rsidR="003A7339" w:rsidRPr="00C14ABA" w:rsidRDefault="003A7339" w:rsidP="00BB6A36">
            <w:pPr>
              <w:pStyle w:val="72TabletextTablesTableFigureBoxstyles"/>
            </w:pPr>
            <w:r>
              <w:t xml:space="preserve">108 </w:t>
            </w:r>
            <w:r w:rsidRPr="00C14ABA">
              <w:t>(1.2)</w:t>
            </w:r>
          </w:p>
          <w:p w14:paraId="4F7D4FBF" w14:textId="77777777" w:rsidR="003A7339" w:rsidRPr="00C14ABA" w:rsidRDefault="003A7339" w:rsidP="00BB6A36">
            <w:pPr>
              <w:pStyle w:val="72TabletextTablesTableFigureBoxstyles"/>
            </w:pPr>
            <w:r w:rsidRPr="00C14ABA">
              <w:t>1188 (13.7)</w:t>
            </w:r>
          </w:p>
        </w:tc>
        <w:tc>
          <w:tcPr>
            <w:tcW w:w="1174" w:type="dxa"/>
          </w:tcPr>
          <w:p w14:paraId="1569361F" w14:textId="77777777" w:rsidR="003A7339" w:rsidRDefault="003A7339" w:rsidP="00BB6A36">
            <w:pPr>
              <w:pStyle w:val="72TabletextTablesTableFigureBoxstyles"/>
            </w:pPr>
          </w:p>
          <w:p w14:paraId="004DEDAD" w14:textId="77777777" w:rsidR="003A7339" w:rsidRPr="00C14ABA" w:rsidRDefault="003A7339" w:rsidP="00BB6A36">
            <w:pPr>
              <w:pStyle w:val="72TabletextTablesTableFigureBoxstyles"/>
            </w:pPr>
            <w:r w:rsidRPr="00C14ABA">
              <w:t>8094 (78.8)</w:t>
            </w:r>
          </w:p>
          <w:p w14:paraId="48A3B1FB" w14:textId="77777777" w:rsidR="003A7339" w:rsidRPr="00C14ABA" w:rsidRDefault="003A7339" w:rsidP="00BB6A36">
            <w:pPr>
              <w:pStyle w:val="72TabletextTablesTableFigureBoxstyles"/>
            </w:pPr>
            <w:r>
              <w:t xml:space="preserve">256 </w:t>
            </w:r>
            <w:r w:rsidRPr="00C14ABA">
              <w:t>(2.5)</w:t>
            </w:r>
          </w:p>
          <w:p w14:paraId="4AEFC380" w14:textId="77777777" w:rsidR="003A7339" w:rsidRPr="00C14ABA" w:rsidRDefault="003A7339" w:rsidP="00BB6A36">
            <w:pPr>
              <w:pStyle w:val="72TabletextTablesTableFigureBoxstyles"/>
            </w:pPr>
            <w:r>
              <w:t xml:space="preserve">175 </w:t>
            </w:r>
            <w:r w:rsidRPr="00C14ABA">
              <w:t>(1.7)</w:t>
            </w:r>
          </w:p>
          <w:p w14:paraId="6B2BDB24" w14:textId="77777777" w:rsidR="003A7339" w:rsidRPr="00C14ABA" w:rsidRDefault="003A7339" w:rsidP="00BB6A36">
            <w:pPr>
              <w:pStyle w:val="72TabletextTablesTableFigureBoxstyles"/>
            </w:pPr>
            <w:r>
              <w:t xml:space="preserve">79 </w:t>
            </w:r>
            <w:r w:rsidRPr="00C14ABA">
              <w:t>(0.8)</w:t>
            </w:r>
          </w:p>
          <w:p w14:paraId="0C82E586" w14:textId="77777777" w:rsidR="003A7339" w:rsidRPr="00C14ABA" w:rsidRDefault="003A7339" w:rsidP="00BB6A36">
            <w:pPr>
              <w:pStyle w:val="72TabletextTablesTableFigureBoxstyles"/>
            </w:pPr>
            <w:r>
              <w:t xml:space="preserve">127 </w:t>
            </w:r>
            <w:r w:rsidRPr="00C14ABA">
              <w:t>(1.2)</w:t>
            </w:r>
          </w:p>
          <w:p w14:paraId="14ABF975" w14:textId="77777777" w:rsidR="003A7339" w:rsidRPr="00C14ABA" w:rsidRDefault="003A7339" w:rsidP="00BB6A36">
            <w:pPr>
              <w:pStyle w:val="72TabletextTablesTableFigureBoxstyles"/>
            </w:pPr>
            <w:r w:rsidRPr="00C14ABA">
              <w:t>1535 (15.0)</w:t>
            </w:r>
          </w:p>
        </w:tc>
        <w:tc>
          <w:tcPr>
            <w:tcW w:w="1174" w:type="dxa"/>
          </w:tcPr>
          <w:p w14:paraId="248DC4B0" w14:textId="77777777" w:rsidR="003A7339" w:rsidRDefault="003A7339" w:rsidP="00BB6A36">
            <w:pPr>
              <w:pStyle w:val="72TabletextTablesTableFigureBoxstyles"/>
            </w:pPr>
          </w:p>
          <w:p w14:paraId="6DBF5CD7" w14:textId="77777777" w:rsidR="003A7339" w:rsidRPr="00C14ABA" w:rsidRDefault="003A7339" w:rsidP="00BB6A36">
            <w:pPr>
              <w:pStyle w:val="72TabletextTablesTableFigureBoxstyles"/>
            </w:pPr>
            <w:r w:rsidRPr="00C14ABA">
              <w:t>8729 (77.8)</w:t>
            </w:r>
          </w:p>
          <w:p w14:paraId="61599A31" w14:textId="77777777" w:rsidR="003A7339" w:rsidRPr="00C14ABA" w:rsidRDefault="003A7339" w:rsidP="00BB6A36">
            <w:pPr>
              <w:pStyle w:val="72TabletextTablesTableFigureBoxstyles"/>
            </w:pPr>
            <w:r>
              <w:t xml:space="preserve">271 </w:t>
            </w:r>
            <w:r w:rsidRPr="00C14ABA">
              <w:t>(2.4)</w:t>
            </w:r>
          </w:p>
          <w:p w14:paraId="457D2DD4" w14:textId="77777777" w:rsidR="003A7339" w:rsidRPr="00C14ABA" w:rsidRDefault="003A7339" w:rsidP="00BB6A36">
            <w:pPr>
              <w:pStyle w:val="72TabletextTablesTableFigureBoxstyles"/>
            </w:pPr>
            <w:r>
              <w:t xml:space="preserve">197 </w:t>
            </w:r>
            <w:r w:rsidRPr="00C14ABA">
              <w:t>(1.8)</w:t>
            </w:r>
          </w:p>
          <w:p w14:paraId="6E540AA9" w14:textId="77777777" w:rsidR="003A7339" w:rsidRPr="00C14ABA" w:rsidRDefault="003A7339" w:rsidP="00BB6A36">
            <w:pPr>
              <w:pStyle w:val="72TabletextTablesTableFigureBoxstyles"/>
            </w:pPr>
            <w:r>
              <w:t xml:space="preserve">85 </w:t>
            </w:r>
            <w:r w:rsidRPr="00C14ABA">
              <w:t>(0.8)</w:t>
            </w:r>
          </w:p>
          <w:p w14:paraId="2929DDC5" w14:textId="77777777" w:rsidR="003A7339" w:rsidRPr="00C14ABA" w:rsidRDefault="003A7339" w:rsidP="00BB6A36">
            <w:pPr>
              <w:pStyle w:val="72TabletextTablesTableFigureBoxstyles"/>
            </w:pPr>
            <w:r>
              <w:t xml:space="preserve">135 </w:t>
            </w:r>
            <w:r w:rsidRPr="00C14ABA">
              <w:t>(1.2)</w:t>
            </w:r>
          </w:p>
          <w:p w14:paraId="462DA974" w14:textId="77777777" w:rsidR="003A7339" w:rsidRPr="00C14ABA" w:rsidRDefault="003A7339" w:rsidP="00BB6A36">
            <w:pPr>
              <w:pStyle w:val="72TabletextTablesTableFigureBoxstyles"/>
            </w:pPr>
            <w:r w:rsidRPr="00C14ABA">
              <w:t>1797 (16.0)</w:t>
            </w:r>
          </w:p>
        </w:tc>
        <w:tc>
          <w:tcPr>
            <w:tcW w:w="1174" w:type="dxa"/>
          </w:tcPr>
          <w:p w14:paraId="60CAADA4" w14:textId="77777777" w:rsidR="003A7339" w:rsidRDefault="003A7339" w:rsidP="00BB6A36">
            <w:pPr>
              <w:pStyle w:val="72TabletextTablesTableFigureBoxstyles"/>
            </w:pPr>
          </w:p>
          <w:p w14:paraId="5A745900" w14:textId="77777777" w:rsidR="003A7339" w:rsidRPr="00C14ABA" w:rsidRDefault="003A7339" w:rsidP="00BB6A36">
            <w:pPr>
              <w:pStyle w:val="72TabletextTablesTableFigureBoxstyles"/>
            </w:pPr>
            <w:r w:rsidRPr="00C14ABA">
              <w:t>9940 (75.7)</w:t>
            </w:r>
          </w:p>
          <w:p w14:paraId="3C872878" w14:textId="77777777" w:rsidR="003A7339" w:rsidRPr="00C14ABA" w:rsidRDefault="003A7339" w:rsidP="00BB6A36">
            <w:pPr>
              <w:pStyle w:val="72TabletextTablesTableFigureBoxstyles"/>
            </w:pPr>
            <w:r>
              <w:t xml:space="preserve">353 </w:t>
            </w:r>
            <w:r w:rsidRPr="00C14ABA">
              <w:t>(2.7)</w:t>
            </w:r>
          </w:p>
          <w:p w14:paraId="28286AC6" w14:textId="77777777" w:rsidR="003A7339" w:rsidRPr="00C14ABA" w:rsidRDefault="003A7339" w:rsidP="00BB6A36">
            <w:pPr>
              <w:pStyle w:val="72TabletextTablesTableFigureBoxstyles"/>
            </w:pPr>
            <w:r>
              <w:t xml:space="preserve">243 </w:t>
            </w:r>
            <w:r w:rsidRPr="00C14ABA">
              <w:t>(1.9)</w:t>
            </w:r>
          </w:p>
          <w:p w14:paraId="3194E5FA" w14:textId="77777777" w:rsidR="003A7339" w:rsidRPr="00C14ABA" w:rsidRDefault="003A7339" w:rsidP="00BB6A36">
            <w:pPr>
              <w:pStyle w:val="72TabletextTablesTableFigureBoxstyles"/>
            </w:pPr>
            <w:r>
              <w:t xml:space="preserve">108 </w:t>
            </w:r>
            <w:r w:rsidRPr="00C14ABA">
              <w:t>(0.8)</w:t>
            </w:r>
          </w:p>
          <w:p w14:paraId="38477C91" w14:textId="77777777" w:rsidR="003A7339" w:rsidRPr="00C14ABA" w:rsidRDefault="003A7339" w:rsidP="00BB6A36">
            <w:pPr>
              <w:pStyle w:val="72TabletextTablesTableFigureBoxstyles"/>
            </w:pPr>
            <w:r>
              <w:t xml:space="preserve">169 </w:t>
            </w:r>
            <w:r w:rsidRPr="00C14ABA">
              <w:t>(1.3)</w:t>
            </w:r>
          </w:p>
          <w:p w14:paraId="29828ADD" w14:textId="77777777" w:rsidR="003A7339" w:rsidRPr="00C14ABA" w:rsidRDefault="003A7339" w:rsidP="00BB6A36">
            <w:pPr>
              <w:pStyle w:val="72TabletextTablesTableFigureBoxstyles"/>
            </w:pPr>
            <w:r w:rsidRPr="00C14ABA">
              <w:t>2311 (17.6)</w:t>
            </w:r>
          </w:p>
        </w:tc>
        <w:tc>
          <w:tcPr>
            <w:tcW w:w="1174" w:type="dxa"/>
          </w:tcPr>
          <w:p w14:paraId="1015FF01" w14:textId="77777777" w:rsidR="003A7339" w:rsidRDefault="003A7339" w:rsidP="00BB6A36">
            <w:pPr>
              <w:pStyle w:val="72TabletextTablesTableFigureBoxstyles"/>
            </w:pPr>
          </w:p>
          <w:p w14:paraId="36E47E1D" w14:textId="77777777" w:rsidR="003A7339" w:rsidRPr="00C14ABA" w:rsidRDefault="003A7339" w:rsidP="00BB6A36">
            <w:pPr>
              <w:pStyle w:val="72TabletextTablesTableFigureBoxstyles"/>
            </w:pPr>
            <w:r>
              <w:t xml:space="preserve">10156 </w:t>
            </w:r>
            <w:r w:rsidRPr="00C14ABA">
              <w:t>(75.1)</w:t>
            </w:r>
          </w:p>
          <w:p w14:paraId="76C6F393" w14:textId="77777777" w:rsidR="003A7339" w:rsidRPr="00C14ABA" w:rsidRDefault="003A7339" w:rsidP="00BB6A36">
            <w:pPr>
              <w:pStyle w:val="72TabletextTablesTableFigureBoxstyles"/>
            </w:pPr>
            <w:r>
              <w:t xml:space="preserve">369 </w:t>
            </w:r>
            <w:r w:rsidRPr="00C14ABA">
              <w:t>(2.7)</w:t>
            </w:r>
          </w:p>
          <w:p w14:paraId="497B54D3" w14:textId="77777777" w:rsidR="003A7339" w:rsidRPr="00C14ABA" w:rsidRDefault="003A7339" w:rsidP="00BB6A36">
            <w:pPr>
              <w:pStyle w:val="72TabletextTablesTableFigureBoxstyles"/>
            </w:pPr>
            <w:r>
              <w:t xml:space="preserve">253 </w:t>
            </w:r>
            <w:r w:rsidRPr="00C14ABA">
              <w:t>(1.9)</w:t>
            </w:r>
          </w:p>
          <w:p w14:paraId="1B71F766" w14:textId="77777777" w:rsidR="003A7339" w:rsidRPr="00C14ABA" w:rsidRDefault="003A7339" w:rsidP="00BB6A36">
            <w:pPr>
              <w:pStyle w:val="72TabletextTablesTableFigureBoxstyles"/>
            </w:pPr>
            <w:r>
              <w:t xml:space="preserve">121 </w:t>
            </w:r>
            <w:r w:rsidRPr="00C14ABA">
              <w:t>(0.9)</w:t>
            </w:r>
          </w:p>
          <w:p w14:paraId="7E2CC83C" w14:textId="77777777" w:rsidR="003A7339" w:rsidRPr="00C14ABA" w:rsidRDefault="003A7339" w:rsidP="00BB6A36">
            <w:pPr>
              <w:pStyle w:val="72TabletextTablesTableFigureBoxstyles"/>
            </w:pPr>
            <w:r>
              <w:t xml:space="preserve">166 </w:t>
            </w:r>
            <w:r w:rsidRPr="00C14ABA">
              <w:t>(1.2)</w:t>
            </w:r>
          </w:p>
          <w:p w14:paraId="170AB13E" w14:textId="77777777" w:rsidR="003A7339" w:rsidRPr="00C14ABA" w:rsidRDefault="003A7339" w:rsidP="00BB6A36">
            <w:pPr>
              <w:pStyle w:val="72TabletextTablesTableFigureBoxstyles"/>
            </w:pPr>
            <w:r>
              <w:t>2453 (18.1</w:t>
            </w:r>
            <w:r w:rsidRPr="00C14ABA">
              <w:t>)</w:t>
            </w:r>
          </w:p>
        </w:tc>
        <w:tc>
          <w:tcPr>
            <w:tcW w:w="1174" w:type="dxa"/>
          </w:tcPr>
          <w:p w14:paraId="103E4C5A" w14:textId="77777777" w:rsidR="003A7339" w:rsidRDefault="003A7339" w:rsidP="00BB6A36">
            <w:pPr>
              <w:pStyle w:val="72TabletextTablesTableFigureBoxstyles"/>
            </w:pPr>
          </w:p>
          <w:p w14:paraId="4103CE58" w14:textId="77777777" w:rsidR="003A7339" w:rsidRPr="00C14ABA" w:rsidRDefault="003A7339" w:rsidP="00BB6A36">
            <w:pPr>
              <w:pStyle w:val="72TabletextTablesTableFigureBoxstyles"/>
            </w:pPr>
            <w:r>
              <w:t>11258</w:t>
            </w:r>
            <w:r w:rsidRPr="00C14ABA">
              <w:t xml:space="preserve"> (74.5)</w:t>
            </w:r>
          </w:p>
          <w:p w14:paraId="4A0FE1E8" w14:textId="77777777" w:rsidR="003A7339" w:rsidRPr="00C14ABA" w:rsidRDefault="003A7339" w:rsidP="00BB6A36">
            <w:pPr>
              <w:pStyle w:val="72TabletextTablesTableFigureBoxstyles"/>
            </w:pPr>
            <w:r>
              <w:t xml:space="preserve">428 </w:t>
            </w:r>
            <w:r w:rsidRPr="00C14ABA">
              <w:t>(2.8)</w:t>
            </w:r>
          </w:p>
          <w:p w14:paraId="5E5A5640" w14:textId="77777777" w:rsidR="003A7339" w:rsidRPr="00C14ABA" w:rsidRDefault="003A7339" w:rsidP="00BB6A36">
            <w:pPr>
              <w:pStyle w:val="72TabletextTablesTableFigureBoxstyles"/>
            </w:pPr>
            <w:r>
              <w:t xml:space="preserve">293 </w:t>
            </w:r>
            <w:r w:rsidRPr="00C14ABA">
              <w:t>(</w:t>
            </w:r>
            <w:r>
              <w:t>1.9</w:t>
            </w:r>
            <w:r w:rsidRPr="00C14ABA">
              <w:t>)</w:t>
            </w:r>
          </w:p>
          <w:p w14:paraId="4AABAE57" w14:textId="77777777" w:rsidR="003A7339" w:rsidRPr="00C14ABA" w:rsidRDefault="003A7339" w:rsidP="00BB6A36">
            <w:pPr>
              <w:pStyle w:val="72TabletextTablesTableFigureBoxstyles"/>
            </w:pPr>
            <w:r>
              <w:t xml:space="preserve">125 </w:t>
            </w:r>
            <w:r w:rsidRPr="00C14ABA">
              <w:t>(0.8)</w:t>
            </w:r>
          </w:p>
          <w:p w14:paraId="374C1852" w14:textId="77777777" w:rsidR="003A7339" w:rsidRPr="00C14ABA" w:rsidRDefault="003A7339" w:rsidP="00BB6A36">
            <w:pPr>
              <w:pStyle w:val="72TabletextTablesTableFigureBoxstyles"/>
            </w:pPr>
            <w:r>
              <w:t xml:space="preserve">201 </w:t>
            </w:r>
            <w:r w:rsidRPr="00C14ABA">
              <w:t>(1.3)</w:t>
            </w:r>
          </w:p>
          <w:p w14:paraId="7D4DDE06" w14:textId="77777777" w:rsidR="003A7339" w:rsidRPr="00C14ABA" w:rsidRDefault="003A7339" w:rsidP="00BB6A36">
            <w:pPr>
              <w:pStyle w:val="72TabletextTablesTableFigureBoxstyles"/>
            </w:pPr>
            <w:r w:rsidRPr="00C14ABA">
              <w:t>2810 (18.6)</w:t>
            </w:r>
          </w:p>
        </w:tc>
        <w:tc>
          <w:tcPr>
            <w:tcW w:w="1174" w:type="dxa"/>
          </w:tcPr>
          <w:p w14:paraId="2F4B7D06" w14:textId="77777777" w:rsidR="003A7339" w:rsidRDefault="003A7339" w:rsidP="00BB6A36">
            <w:pPr>
              <w:pStyle w:val="72TabletextTablesTableFigureBoxstyles"/>
            </w:pPr>
          </w:p>
          <w:p w14:paraId="7E0817EE" w14:textId="77777777" w:rsidR="003A7339" w:rsidRPr="00C14ABA" w:rsidRDefault="003A7339" w:rsidP="00BB6A36">
            <w:pPr>
              <w:pStyle w:val="72TabletextTablesTableFigureBoxstyles"/>
            </w:pPr>
            <w:r>
              <w:t>1147</w:t>
            </w:r>
            <w:r w:rsidRPr="00C14ABA">
              <w:t>8 (73.8)</w:t>
            </w:r>
          </w:p>
          <w:p w14:paraId="178B13FA" w14:textId="77777777" w:rsidR="003A7339" w:rsidRPr="00C14ABA" w:rsidRDefault="003A7339" w:rsidP="00BB6A36">
            <w:pPr>
              <w:pStyle w:val="72TabletextTablesTableFigureBoxstyles"/>
            </w:pPr>
            <w:r>
              <w:t xml:space="preserve">460 </w:t>
            </w:r>
            <w:r w:rsidRPr="00C14ABA">
              <w:t>(3.0)</w:t>
            </w:r>
          </w:p>
          <w:p w14:paraId="4D8A23E1" w14:textId="77777777" w:rsidR="003A7339" w:rsidRPr="00C14ABA" w:rsidRDefault="003A7339" w:rsidP="00BB6A36">
            <w:pPr>
              <w:pStyle w:val="72TabletextTablesTableFigureBoxstyles"/>
            </w:pPr>
            <w:r>
              <w:t xml:space="preserve">286 </w:t>
            </w:r>
            <w:r w:rsidRPr="00C14ABA">
              <w:t>(1.8)</w:t>
            </w:r>
          </w:p>
          <w:p w14:paraId="478F4235" w14:textId="77777777" w:rsidR="003A7339" w:rsidRPr="00C14ABA" w:rsidRDefault="003A7339" w:rsidP="00BB6A36">
            <w:pPr>
              <w:pStyle w:val="72TabletextTablesTableFigureBoxstyles"/>
            </w:pPr>
            <w:r>
              <w:t xml:space="preserve">144 </w:t>
            </w:r>
            <w:r w:rsidRPr="00C14ABA">
              <w:t>(0.9)</w:t>
            </w:r>
          </w:p>
          <w:p w14:paraId="5DEBD26E" w14:textId="77777777" w:rsidR="003A7339" w:rsidRPr="00C14ABA" w:rsidRDefault="003A7339" w:rsidP="00BB6A36">
            <w:pPr>
              <w:pStyle w:val="72TabletextTablesTableFigureBoxstyles"/>
            </w:pPr>
            <w:r>
              <w:t xml:space="preserve">210 </w:t>
            </w:r>
            <w:r w:rsidRPr="00C14ABA">
              <w:t>(1.4)</w:t>
            </w:r>
          </w:p>
          <w:p w14:paraId="3AF4A45F" w14:textId="77777777" w:rsidR="003A7339" w:rsidRPr="00C14ABA" w:rsidRDefault="003A7339" w:rsidP="00BB6A36">
            <w:pPr>
              <w:pStyle w:val="72TabletextTablesTableFigureBoxstyles"/>
            </w:pPr>
            <w:r>
              <w:t>2974</w:t>
            </w:r>
            <w:r w:rsidRPr="00C14ABA">
              <w:t xml:space="preserve"> (19.1)</w:t>
            </w:r>
          </w:p>
        </w:tc>
        <w:tc>
          <w:tcPr>
            <w:tcW w:w="1174" w:type="dxa"/>
          </w:tcPr>
          <w:p w14:paraId="5652A541" w14:textId="77777777" w:rsidR="003A7339" w:rsidRDefault="003A7339" w:rsidP="00BB6A36">
            <w:pPr>
              <w:pStyle w:val="72TabletextTablesTableFigureBoxstyles"/>
            </w:pPr>
          </w:p>
          <w:p w14:paraId="3B9A9929" w14:textId="77777777" w:rsidR="003A7339" w:rsidRPr="00C14ABA" w:rsidRDefault="003A7339" w:rsidP="00BB6A36">
            <w:pPr>
              <w:pStyle w:val="72TabletextTablesTableFigureBoxstyles"/>
            </w:pPr>
            <w:r>
              <w:t>10811</w:t>
            </w:r>
            <w:r w:rsidRPr="00C14ABA">
              <w:t xml:space="preserve"> (71.8)</w:t>
            </w:r>
          </w:p>
          <w:p w14:paraId="34F29EF9" w14:textId="77777777" w:rsidR="003A7339" w:rsidRPr="00C14ABA" w:rsidRDefault="003A7339" w:rsidP="00BB6A36">
            <w:pPr>
              <w:pStyle w:val="72TabletextTablesTableFigureBoxstyles"/>
            </w:pPr>
            <w:r>
              <w:t xml:space="preserve">438 </w:t>
            </w:r>
            <w:r w:rsidRPr="00C14ABA">
              <w:t>(2.9)</w:t>
            </w:r>
          </w:p>
          <w:p w14:paraId="5AC99192" w14:textId="77777777" w:rsidR="003A7339" w:rsidRPr="00C14ABA" w:rsidRDefault="003A7339" w:rsidP="00BB6A36">
            <w:pPr>
              <w:pStyle w:val="72TabletextTablesTableFigureBoxstyles"/>
            </w:pPr>
            <w:r>
              <w:t xml:space="preserve">305 </w:t>
            </w:r>
            <w:r w:rsidRPr="00C14ABA">
              <w:t>(2.0)</w:t>
            </w:r>
          </w:p>
          <w:p w14:paraId="01E26316" w14:textId="77777777" w:rsidR="003A7339" w:rsidRPr="00C14ABA" w:rsidRDefault="003A7339" w:rsidP="00BB6A36">
            <w:pPr>
              <w:pStyle w:val="72TabletextTablesTableFigureBoxstyles"/>
            </w:pPr>
            <w:r>
              <w:t xml:space="preserve">150 </w:t>
            </w:r>
            <w:r w:rsidRPr="00C14ABA">
              <w:t>(1.0)</w:t>
            </w:r>
          </w:p>
          <w:p w14:paraId="64FFFCAF" w14:textId="77777777" w:rsidR="003A7339" w:rsidRPr="00C14ABA" w:rsidRDefault="003A7339" w:rsidP="00BB6A36">
            <w:pPr>
              <w:pStyle w:val="72TabletextTablesTableFigureBoxstyles"/>
            </w:pPr>
            <w:r>
              <w:t>202 (1.3</w:t>
            </w:r>
            <w:r w:rsidRPr="00C14ABA">
              <w:t>)</w:t>
            </w:r>
          </w:p>
          <w:p w14:paraId="4B8DC089" w14:textId="77777777" w:rsidR="003A7339" w:rsidRPr="00C14ABA" w:rsidRDefault="003A7339" w:rsidP="00BB6A36">
            <w:pPr>
              <w:pStyle w:val="72TabletextTablesTableFigureBoxstyles"/>
            </w:pPr>
            <w:r>
              <w:t>3148</w:t>
            </w:r>
            <w:r w:rsidRPr="00C14ABA">
              <w:t xml:space="preserve"> (20.9)</w:t>
            </w:r>
          </w:p>
        </w:tc>
        <w:tc>
          <w:tcPr>
            <w:tcW w:w="1199" w:type="dxa"/>
          </w:tcPr>
          <w:p w14:paraId="18201506" w14:textId="77777777" w:rsidR="003A7339" w:rsidRDefault="003A7339" w:rsidP="00BB6A36">
            <w:pPr>
              <w:pStyle w:val="72TabletextTablesTableFigureBoxstyles"/>
            </w:pPr>
          </w:p>
          <w:p w14:paraId="21D34513" w14:textId="77777777" w:rsidR="003A7339" w:rsidRPr="00C14ABA" w:rsidRDefault="003A7339" w:rsidP="00BB6A36">
            <w:pPr>
              <w:pStyle w:val="72TabletextTablesTableFigureBoxstyles"/>
            </w:pPr>
            <w:r>
              <w:t xml:space="preserve">10252 </w:t>
            </w:r>
            <w:r w:rsidRPr="00C14ABA">
              <w:t>(69.0)</w:t>
            </w:r>
          </w:p>
          <w:p w14:paraId="410D9EBA" w14:textId="77777777" w:rsidR="003A7339" w:rsidRPr="00C14ABA" w:rsidRDefault="003A7339" w:rsidP="00BB6A36">
            <w:pPr>
              <w:pStyle w:val="72TabletextTablesTableFigureBoxstyles"/>
            </w:pPr>
            <w:r>
              <w:t xml:space="preserve">456 </w:t>
            </w:r>
            <w:r w:rsidRPr="00C14ABA">
              <w:t>(3.1)</w:t>
            </w:r>
          </w:p>
          <w:p w14:paraId="428F2195" w14:textId="77777777" w:rsidR="003A7339" w:rsidRPr="00C14ABA" w:rsidRDefault="003A7339" w:rsidP="00BB6A36">
            <w:pPr>
              <w:pStyle w:val="72TabletextTablesTableFigureBoxstyles"/>
            </w:pPr>
            <w:r>
              <w:t xml:space="preserve">309 </w:t>
            </w:r>
            <w:r w:rsidRPr="00C14ABA">
              <w:t>(2.1)</w:t>
            </w:r>
          </w:p>
          <w:p w14:paraId="08082D12" w14:textId="77777777" w:rsidR="003A7339" w:rsidRPr="00C14ABA" w:rsidRDefault="003A7339" w:rsidP="00BB6A36">
            <w:pPr>
              <w:pStyle w:val="72TabletextTablesTableFigureBoxstyles"/>
            </w:pPr>
            <w:r>
              <w:t xml:space="preserve">160 </w:t>
            </w:r>
            <w:r w:rsidRPr="00C14ABA">
              <w:t>(1.1)</w:t>
            </w:r>
          </w:p>
          <w:p w14:paraId="3CB5BA25" w14:textId="77777777" w:rsidR="003A7339" w:rsidRPr="00C14ABA" w:rsidRDefault="003A7339" w:rsidP="00BB6A36">
            <w:pPr>
              <w:pStyle w:val="72TabletextTablesTableFigureBoxstyles"/>
            </w:pPr>
            <w:r>
              <w:t xml:space="preserve">199 </w:t>
            </w:r>
            <w:r w:rsidRPr="00C14ABA">
              <w:t>(1.3)</w:t>
            </w:r>
          </w:p>
          <w:p w14:paraId="22B2F689" w14:textId="77777777" w:rsidR="003A7339" w:rsidRPr="00C14ABA" w:rsidRDefault="003A7339" w:rsidP="00BB6A36">
            <w:pPr>
              <w:pStyle w:val="72TabletextTablesTableFigureBoxstyles"/>
            </w:pPr>
            <w:r>
              <w:t>3488 (23.5</w:t>
            </w:r>
            <w:r w:rsidRPr="00C14ABA">
              <w:t>)</w:t>
            </w:r>
          </w:p>
        </w:tc>
      </w:tr>
      <w:tr w:rsidR="003A7339" w14:paraId="218D0B97" w14:textId="77777777" w:rsidTr="00BB6A36">
        <w:trPr>
          <w:trHeight w:val="1399"/>
        </w:trPr>
        <w:tc>
          <w:tcPr>
            <w:tcW w:w="2127" w:type="dxa"/>
          </w:tcPr>
          <w:p w14:paraId="4CE0B97F" w14:textId="77777777" w:rsidR="003A7339" w:rsidRPr="002A73DB" w:rsidRDefault="003A7339" w:rsidP="00BB6A36">
            <w:pPr>
              <w:pStyle w:val="72TabletextTablesTableFigureBoxstyles"/>
              <w:rPr>
                <w:b/>
              </w:rPr>
            </w:pPr>
            <w:r w:rsidRPr="002A73DB">
              <w:rPr>
                <w:b/>
              </w:rPr>
              <w:t>Age (years)</w:t>
            </w:r>
          </w:p>
          <w:p w14:paraId="64392DFA" w14:textId="77777777" w:rsidR="003A7339" w:rsidRPr="002A73DB" w:rsidRDefault="003A7339" w:rsidP="00BB6A36">
            <w:pPr>
              <w:pStyle w:val="72TabletextTablesTableFigureBoxstyles"/>
            </w:pPr>
            <w:r w:rsidRPr="002A73DB">
              <w:t xml:space="preserve">Observed, </w:t>
            </w:r>
            <w:r w:rsidRPr="002A73DB">
              <w:rPr>
                <w:i/>
              </w:rPr>
              <w:t>n</w:t>
            </w:r>
          </w:p>
          <w:p w14:paraId="00A5BECB" w14:textId="77777777" w:rsidR="003A7339" w:rsidRPr="002A73DB" w:rsidRDefault="003A7339" w:rsidP="00BB6A36">
            <w:pPr>
              <w:pStyle w:val="72TabletextTablesTableFigureBoxstyles"/>
            </w:pPr>
            <w:r w:rsidRPr="002A73DB">
              <w:t xml:space="preserve">Unknown, </w:t>
            </w:r>
            <w:r w:rsidRPr="002A73DB">
              <w:rPr>
                <w:i/>
              </w:rPr>
              <w:t>n</w:t>
            </w:r>
          </w:p>
          <w:p w14:paraId="71952598" w14:textId="77777777" w:rsidR="003A7339" w:rsidRPr="002A73DB" w:rsidRDefault="003A7339" w:rsidP="00BB6A36">
            <w:pPr>
              <w:pStyle w:val="72TabletextTablesTableFigureBoxstyles"/>
            </w:pPr>
            <w:r w:rsidRPr="002A73DB">
              <w:t>Median</w:t>
            </w:r>
          </w:p>
          <w:p w14:paraId="01D02CBD" w14:textId="77777777" w:rsidR="003A7339" w:rsidRPr="002A73DB" w:rsidRDefault="003A7339" w:rsidP="00BB6A36">
            <w:pPr>
              <w:pStyle w:val="72TabletextTablesTableFigureBoxstyles"/>
            </w:pPr>
            <w:r w:rsidRPr="002A73DB">
              <w:t>IQR</w:t>
            </w:r>
          </w:p>
          <w:p w14:paraId="2A50F8B2" w14:textId="77777777" w:rsidR="003A7339" w:rsidRPr="002A73DB" w:rsidRDefault="003A7339" w:rsidP="00BB6A36">
            <w:pPr>
              <w:pStyle w:val="72TabletextTablesTableFigureBoxstyles"/>
            </w:pPr>
            <w:r w:rsidRPr="002A73DB">
              <w:t>Range</w:t>
            </w:r>
          </w:p>
        </w:tc>
        <w:tc>
          <w:tcPr>
            <w:tcW w:w="1129" w:type="dxa"/>
          </w:tcPr>
          <w:p w14:paraId="7F619AAE" w14:textId="77777777" w:rsidR="003A7339" w:rsidRPr="00EC2D0C" w:rsidRDefault="003A7339" w:rsidP="00BB6A36">
            <w:pPr>
              <w:pStyle w:val="72TabletextTablesTableFigureBoxstyles"/>
            </w:pPr>
          </w:p>
          <w:p w14:paraId="5E780A22" w14:textId="77777777" w:rsidR="003A7339" w:rsidRPr="00EC2D0C" w:rsidRDefault="003A7339" w:rsidP="00BB6A36">
            <w:pPr>
              <w:pStyle w:val="72TabletextTablesTableFigureBoxstyles"/>
            </w:pPr>
            <w:r w:rsidRPr="00EC2D0C">
              <w:t>6470</w:t>
            </w:r>
          </w:p>
          <w:p w14:paraId="3E299D2F" w14:textId="77777777" w:rsidR="003A7339" w:rsidRDefault="003A7339" w:rsidP="00BB6A36">
            <w:pPr>
              <w:pStyle w:val="72TabletextTablesTableFigureBoxstyles"/>
            </w:pPr>
            <w:r>
              <w:t>167</w:t>
            </w:r>
          </w:p>
          <w:p w14:paraId="5D7FDDF4" w14:textId="77777777" w:rsidR="003A7339" w:rsidRDefault="003A7339" w:rsidP="00BB6A36">
            <w:pPr>
              <w:pStyle w:val="72TabletextTablesTableFigureBoxstyles"/>
            </w:pPr>
            <w:r>
              <w:t>60.3</w:t>
            </w:r>
          </w:p>
          <w:p w14:paraId="0D72B73B" w14:textId="77777777" w:rsidR="003A7339" w:rsidRDefault="003A7339" w:rsidP="00BB6A36">
            <w:pPr>
              <w:pStyle w:val="72TabletextTablesTableFigureBoxstyles"/>
            </w:pPr>
            <w:r>
              <w:t>51.2-68.7</w:t>
            </w:r>
          </w:p>
          <w:p w14:paraId="04EC00E5" w14:textId="77777777" w:rsidR="003A7339" w:rsidRPr="00EC2D0C" w:rsidRDefault="003A7339" w:rsidP="00BB6A36">
            <w:pPr>
              <w:pStyle w:val="72TabletextTablesTableFigureBoxstyles"/>
            </w:pPr>
            <w:r>
              <w:t>12.0-92.1</w:t>
            </w:r>
          </w:p>
        </w:tc>
        <w:tc>
          <w:tcPr>
            <w:tcW w:w="1174" w:type="dxa"/>
          </w:tcPr>
          <w:p w14:paraId="6CEAF5FB" w14:textId="77777777" w:rsidR="003A7339" w:rsidRPr="003E0A07" w:rsidRDefault="003A7339" w:rsidP="00BB6A36">
            <w:pPr>
              <w:pStyle w:val="72TabletextTablesTableFigureBoxstyles"/>
            </w:pPr>
          </w:p>
          <w:p w14:paraId="0CEB7F25" w14:textId="77777777" w:rsidR="003A7339" w:rsidRPr="003E0A07" w:rsidRDefault="003A7339" w:rsidP="00BB6A36">
            <w:pPr>
              <w:pStyle w:val="72TabletextTablesTableFigureBoxstyles"/>
            </w:pPr>
            <w:r w:rsidRPr="003E0A07">
              <w:t>7875</w:t>
            </w:r>
          </w:p>
          <w:p w14:paraId="417963B7" w14:textId="77777777" w:rsidR="003A7339" w:rsidRPr="003E0A07" w:rsidRDefault="003A7339" w:rsidP="00BB6A36">
            <w:pPr>
              <w:pStyle w:val="72TabletextTablesTableFigureBoxstyles"/>
            </w:pPr>
            <w:r w:rsidRPr="003E0A07">
              <w:t>213</w:t>
            </w:r>
          </w:p>
          <w:p w14:paraId="68F342F0" w14:textId="77777777" w:rsidR="003A7339" w:rsidRPr="003E0A07" w:rsidRDefault="003A7339" w:rsidP="00BB6A36">
            <w:pPr>
              <w:pStyle w:val="72TabletextTablesTableFigureBoxstyles"/>
            </w:pPr>
            <w:r w:rsidRPr="003E0A07">
              <w:t>61.0</w:t>
            </w:r>
          </w:p>
          <w:p w14:paraId="575BDAC3" w14:textId="77777777" w:rsidR="003A7339" w:rsidRPr="003E0A07" w:rsidRDefault="003A7339" w:rsidP="00BB6A36">
            <w:pPr>
              <w:pStyle w:val="72TabletextTablesTableFigureBoxstyles"/>
            </w:pPr>
            <w:r w:rsidRPr="003E0A07">
              <w:t>51.9-69.4</w:t>
            </w:r>
          </w:p>
          <w:p w14:paraId="79E4420E" w14:textId="77777777" w:rsidR="003A7339" w:rsidRPr="00EC2D0C" w:rsidRDefault="003A7339" w:rsidP="00BB6A36">
            <w:pPr>
              <w:pStyle w:val="72TabletextTablesTableFigureBoxstyles"/>
              <w:rPr>
                <w:highlight w:val="yellow"/>
              </w:rPr>
            </w:pPr>
            <w:r w:rsidRPr="003E0A07">
              <w:t>12.0-93.4</w:t>
            </w:r>
          </w:p>
        </w:tc>
        <w:tc>
          <w:tcPr>
            <w:tcW w:w="1174" w:type="dxa"/>
          </w:tcPr>
          <w:p w14:paraId="44C6FD69" w14:textId="77777777" w:rsidR="003A7339" w:rsidRDefault="003A7339" w:rsidP="00BB6A36">
            <w:pPr>
              <w:pStyle w:val="72TabletextTablesTableFigureBoxstyles"/>
            </w:pPr>
          </w:p>
          <w:p w14:paraId="20F47565" w14:textId="77777777" w:rsidR="003A7339" w:rsidRDefault="003A7339" w:rsidP="00BB6A36">
            <w:pPr>
              <w:pStyle w:val="72TabletextTablesTableFigureBoxstyles"/>
            </w:pPr>
            <w:r>
              <w:t>8474</w:t>
            </w:r>
          </w:p>
          <w:p w14:paraId="5D486BC5" w14:textId="77777777" w:rsidR="003A7339" w:rsidRDefault="003A7339" w:rsidP="00BB6A36">
            <w:pPr>
              <w:pStyle w:val="72TabletextTablesTableFigureBoxstyles"/>
            </w:pPr>
            <w:r>
              <w:t>190</w:t>
            </w:r>
          </w:p>
          <w:p w14:paraId="3E5B5ABB" w14:textId="77777777" w:rsidR="003A7339" w:rsidRDefault="003A7339" w:rsidP="00BB6A36">
            <w:pPr>
              <w:pStyle w:val="72TabletextTablesTableFigureBoxstyles"/>
            </w:pPr>
            <w:r>
              <w:t>61.5</w:t>
            </w:r>
          </w:p>
          <w:p w14:paraId="51B47C91" w14:textId="77777777" w:rsidR="003A7339" w:rsidRDefault="003A7339" w:rsidP="00BB6A36">
            <w:pPr>
              <w:pStyle w:val="72TabletextTablesTableFigureBoxstyles"/>
            </w:pPr>
            <w:r>
              <w:t>52.4-70.1</w:t>
            </w:r>
          </w:p>
          <w:p w14:paraId="141BAF34" w14:textId="77777777" w:rsidR="003A7339" w:rsidRPr="003E0A07" w:rsidRDefault="003A7339" w:rsidP="00BB6A36">
            <w:pPr>
              <w:pStyle w:val="72TabletextTablesTableFigureBoxstyles"/>
            </w:pPr>
            <w:r>
              <w:t>12.0-94.4</w:t>
            </w:r>
          </w:p>
        </w:tc>
        <w:tc>
          <w:tcPr>
            <w:tcW w:w="1174" w:type="dxa"/>
          </w:tcPr>
          <w:p w14:paraId="051D2048" w14:textId="77777777" w:rsidR="003A7339" w:rsidRDefault="003A7339" w:rsidP="00BB6A36">
            <w:pPr>
              <w:pStyle w:val="72TabletextTablesTableFigureBoxstyles"/>
            </w:pPr>
          </w:p>
          <w:p w14:paraId="496C1B16" w14:textId="77777777" w:rsidR="003A7339" w:rsidRDefault="003A7339" w:rsidP="00BB6A36">
            <w:pPr>
              <w:pStyle w:val="72TabletextTablesTableFigureBoxstyles"/>
            </w:pPr>
            <w:r>
              <w:t>10027</w:t>
            </w:r>
          </w:p>
          <w:p w14:paraId="5357E5EB" w14:textId="77777777" w:rsidR="003A7339" w:rsidRDefault="003A7339" w:rsidP="00BB6A36">
            <w:pPr>
              <w:pStyle w:val="72TabletextTablesTableFigureBoxstyles"/>
            </w:pPr>
            <w:r>
              <w:t>239</w:t>
            </w:r>
          </w:p>
          <w:p w14:paraId="6E1C5AC9" w14:textId="77777777" w:rsidR="003A7339" w:rsidRDefault="003A7339" w:rsidP="00BB6A36">
            <w:pPr>
              <w:pStyle w:val="72TabletextTablesTableFigureBoxstyles"/>
            </w:pPr>
            <w:r>
              <w:t>62.3</w:t>
            </w:r>
          </w:p>
          <w:p w14:paraId="50D3B8DF" w14:textId="77777777" w:rsidR="003A7339" w:rsidRDefault="003A7339" w:rsidP="00BB6A36">
            <w:pPr>
              <w:pStyle w:val="72TabletextTablesTableFigureBoxstyles"/>
            </w:pPr>
            <w:r>
              <w:t>53.1-70.6</w:t>
            </w:r>
          </w:p>
          <w:p w14:paraId="6568138F" w14:textId="77777777" w:rsidR="003A7339" w:rsidRPr="003E0A07" w:rsidRDefault="003A7339" w:rsidP="00BB6A36">
            <w:pPr>
              <w:pStyle w:val="72TabletextTablesTableFigureBoxstyles"/>
            </w:pPr>
            <w:r>
              <w:t>12.1-94.5</w:t>
            </w:r>
          </w:p>
        </w:tc>
        <w:tc>
          <w:tcPr>
            <w:tcW w:w="1174" w:type="dxa"/>
          </w:tcPr>
          <w:p w14:paraId="64C338E7" w14:textId="77777777" w:rsidR="003A7339" w:rsidRDefault="003A7339" w:rsidP="00BB6A36">
            <w:pPr>
              <w:pStyle w:val="72TabletextTablesTableFigureBoxstyles"/>
            </w:pPr>
          </w:p>
          <w:p w14:paraId="306ADB99" w14:textId="77777777" w:rsidR="003A7339" w:rsidRDefault="003A7339" w:rsidP="00BB6A36">
            <w:pPr>
              <w:pStyle w:val="72TabletextTablesTableFigureBoxstyles"/>
            </w:pPr>
            <w:r>
              <w:t>10970</w:t>
            </w:r>
          </w:p>
          <w:p w14:paraId="0E7742B8" w14:textId="77777777" w:rsidR="003A7339" w:rsidRDefault="003A7339" w:rsidP="00BB6A36">
            <w:pPr>
              <w:pStyle w:val="72TabletextTablesTableFigureBoxstyles"/>
            </w:pPr>
            <w:r>
              <w:t>244</w:t>
            </w:r>
          </w:p>
          <w:p w14:paraId="104740EC" w14:textId="77777777" w:rsidR="003A7339" w:rsidRDefault="003A7339" w:rsidP="00BB6A36">
            <w:pPr>
              <w:pStyle w:val="72TabletextTablesTableFigureBoxstyles"/>
            </w:pPr>
            <w:r>
              <w:t>62.6</w:t>
            </w:r>
          </w:p>
          <w:p w14:paraId="18925A6E" w14:textId="77777777" w:rsidR="003A7339" w:rsidRDefault="003A7339" w:rsidP="00BB6A36">
            <w:pPr>
              <w:pStyle w:val="72TabletextTablesTableFigureBoxstyles"/>
            </w:pPr>
            <w:r>
              <w:t>53.4-71.1</w:t>
            </w:r>
          </w:p>
          <w:p w14:paraId="41A3E662" w14:textId="77777777" w:rsidR="003A7339" w:rsidRPr="003E0A07" w:rsidRDefault="003A7339" w:rsidP="00BB6A36">
            <w:pPr>
              <w:pStyle w:val="72TabletextTablesTableFigureBoxstyles"/>
            </w:pPr>
            <w:r>
              <w:t>9.9-96.5</w:t>
            </w:r>
          </w:p>
        </w:tc>
        <w:tc>
          <w:tcPr>
            <w:tcW w:w="1174" w:type="dxa"/>
          </w:tcPr>
          <w:p w14:paraId="47CA0ED3" w14:textId="77777777" w:rsidR="003A7339" w:rsidRDefault="003A7339" w:rsidP="00BB6A36">
            <w:pPr>
              <w:pStyle w:val="72TabletextTablesTableFigureBoxstyles"/>
            </w:pPr>
          </w:p>
          <w:p w14:paraId="2DA78A99" w14:textId="77777777" w:rsidR="003A7339" w:rsidRDefault="003A7339" w:rsidP="00BB6A36">
            <w:pPr>
              <w:pStyle w:val="72TabletextTablesTableFigureBoxstyles"/>
            </w:pPr>
            <w:r>
              <w:t>12850</w:t>
            </w:r>
          </w:p>
          <w:p w14:paraId="0F7CD02C" w14:textId="77777777" w:rsidR="003A7339" w:rsidRDefault="003A7339" w:rsidP="00BB6A36">
            <w:pPr>
              <w:pStyle w:val="72TabletextTablesTableFigureBoxstyles"/>
            </w:pPr>
            <w:r>
              <w:t>274</w:t>
            </w:r>
          </w:p>
          <w:p w14:paraId="424AF17D" w14:textId="77777777" w:rsidR="003A7339" w:rsidRDefault="003A7339" w:rsidP="00BB6A36">
            <w:pPr>
              <w:pStyle w:val="72TabletextTablesTableFigureBoxstyles"/>
            </w:pPr>
            <w:r>
              <w:t>62.9</w:t>
            </w:r>
          </w:p>
          <w:p w14:paraId="501F2984" w14:textId="77777777" w:rsidR="003A7339" w:rsidRDefault="003A7339" w:rsidP="00BB6A36">
            <w:pPr>
              <w:pStyle w:val="72TabletextTablesTableFigureBoxstyles"/>
            </w:pPr>
            <w:r>
              <w:t>53.6-71.5</w:t>
            </w:r>
          </w:p>
          <w:p w14:paraId="56889660" w14:textId="77777777" w:rsidR="003A7339" w:rsidRPr="003E0A07" w:rsidRDefault="003A7339" w:rsidP="00BB6A36">
            <w:pPr>
              <w:pStyle w:val="72TabletextTablesTableFigureBoxstyles"/>
            </w:pPr>
            <w:r>
              <w:t>11.9-98.1</w:t>
            </w:r>
          </w:p>
        </w:tc>
        <w:tc>
          <w:tcPr>
            <w:tcW w:w="1174" w:type="dxa"/>
          </w:tcPr>
          <w:p w14:paraId="50FDD084" w14:textId="77777777" w:rsidR="003A7339" w:rsidRDefault="003A7339" w:rsidP="00BB6A36">
            <w:pPr>
              <w:pStyle w:val="72TabletextTablesTableFigureBoxstyles"/>
            </w:pPr>
          </w:p>
          <w:p w14:paraId="34354A85" w14:textId="77777777" w:rsidR="003A7339" w:rsidRDefault="003A7339" w:rsidP="00BB6A36">
            <w:pPr>
              <w:pStyle w:val="72TabletextTablesTableFigureBoxstyles"/>
            </w:pPr>
            <w:r>
              <w:t>13246</w:t>
            </w:r>
          </w:p>
          <w:p w14:paraId="7B789FBD" w14:textId="77777777" w:rsidR="003A7339" w:rsidRDefault="003A7339" w:rsidP="00BB6A36">
            <w:pPr>
              <w:pStyle w:val="72TabletextTablesTableFigureBoxstyles"/>
            </w:pPr>
            <w:r>
              <w:t>272</w:t>
            </w:r>
          </w:p>
          <w:p w14:paraId="5D95042E" w14:textId="77777777" w:rsidR="003A7339" w:rsidRDefault="003A7339" w:rsidP="00BB6A36">
            <w:pPr>
              <w:pStyle w:val="72TabletextTablesTableFigureBoxstyles"/>
            </w:pPr>
            <w:r>
              <w:t>63.3</w:t>
            </w:r>
          </w:p>
          <w:p w14:paraId="38CE2F8E" w14:textId="77777777" w:rsidR="003A7339" w:rsidRDefault="003A7339" w:rsidP="00BB6A36">
            <w:pPr>
              <w:pStyle w:val="72TabletextTablesTableFigureBoxstyles"/>
            </w:pPr>
            <w:r>
              <w:t>54.0-72.1</w:t>
            </w:r>
          </w:p>
          <w:p w14:paraId="59032211" w14:textId="77777777" w:rsidR="003A7339" w:rsidRPr="003E0A07" w:rsidRDefault="003A7339" w:rsidP="00BB6A36">
            <w:pPr>
              <w:pStyle w:val="72TabletextTablesTableFigureBoxstyles"/>
            </w:pPr>
            <w:r>
              <w:t>12.0-97.7</w:t>
            </w:r>
          </w:p>
        </w:tc>
        <w:tc>
          <w:tcPr>
            <w:tcW w:w="1174" w:type="dxa"/>
          </w:tcPr>
          <w:p w14:paraId="683ECAF4" w14:textId="77777777" w:rsidR="003A7339" w:rsidRDefault="003A7339" w:rsidP="00BB6A36">
            <w:pPr>
              <w:pStyle w:val="72TabletextTablesTableFigureBoxstyles"/>
            </w:pPr>
          </w:p>
          <w:p w14:paraId="4BFCD83E" w14:textId="77777777" w:rsidR="003A7339" w:rsidRDefault="003A7339" w:rsidP="00BB6A36">
            <w:pPr>
              <w:pStyle w:val="72TabletextTablesTableFigureBoxstyles"/>
            </w:pPr>
            <w:r>
              <w:t>14925</w:t>
            </w:r>
          </w:p>
          <w:p w14:paraId="3E00A80D" w14:textId="77777777" w:rsidR="003A7339" w:rsidRDefault="003A7339" w:rsidP="00BB6A36">
            <w:pPr>
              <w:pStyle w:val="72TabletextTablesTableFigureBoxstyles"/>
            </w:pPr>
            <w:r>
              <w:t>190</w:t>
            </w:r>
          </w:p>
          <w:p w14:paraId="3A3BD948" w14:textId="77777777" w:rsidR="003A7339" w:rsidRDefault="003A7339" w:rsidP="00BB6A36">
            <w:pPr>
              <w:pStyle w:val="72TabletextTablesTableFigureBoxstyles"/>
            </w:pPr>
            <w:r>
              <w:t>63.9</w:t>
            </w:r>
          </w:p>
          <w:p w14:paraId="250B81D7" w14:textId="77777777" w:rsidR="003A7339" w:rsidRDefault="003A7339" w:rsidP="00BB6A36">
            <w:pPr>
              <w:pStyle w:val="72TabletextTablesTableFigureBoxstyles"/>
            </w:pPr>
            <w:r>
              <w:t>54.4-72.6</w:t>
            </w:r>
          </w:p>
          <w:p w14:paraId="4580D10C" w14:textId="77777777" w:rsidR="003A7339" w:rsidRPr="003E0A07" w:rsidRDefault="003A7339" w:rsidP="00BB6A36">
            <w:pPr>
              <w:pStyle w:val="72TabletextTablesTableFigureBoxstyles"/>
            </w:pPr>
            <w:r>
              <w:t>12.1-98.7</w:t>
            </w:r>
          </w:p>
        </w:tc>
        <w:tc>
          <w:tcPr>
            <w:tcW w:w="1174" w:type="dxa"/>
          </w:tcPr>
          <w:p w14:paraId="79E09F2F" w14:textId="77777777" w:rsidR="003A7339" w:rsidRDefault="003A7339" w:rsidP="00BB6A36">
            <w:pPr>
              <w:pStyle w:val="72TabletextTablesTableFigureBoxstyles"/>
            </w:pPr>
          </w:p>
          <w:p w14:paraId="3947C882" w14:textId="77777777" w:rsidR="003A7339" w:rsidRDefault="003A7339" w:rsidP="00BB6A36">
            <w:pPr>
              <w:pStyle w:val="72TabletextTablesTableFigureBoxstyles"/>
            </w:pPr>
            <w:r>
              <w:t>15434</w:t>
            </w:r>
          </w:p>
          <w:p w14:paraId="11E3F593" w14:textId="77777777" w:rsidR="003A7339" w:rsidRDefault="003A7339" w:rsidP="00BB6A36">
            <w:pPr>
              <w:pStyle w:val="72TabletextTablesTableFigureBoxstyles"/>
            </w:pPr>
            <w:r>
              <w:t>118</w:t>
            </w:r>
          </w:p>
          <w:p w14:paraId="7150D3C7" w14:textId="77777777" w:rsidR="003A7339" w:rsidRDefault="003A7339" w:rsidP="00BB6A36">
            <w:pPr>
              <w:pStyle w:val="72TabletextTablesTableFigureBoxstyles"/>
            </w:pPr>
            <w:r>
              <w:t>64.2</w:t>
            </w:r>
          </w:p>
          <w:p w14:paraId="44D96F28" w14:textId="77777777" w:rsidR="003A7339" w:rsidRDefault="003A7339" w:rsidP="00BB6A36">
            <w:pPr>
              <w:pStyle w:val="72TabletextTablesTableFigureBoxstyles"/>
            </w:pPr>
            <w:r>
              <w:t>54.6-73.0</w:t>
            </w:r>
          </w:p>
          <w:p w14:paraId="648A20BB" w14:textId="77777777" w:rsidR="003A7339" w:rsidRPr="003E0A07" w:rsidRDefault="003A7339" w:rsidP="00BB6A36">
            <w:pPr>
              <w:pStyle w:val="72TabletextTablesTableFigureBoxstyles"/>
            </w:pPr>
            <w:r>
              <w:t>12.2-112.9</w:t>
            </w:r>
          </w:p>
        </w:tc>
        <w:tc>
          <w:tcPr>
            <w:tcW w:w="1174" w:type="dxa"/>
          </w:tcPr>
          <w:p w14:paraId="22167F8D" w14:textId="77777777" w:rsidR="003A7339" w:rsidRDefault="003A7339" w:rsidP="00BB6A36">
            <w:pPr>
              <w:pStyle w:val="72TabletextTablesTableFigureBoxstyles"/>
            </w:pPr>
          </w:p>
          <w:p w14:paraId="542800FD" w14:textId="77777777" w:rsidR="003A7339" w:rsidRDefault="003A7339" w:rsidP="00BB6A36">
            <w:pPr>
              <w:pStyle w:val="72TabletextTablesTableFigureBoxstyles"/>
            </w:pPr>
            <w:r>
              <w:t>14740</w:t>
            </w:r>
          </w:p>
          <w:p w14:paraId="1DBACFAA" w14:textId="77777777" w:rsidR="003A7339" w:rsidRDefault="003A7339" w:rsidP="00BB6A36">
            <w:pPr>
              <w:pStyle w:val="72TabletextTablesTableFigureBoxstyles"/>
            </w:pPr>
            <w:r>
              <w:t>314</w:t>
            </w:r>
          </w:p>
          <w:p w14:paraId="22BD79DC" w14:textId="77777777" w:rsidR="003A7339" w:rsidRDefault="003A7339" w:rsidP="00BB6A36">
            <w:pPr>
              <w:pStyle w:val="72TabletextTablesTableFigureBoxstyles"/>
            </w:pPr>
            <w:r>
              <w:t>64.5</w:t>
            </w:r>
          </w:p>
          <w:p w14:paraId="59F8C33D" w14:textId="77777777" w:rsidR="003A7339" w:rsidRDefault="003A7339" w:rsidP="00BB6A36">
            <w:pPr>
              <w:pStyle w:val="72TabletextTablesTableFigureBoxstyles"/>
            </w:pPr>
            <w:r>
              <w:t>55.0-73.1</w:t>
            </w:r>
          </w:p>
          <w:p w14:paraId="3766DE97" w14:textId="77777777" w:rsidR="003A7339" w:rsidRPr="003E0A07" w:rsidRDefault="003A7339" w:rsidP="00BB6A36">
            <w:pPr>
              <w:pStyle w:val="72TabletextTablesTableFigureBoxstyles"/>
            </w:pPr>
            <w:r>
              <w:t>13.3-113.6</w:t>
            </w:r>
          </w:p>
        </w:tc>
        <w:tc>
          <w:tcPr>
            <w:tcW w:w="1199" w:type="dxa"/>
          </w:tcPr>
          <w:p w14:paraId="0076221F" w14:textId="77777777" w:rsidR="003A7339" w:rsidRDefault="003A7339" w:rsidP="00BB6A36">
            <w:pPr>
              <w:pStyle w:val="72TabletextTablesTableFigureBoxstyles"/>
            </w:pPr>
          </w:p>
          <w:p w14:paraId="4F07BBE1" w14:textId="77777777" w:rsidR="003A7339" w:rsidRDefault="003A7339" w:rsidP="00BB6A36">
            <w:pPr>
              <w:pStyle w:val="72TabletextTablesTableFigureBoxstyles"/>
            </w:pPr>
            <w:r>
              <w:t>14240</w:t>
            </w:r>
          </w:p>
          <w:p w14:paraId="76BF7E8D" w14:textId="77777777" w:rsidR="003A7339" w:rsidRDefault="003A7339" w:rsidP="00BB6A36">
            <w:pPr>
              <w:pStyle w:val="72TabletextTablesTableFigureBoxstyles"/>
            </w:pPr>
            <w:r>
              <w:t>624</w:t>
            </w:r>
          </w:p>
          <w:p w14:paraId="2B66EE65" w14:textId="77777777" w:rsidR="003A7339" w:rsidRDefault="003A7339" w:rsidP="00BB6A36">
            <w:pPr>
              <w:pStyle w:val="72TabletextTablesTableFigureBoxstyles"/>
            </w:pPr>
            <w:r>
              <w:t>64.5</w:t>
            </w:r>
          </w:p>
          <w:p w14:paraId="26D4663E" w14:textId="77777777" w:rsidR="003A7339" w:rsidRDefault="003A7339" w:rsidP="00BB6A36">
            <w:pPr>
              <w:pStyle w:val="72TabletextTablesTableFigureBoxstyles"/>
            </w:pPr>
            <w:r>
              <w:t>55.1-73.3</w:t>
            </w:r>
          </w:p>
          <w:p w14:paraId="3D63324A" w14:textId="77777777" w:rsidR="003A7339" w:rsidRPr="003E0A07" w:rsidRDefault="003A7339" w:rsidP="00BB6A36">
            <w:pPr>
              <w:pStyle w:val="72TabletextTablesTableFigureBoxstyles"/>
            </w:pPr>
            <w:r>
              <w:t>13.7-114.6</w:t>
            </w:r>
          </w:p>
        </w:tc>
      </w:tr>
      <w:tr w:rsidR="003A7339" w14:paraId="20D20ED5" w14:textId="77777777" w:rsidTr="00BB6A36">
        <w:trPr>
          <w:trHeight w:val="1418"/>
        </w:trPr>
        <w:tc>
          <w:tcPr>
            <w:tcW w:w="2127" w:type="dxa"/>
          </w:tcPr>
          <w:p w14:paraId="3B025701" w14:textId="77777777" w:rsidR="003A7339" w:rsidRPr="002A73DB" w:rsidRDefault="003A7339" w:rsidP="00BB6A36">
            <w:pPr>
              <w:pStyle w:val="72TabletextTablesTableFigureBoxstyles"/>
              <w:rPr>
                <w:b/>
              </w:rPr>
            </w:pPr>
            <w:r w:rsidRPr="002A73DB">
              <w:rPr>
                <w:b/>
              </w:rPr>
              <w:t>Disease duration (years)</w:t>
            </w:r>
          </w:p>
          <w:p w14:paraId="63D08F36" w14:textId="77777777" w:rsidR="003A7339" w:rsidRPr="00A253AA" w:rsidRDefault="003A7339" w:rsidP="00BB6A36">
            <w:pPr>
              <w:pStyle w:val="72TabletextTablesTableFigureBoxstyles"/>
            </w:pPr>
            <w:r w:rsidRPr="00A253AA">
              <w:t xml:space="preserve">Observed, </w:t>
            </w:r>
            <w:r w:rsidRPr="00A253AA">
              <w:rPr>
                <w:i/>
              </w:rPr>
              <w:t>n</w:t>
            </w:r>
          </w:p>
          <w:p w14:paraId="53130041" w14:textId="77777777" w:rsidR="003A7339" w:rsidRPr="00A253AA" w:rsidRDefault="003A7339" w:rsidP="00BB6A36">
            <w:pPr>
              <w:pStyle w:val="72TabletextTablesTableFigureBoxstyles"/>
            </w:pPr>
            <w:r w:rsidRPr="00A253AA">
              <w:t xml:space="preserve">Unknown, </w:t>
            </w:r>
            <w:r w:rsidRPr="00A253AA">
              <w:rPr>
                <w:i/>
              </w:rPr>
              <w:t>n</w:t>
            </w:r>
          </w:p>
          <w:p w14:paraId="1AFD9E33" w14:textId="77777777" w:rsidR="003A7339" w:rsidRPr="00A253AA" w:rsidRDefault="003A7339" w:rsidP="00BB6A36">
            <w:pPr>
              <w:pStyle w:val="72TabletextTablesTableFigureBoxstyles"/>
            </w:pPr>
            <w:r w:rsidRPr="00A253AA">
              <w:t>Median</w:t>
            </w:r>
          </w:p>
          <w:p w14:paraId="0EAAC32D" w14:textId="77777777" w:rsidR="003A7339" w:rsidRPr="00A253AA" w:rsidRDefault="003A7339" w:rsidP="00BB6A36">
            <w:pPr>
              <w:pStyle w:val="72TabletextTablesTableFigureBoxstyles"/>
            </w:pPr>
            <w:r w:rsidRPr="00A253AA">
              <w:t>IQR</w:t>
            </w:r>
          </w:p>
          <w:p w14:paraId="480E551D" w14:textId="77777777" w:rsidR="003A7339" w:rsidRPr="00A253AA" w:rsidRDefault="003A7339" w:rsidP="00BB6A36">
            <w:pPr>
              <w:pStyle w:val="72TabletextTablesTableFigureBoxstyles"/>
            </w:pPr>
            <w:r w:rsidRPr="00A253AA">
              <w:t>Range</w:t>
            </w:r>
          </w:p>
        </w:tc>
        <w:tc>
          <w:tcPr>
            <w:tcW w:w="1129" w:type="dxa"/>
          </w:tcPr>
          <w:p w14:paraId="68E4031D" w14:textId="77777777" w:rsidR="003A7339" w:rsidRDefault="003A7339" w:rsidP="00BB6A36">
            <w:pPr>
              <w:pStyle w:val="72TabletextTablesTableFigureBoxstyles"/>
            </w:pPr>
          </w:p>
          <w:p w14:paraId="0E58579D" w14:textId="77777777" w:rsidR="003A7339" w:rsidRDefault="003A7339" w:rsidP="00BB6A36">
            <w:pPr>
              <w:pStyle w:val="72TabletextTablesTableFigureBoxstyles"/>
            </w:pPr>
            <w:r>
              <w:t>6637</w:t>
            </w:r>
          </w:p>
          <w:p w14:paraId="6E25E0F9" w14:textId="77777777" w:rsidR="003A7339" w:rsidRDefault="003A7339" w:rsidP="00BB6A36">
            <w:pPr>
              <w:pStyle w:val="72TabletextTablesTableFigureBoxstyles"/>
            </w:pPr>
            <w:r>
              <w:t>0</w:t>
            </w:r>
          </w:p>
          <w:p w14:paraId="3E34A07A" w14:textId="77777777" w:rsidR="003A7339" w:rsidRDefault="003A7339" w:rsidP="00BB6A36">
            <w:pPr>
              <w:pStyle w:val="72TabletextTablesTableFigureBoxstyles"/>
            </w:pPr>
            <w:r>
              <w:t>2.3</w:t>
            </w:r>
          </w:p>
          <w:p w14:paraId="03FD3114" w14:textId="77777777" w:rsidR="003A7339" w:rsidRDefault="003A7339" w:rsidP="00BB6A36">
            <w:pPr>
              <w:pStyle w:val="72TabletextTablesTableFigureBoxstyles"/>
            </w:pPr>
            <w:r>
              <w:t>0.2-5.6</w:t>
            </w:r>
          </w:p>
          <w:p w14:paraId="23508E0E" w14:textId="77777777" w:rsidR="003A7339" w:rsidRPr="00EC2D0C" w:rsidRDefault="003A7339" w:rsidP="00BB6A36">
            <w:pPr>
              <w:pStyle w:val="72TabletextTablesTableFigureBoxstyles"/>
            </w:pPr>
            <w:r>
              <w:t>0.0-53.7</w:t>
            </w:r>
          </w:p>
        </w:tc>
        <w:tc>
          <w:tcPr>
            <w:tcW w:w="1174" w:type="dxa"/>
          </w:tcPr>
          <w:p w14:paraId="646674FE" w14:textId="77777777" w:rsidR="003A7339" w:rsidRDefault="003A7339" w:rsidP="00BB6A36">
            <w:pPr>
              <w:pStyle w:val="72TabletextTablesTableFigureBoxstyles"/>
            </w:pPr>
          </w:p>
          <w:p w14:paraId="49A3202B" w14:textId="77777777" w:rsidR="003A7339" w:rsidRDefault="003A7339" w:rsidP="00BB6A36">
            <w:pPr>
              <w:pStyle w:val="72TabletextTablesTableFigureBoxstyles"/>
            </w:pPr>
            <w:r>
              <w:t>8088</w:t>
            </w:r>
          </w:p>
          <w:p w14:paraId="1216010B" w14:textId="77777777" w:rsidR="003A7339" w:rsidRDefault="003A7339" w:rsidP="00BB6A36">
            <w:pPr>
              <w:pStyle w:val="72TabletextTablesTableFigureBoxstyles"/>
            </w:pPr>
            <w:r>
              <w:t>0</w:t>
            </w:r>
          </w:p>
          <w:p w14:paraId="7132BA4A" w14:textId="77777777" w:rsidR="003A7339" w:rsidRDefault="003A7339" w:rsidP="00BB6A36">
            <w:pPr>
              <w:pStyle w:val="72TabletextTablesTableFigureBoxstyles"/>
            </w:pPr>
            <w:r>
              <w:t>2.6</w:t>
            </w:r>
          </w:p>
          <w:p w14:paraId="4221AB09" w14:textId="77777777" w:rsidR="003A7339" w:rsidRDefault="003A7339" w:rsidP="00BB6A36">
            <w:pPr>
              <w:pStyle w:val="72TabletextTablesTableFigureBoxstyles"/>
            </w:pPr>
            <w:r>
              <w:t>1.1-6.1</w:t>
            </w:r>
          </w:p>
          <w:p w14:paraId="20AB3F61" w14:textId="77777777" w:rsidR="003A7339" w:rsidRPr="00EC2D0C" w:rsidRDefault="003A7339" w:rsidP="00BB6A36">
            <w:pPr>
              <w:pStyle w:val="72TabletextTablesTableFigureBoxstyles"/>
            </w:pPr>
            <w:r>
              <w:t>0.0-54.7</w:t>
            </w:r>
          </w:p>
        </w:tc>
        <w:tc>
          <w:tcPr>
            <w:tcW w:w="1174" w:type="dxa"/>
          </w:tcPr>
          <w:p w14:paraId="64AB2E2C" w14:textId="77777777" w:rsidR="003A7339" w:rsidRDefault="003A7339" w:rsidP="00BB6A36">
            <w:pPr>
              <w:pStyle w:val="72TabletextTablesTableFigureBoxstyles"/>
            </w:pPr>
          </w:p>
          <w:p w14:paraId="16174832" w14:textId="77777777" w:rsidR="003A7339" w:rsidRDefault="003A7339" w:rsidP="00BB6A36">
            <w:pPr>
              <w:pStyle w:val="72TabletextTablesTableFigureBoxstyles"/>
            </w:pPr>
            <w:r>
              <w:t>8664</w:t>
            </w:r>
          </w:p>
          <w:p w14:paraId="16396375" w14:textId="77777777" w:rsidR="003A7339" w:rsidRDefault="003A7339" w:rsidP="00BB6A36">
            <w:pPr>
              <w:pStyle w:val="72TabletextTablesTableFigureBoxstyles"/>
            </w:pPr>
            <w:r>
              <w:t>0</w:t>
            </w:r>
          </w:p>
          <w:p w14:paraId="32A9494F" w14:textId="77777777" w:rsidR="003A7339" w:rsidRDefault="003A7339" w:rsidP="00BB6A36">
            <w:pPr>
              <w:pStyle w:val="72TabletextTablesTableFigureBoxstyles"/>
            </w:pPr>
            <w:r>
              <w:t>2.9</w:t>
            </w:r>
          </w:p>
          <w:p w14:paraId="236E3252" w14:textId="77777777" w:rsidR="003A7339" w:rsidRDefault="003A7339" w:rsidP="00BB6A36">
            <w:pPr>
              <w:pStyle w:val="72TabletextTablesTableFigureBoxstyles"/>
            </w:pPr>
            <w:r>
              <w:t>1.7-6.5</w:t>
            </w:r>
          </w:p>
          <w:p w14:paraId="558D265D" w14:textId="77777777" w:rsidR="003A7339" w:rsidRPr="00EC2D0C" w:rsidRDefault="003A7339" w:rsidP="00BB6A36">
            <w:pPr>
              <w:pStyle w:val="72TabletextTablesTableFigureBoxstyles"/>
            </w:pPr>
            <w:r>
              <w:t>0.0-55.4</w:t>
            </w:r>
          </w:p>
        </w:tc>
        <w:tc>
          <w:tcPr>
            <w:tcW w:w="1174" w:type="dxa"/>
          </w:tcPr>
          <w:p w14:paraId="2305AEEE" w14:textId="77777777" w:rsidR="003A7339" w:rsidRDefault="003A7339" w:rsidP="00BB6A36">
            <w:pPr>
              <w:pStyle w:val="72TabletextTablesTableFigureBoxstyles"/>
            </w:pPr>
          </w:p>
          <w:p w14:paraId="2C149E94" w14:textId="77777777" w:rsidR="003A7339" w:rsidRDefault="003A7339" w:rsidP="00BB6A36">
            <w:pPr>
              <w:pStyle w:val="72TabletextTablesTableFigureBoxstyles"/>
            </w:pPr>
            <w:r>
              <w:t>10266</w:t>
            </w:r>
          </w:p>
          <w:p w14:paraId="2E145D7F" w14:textId="77777777" w:rsidR="003A7339" w:rsidRDefault="003A7339" w:rsidP="00BB6A36">
            <w:pPr>
              <w:pStyle w:val="72TabletextTablesTableFigureBoxstyles"/>
            </w:pPr>
            <w:r>
              <w:t>0</w:t>
            </w:r>
          </w:p>
          <w:p w14:paraId="5E53A0C9" w14:textId="77777777" w:rsidR="003A7339" w:rsidRDefault="003A7339" w:rsidP="00BB6A36">
            <w:pPr>
              <w:pStyle w:val="72TabletextTablesTableFigureBoxstyles"/>
            </w:pPr>
            <w:r>
              <w:t>3.5</w:t>
            </w:r>
          </w:p>
          <w:p w14:paraId="494C1C15" w14:textId="77777777" w:rsidR="003A7339" w:rsidRDefault="003A7339" w:rsidP="00BB6A36">
            <w:pPr>
              <w:pStyle w:val="72TabletextTablesTableFigureBoxstyles"/>
            </w:pPr>
            <w:r>
              <w:t>2.1-6.9</w:t>
            </w:r>
          </w:p>
          <w:p w14:paraId="07DE1C09" w14:textId="77777777" w:rsidR="003A7339" w:rsidRPr="00EC2D0C" w:rsidRDefault="003A7339" w:rsidP="00BB6A36">
            <w:pPr>
              <w:pStyle w:val="72TabletextTablesTableFigureBoxstyles"/>
            </w:pPr>
            <w:r>
              <w:t>0.0-56.6</w:t>
            </w:r>
          </w:p>
        </w:tc>
        <w:tc>
          <w:tcPr>
            <w:tcW w:w="1174" w:type="dxa"/>
          </w:tcPr>
          <w:p w14:paraId="6EE646E7" w14:textId="77777777" w:rsidR="003A7339" w:rsidRDefault="003A7339" w:rsidP="00BB6A36">
            <w:pPr>
              <w:pStyle w:val="72TabletextTablesTableFigureBoxstyles"/>
            </w:pPr>
          </w:p>
          <w:p w14:paraId="133B109E" w14:textId="77777777" w:rsidR="003A7339" w:rsidRDefault="003A7339" w:rsidP="00BB6A36">
            <w:pPr>
              <w:pStyle w:val="72TabletextTablesTableFigureBoxstyles"/>
            </w:pPr>
            <w:r>
              <w:t>11214</w:t>
            </w:r>
          </w:p>
          <w:p w14:paraId="5BF94B3F" w14:textId="77777777" w:rsidR="003A7339" w:rsidRDefault="003A7339" w:rsidP="00BB6A36">
            <w:pPr>
              <w:pStyle w:val="72TabletextTablesTableFigureBoxstyles"/>
            </w:pPr>
            <w:r>
              <w:t>0</w:t>
            </w:r>
          </w:p>
          <w:p w14:paraId="05C8A587" w14:textId="77777777" w:rsidR="003A7339" w:rsidRDefault="003A7339" w:rsidP="00BB6A36">
            <w:pPr>
              <w:pStyle w:val="72TabletextTablesTableFigureBoxstyles"/>
            </w:pPr>
            <w:r>
              <w:t>4.2</w:t>
            </w:r>
          </w:p>
          <w:p w14:paraId="7D82E642" w14:textId="77777777" w:rsidR="003A7339" w:rsidRDefault="003A7339" w:rsidP="00BB6A36">
            <w:pPr>
              <w:pStyle w:val="72TabletextTablesTableFigureBoxstyles"/>
            </w:pPr>
            <w:r>
              <w:t>2.1-7.2</w:t>
            </w:r>
          </w:p>
          <w:p w14:paraId="21C8775A" w14:textId="77777777" w:rsidR="003A7339" w:rsidRPr="00EC2D0C" w:rsidRDefault="003A7339" w:rsidP="00BB6A36">
            <w:pPr>
              <w:pStyle w:val="72TabletextTablesTableFigureBoxstyles"/>
            </w:pPr>
            <w:r>
              <w:t>0.0-57.7</w:t>
            </w:r>
          </w:p>
        </w:tc>
        <w:tc>
          <w:tcPr>
            <w:tcW w:w="1174" w:type="dxa"/>
          </w:tcPr>
          <w:p w14:paraId="22977776" w14:textId="77777777" w:rsidR="003A7339" w:rsidRDefault="003A7339" w:rsidP="00BB6A36">
            <w:pPr>
              <w:pStyle w:val="72TabletextTablesTableFigureBoxstyles"/>
            </w:pPr>
          </w:p>
          <w:p w14:paraId="27CEB373" w14:textId="77777777" w:rsidR="003A7339" w:rsidRDefault="003A7339" w:rsidP="00BB6A36">
            <w:pPr>
              <w:pStyle w:val="72TabletextTablesTableFigureBoxstyles"/>
            </w:pPr>
            <w:r>
              <w:t>13124</w:t>
            </w:r>
          </w:p>
          <w:p w14:paraId="3FC7047D" w14:textId="77777777" w:rsidR="003A7339" w:rsidRDefault="003A7339" w:rsidP="00BB6A36">
            <w:pPr>
              <w:pStyle w:val="72TabletextTablesTableFigureBoxstyles"/>
            </w:pPr>
            <w:r>
              <w:t>0</w:t>
            </w:r>
          </w:p>
          <w:p w14:paraId="510414B6" w14:textId="77777777" w:rsidR="003A7339" w:rsidRDefault="003A7339" w:rsidP="00BB6A36">
            <w:pPr>
              <w:pStyle w:val="72TabletextTablesTableFigureBoxstyles"/>
            </w:pPr>
            <w:r>
              <w:t>4.9</w:t>
            </w:r>
          </w:p>
          <w:p w14:paraId="249B7A23" w14:textId="77777777" w:rsidR="003A7339" w:rsidRDefault="003A7339" w:rsidP="00BB6A36">
            <w:pPr>
              <w:pStyle w:val="72TabletextTablesTableFigureBoxstyles"/>
            </w:pPr>
            <w:r>
              <w:t>2.2-7.7</w:t>
            </w:r>
          </w:p>
          <w:p w14:paraId="7BA95964" w14:textId="77777777" w:rsidR="003A7339" w:rsidRPr="00EC2D0C" w:rsidRDefault="003A7339" w:rsidP="00BB6A36">
            <w:pPr>
              <w:pStyle w:val="72TabletextTablesTableFigureBoxstyles"/>
            </w:pPr>
            <w:r>
              <w:t>0.0-55.2</w:t>
            </w:r>
          </w:p>
        </w:tc>
        <w:tc>
          <w:tcPr>
            <w:tcW w:w="1174" w:type="dxa"/>
          </w:tcPr>
          <w:p w14:paraId="2AD758E0" w14:textId="77777777" w:rsidR="003A7339" w:rsidRDefault="003A7339" w:rsidP="00BB6A36">
            <w:pPr>
              <w:pStyle w:val="72TabletextTablesTableFigureBoxstyles"/>
            </w:pPr>
          </w:p>
          <w:p w14:paraId="2279537B" w14:textId="77777777" w:rsidR="003A7339" w:rsidRDefault="003A7339" w:rsidP="00BB6A36">
            <w:pPr>
              <w:pStyle w:val="72TabletextTablesTableFigureBoxstyles"/>
            </w:pPr>
            <w:r>
              <w:t>13518</w:t>
            </w:r>
          </w:p>
          <w:p w14:paraId="238461D0" w14:textId="77777777" w:rsidR="003A7339" w:rsidRDefault="003A7339" w:rsidP="00BB6A36">
            <w:pPr>
              <w:pStyle w:val="72TabletextTablesTableFigureBoxstyles"/>
            </w:pPr>
            <w:r>
              <w:t>0</w:t>
            </w:r>
          </w:p>
          <w:p w14:paraId="28A93105" w14:textId="77777777" w:rsidR="003A7339" w:rsidRDefault="003A7339" w:rsidP="00BB6A36">
            <w:pPr>
              <w:pStyle w:val="72TabletextTablesTableFigureBoxstyles"/>
            </w:pPr>
            <w:r>
              <w:t>5.5</w:t>
            </w:r>
          </w:p>
          <w:p w14:paraId="7DCA5917" w14:textId="77777777" w:rsidR="003A7339" w:rsidRDefault="003A7339" w:rsidP="00BB6A36">
            <w:pPr>
              <w:pStyle w:val="72TabletextTablesTableFigureBoxstyles"/>
            </w:pPr>
            <w:r>
              <w:t>2.6-8.2</w:t>
            </w:r>
          </w:p>
          <w:p w14:paraId="56C8C41C" w14:textId="77777777" w:rsidR="003A7339" w:rsidRPr="00EC2D0C" w:rsidRDefault="003A7339" w:rsidP="00BB6A36">
            <w:pPr>
              <w:pStyle w:val="72TabletextTablesTableFigureBoxstyles"/>
            </w:pPr>
            <w:r>
              <w:t>0.0-59.3</w:t>
            </w:r>
          </w:p>
        </w:tc>
        <w:tc>
          <w:tcPr>
            <w:tcW w:w="1174" w:type="dxa"/>
          </w:tcPr>
          <w:p w14:paraId="6F1850A4" w14:textId="77777777" w:rsidR="003A7339" w:rsidRDefault="003A7339" w:rsidP="00BB6A36">
            <w:pPr>
              <w:pStyle w:val="72TabletextTablesTableFigureBoxstyles"/>
            </w:pPr>
          </w:p>
          <w:p w14:paraId="12DAA80E" w14:textId="77777777" w:rsidR="003A7339" w:rsidRDefault="003A7339" w:rsidP="00BB6A36">
            <w:pPr>
              <w:pStyle w:val="72TabletextTablesTableFigureBoxstyles"/>
            </w:pPr>
            <w:r>
              <w:t>15115</w:t>
            </w:r>
          </w:p>
          <w:p w14:paraId="696DD9F4" w14:textId="77777777" w:rsidR="003A7339" w:rsidRDefault="003A7339" w:rsidP="00BB6A36">
            <w:pPr>
              <w:pStyle w:val="72TabletextTablesTableFigureBoxstyles"/>
            </w:pPr>
            <w:r>
              <w:t>0</w:t>
            </w:r>
          </w:p>
          <w:p w14:paraId="364F60AC" w14:textId="77777777" w:rsidR="003A7339" w:rsidRDefault="003A7339" w:rsidP="00BB6A36">
            <w:pPr>
              <w:pStyle w:val="72TabletextTablesTableFigureBoxstyles"/>
            </w:pPr>
            <w:r>
              <w:t>6.1</w:t>
            </w:r>
          </w:p>
          <w:p w14:paraId="1E3C8A11" w14:textId="77777777" w:rsidR="003A7339" w:rsidRDefault="003A7339" w:rsidP="00BB6A36">
            <w:pPr>
              <w:pStyle w:val="72TabletextTablesTableFigureBoxstyles"/>
            </w:pPr>
            <w:r>
              <w:t>3.1-8.9</w:t>
            </w:r>
          </w:p>
          <w:p w14:paraId="13897104" w14:textId="77777777" w:rsidR="003A7339" w:rsidRPr="00EC2D0C" w:rsidRDefault="003A7339" w:rsidP="00BB6A36">
            <w:pPr>
              <w:pStyle w:val="72TabletextTablesTableFigureBoxstyles"/>
            </w:pPr>
            <w:r>
              <w:t>0.0-60.4</w:t>
            </w:r>
          </w:p>
        </w:tc>
        <w:tc>
          <w:tcPr>
            <w:tcW w:w="1174" w:type="dxa"/>
          </w:tcPr>
          <w:p w14:paraId="1AC15AD5" w14:textId="77777777" w:rsidR="003A7339" w:rsidRDefault="003A7339" w:rsidP="00BB6A36">
            <w:pPr>
              <w:pStyle w:val="72TabletextTablesTableFigureBoxstyles"/>
            </w:pPr>
          </w:p>
          <w:p w14:paraId="06C64F96" w14:textId="77777777" w:rsidR="003A7339" w:rsidRDefault="003A7339" w:rsidP="00BB6A36">
            <w:pPr>
              <w:pStyle w:val="72TabletextTablesTableFigureBoxstyles"/>
            </w:pPr>
            <w:r>
              <w:t>15552</w:t>
            </w:r>
          </w:p>
          <w:p w14:paraId="00E7D56F" w14:textId="77777777" w:rsidR="003A7339" w:rsidRDefault="003A7339" w:rsidP="00BB6A36">
            <w:pPr>
              <w:pStyle w:val="72TabletextTablesTableFigureBoxstyles"/>
            </w:pPr>
            <w:r>
              <w:t>0</w:t>
            </w:r>
          </w:p>
          <w:p w14:paraId="58F3AFAE" w14:textId="77777777" w:rsidR="003A7339" w:rsidRDefault="003A7339" w:rsidP="00BB6A36">
            <w:pPr>
              <w:pStyle w:val="72TabletextTablesTableFigureBoxstyles"/>
            </w:pPr>
            <w:r>
              <w:t>6.4</w:t>
            </w:r>
          </w:p>
          <w:p w14:paraId="17A7946F" w14:textId="77777777" w:rsidR="003A7339" w:rsidRDefault="003A7339" w:rsidP="00BB6A36">
            <w:pPr>
              <w:pStyle w:val="72TabletextTablesTableFigureBoxstyles"/>
            </w:pPr>
            <w:r>
              <w:t>3.3-9.4</w:t>
            </w:r>
          </w:p>
          <w:p w14:paraId="12F62CAF" w14:textId="77777777" w:rsidR="003A7339" w:rsidRPr="00EC2D0C" w:rsidRDefault="003A7339" w:rsidP="00BB6A36">
            <w:pPr>
              <w:pStyle w:val="72TabletextTablesTableFigureBoxstyles"/>
            </w:pPr>
            <w:r>
              <w:t>0.0-61.6</w:t>
            </w:r>
          </w:p>
        </w:tc>
        <w:tc>
          <w:tcPr>
            <w:tcW w:w="1174" w:type="dxa"/>
          </w:tcPr>
          <w:p w14:paraId="091CFE8F" w14:textId="77777777" w:rsidR="003A7339" w:rsidRDefault="003A7339" w:rsidP="00BB6A36">
            <w:pPr>
              <w:pStyle w:val="72TabletextTablesTableFigureBoxstyles"/>
            </w:pPr>
          </w:p>
          <w:p w14:paraId="385E6447" w14:textId="77777777" w:rsidR="003A7339" w:rsidRDefault="003A7339" w:rsidP="00BB6A36">
            <w:pPr>
              <w:pStyle w:val="72TabletextTablesTableFigureBoxstyles"/>
            </w:pPr>
            <w:r>
              <w:t>15054</w:t>
            </w:r>
          </w:p>
          <w:p w14:paraId="1839D7B4" w14:textId="77777777" w:rsidR="003A7339" w:rsidRDefault="003A7339" w:rsidP="00BB6A36">
            <w:pPr>
              <w:pStyle w:val="72TabletextTablesTableFigureBoxstyles"/>
            </w:pPr>
            <w:r>
              <w:t>0</w:t>
            </w:r>
          </w:p>
          <w:p w14:paraId="7E14DB0B" w14:textId="77777777" w:rsidR="003A7339" w:rsidRDefault="003A7339" w:rsidP="00BB6A36">
            <w:pPr>
              <w:pStyle w:val="72TabletextTablesTableFigureBoxstyles"/>
            </w:pPr>
            <w:r>
              <w:t>6.7</w:t>
            </w:r>
          </w:p>
          <w:p w14:paraId="01244038" w14:textId="77777777" w:rsidR="003A7339" w:rsidRDefault="003A7339" w:rsidP="00BB6A36">
            <w:pPr>
              <w:pStyle w:val="72TabletextTablesTableFigureBoxstyles"/>
            </w:pPr>
            <w:r>
              <w:t>3.5-9.9</w:t>
            </w:r>
          </w:p>
          <w:p w14:paraId="66C04456" w14:textId="77777777" w:rsidR="003A7339" w:rsidRPr="00EC2D0C" w:rsidRDefault="003A7339" w:rsidP="00BB6A36">
            <w:pPr>
              <w:pStyle w:val="72TabletextTablesTableFigureBoxstyles"/>
            </w:pPr>
            <w:r>
              <w:t>0.0-62.6</w:t>
            </w:r>
          </w:p>
        </w:tc>
        <w:tc>
          <w:tcPr>
            <w:tcW w:w="1199" w:type="dxa"/>
          </w:tcPr>
          <w:p w14:paraId="790A8695" w14:textId="77777777" w:rsidR="003A7339" w:rsidRDefault="003A7339" w:rsidP="00BB6A36">
            <w:pPr>
              <w:pStyle w:val="72TabletextTablesTableFigureBoxstyles"/>
            </w:pPr>
          </w:p>
          <w:p w14:paraId="23DA0AA6" w14:textId="77777777" w:rsidR="003A7339" w:rsidRDefault="003A7339" w:rsidP="00BB6A36">
            <w:pPr>
              <w:pStyle w:val="72TabletextTablesTableFigureBoxstyles"/>
            </w:pPr>
            <w:r>
              <w:t>14864</w:t>
            </w:r>
          </w:p>
          <w:p w14:paraId="7ED75A58" w14:textId="77777777" w:rsidR="003A7339" w:rsidRDefault="003A7339" w:rsidP="00BB6A36">
            <w:pPr>
              <w:pStyle w:val="72TabletextTablesTableFigureBoxstyles"/>
            </w:pPr>
            <w:r>
              <w:t>0</w:t>
            </w:r>
          </w:p>
          <w:p w14:paraId="26B1CC38" w14:textId="77777777" w:rsidR="003A7339" w:rsidRDefault="003A7339" w:rsidP="00BB6A36">
            <w:pPr>
              <w:pStyle w:val="72TabletextTablesTableFigureBoxstyles"/>
            </w:pPr>
            <w:r>
              <w:t>7.0</w:t>
            </w:r>
          </w:p>
          <w:p w14:paraId="0DF449B4" w14:textId="77777777" w:rsidR="003A7339" w:rsidRDefault="003A7339" w:rsidP="00BB6A36">
            <w:pPr>
              <w:pStyle w:val="72TabletextTablesTableFigureBoxstyles"/>
            </w:pPr>
            <w:r>
              <w:t>3.1-10.5</w:t>
            </w:r>
          </w:p>
          <w:p w14:paraId="6FBC2B32" w14:textId="77777777" w:rsidR="003A7339" w:rsidRPr="00EC2D0C" w:rsidRDefault="003A7339" w:rsidP="00BB6A36">
            <w:pPr>
              <w:pStyle w:val="72TabletextTablesTableFigureBoxstyles"/>
            </w:pPr>
            <w:r>
              <w:t>0.0-63.7</w:t>
            </w:r>
          </w:p>
        </w:tc>
      </w:tr>
      <w:tr w:rsidR="003A7339" w14:paraId="3BD55E57" w14:textId="77777777" w:rsidTr="00BB6A36">
        <w:trPr>
          <w:trHeight w:val="1418"/>
        </w:trPr>
        <w:tc>
          <w:tcPr>
            <w:tcW w:w="2127" w:type="dxa"/>
          </w:tcPr>
          <w:p w14:paraId="358FC9FC" w14:textId="77777777" w:rsidR="003A7339" w:rsidRPr="002A73DB" w:rsidRDefault="003A7339" w:rsidP="00BB6A36">
            <w:pPr>
              <w:pStyle w:val="72TabletextTablesTableFigureBoxstyles"/>
              <w:rPr>
                <w:b/>
              </w:rPr>
            </w:pPr>
            <w:r w:rsidRPr="002A73DB">
              <w:rPr>
                <w:b/>
              </w:rPr>
              <w:t>HbA1c (mmol/mol)</w:t>
            </w:r>
          </w:p>
          <w:p w14:paraId="6844A2C2" w14:textId="77777777" w:rsidR="003A7339" w:rsidRPr="00A253AA" w:rsidRDefault="003A7339" w:rsidP="00BB6A36">
            <w:pPr>
              <w:pStyle w:val="72TabletextTablesTableFigureBoxstyles"/>
            </w:pPr>
            <w:r w:rsidRPr="00A253AA">
              <w:t xml:space="preserve">Observed, </w:t>
            </w:r>
            <w:r w:rsidRPr="00A253AA">
              <w:rPr>
                <w:i/>
              </w:rPr>
              <w:t>n</w:t>
            </w:r>
          </w:p>
          <w:p w14:paraId="2C24E0FE" w14:textId="77777777" w:rsidR="003A7339" w:rsidRPr="00A253AA" w:rsidRDefault="003A7339" w:rsidP="00BB6A36">
            <w:pPr>
              <w:pStyle w:val="72TabletextTablesTableFigureBoxstyles"/>
            </w:pPr>
            <w:r w:rsidRPr="00A253AA">
              <w:t xml:space="preserve">Unknown, </w:t>
            </w:r>
            <w:r w:rsidRPr="00A253AA">
              <w:rPr>
                <w:i/>
              </w:rPr>
              <w:t>n</w:t>
            </w:r>
          </w:p>
          <w:p w14:paraId="1DD8350F" w14:textId="77777777" w:rsidR="003A7339" w:rsidRPr="00A253AA" w:rsidRDefault="003A7339" w:rsidP="00BB6A36">
            <w:pPr>
              <w:pStyle w:val="72TabletextTablesTableFigureBoxstyles"/>
            </w:pPr>
            <w:r w:rsidRPr="00A253AA">
              <w:t>Median</w:t>
            </w:r>
          </w:p>
          <w:p w14:paraId="0A78508D" w14:textId="77777777" w:rsidR="003A7339" w:rsidRPr="00A253AA" w:rsidRDefault="003A7339" w:rsidP="00BB6A36">
            <w:pPr>
              <w:pStyle w:val="72TabletextTablesTableFigureBoxstyles"/>
            </w:pPr>
            <w:r w:rsidRPr="00A253AA">
              <w:t>IQR</w:t>
            </w:r>
          </w:p>
          <w:p w14:paraId="44B6EB5E" w14:textId="77777777" w:rsidR="003A7339" w:rsidRPr="00A253AA" w:rsidRDefault="003A7339" w:rsidP="00BB6A36">
            <w:pPr>
              <w:pStyle w:val="72TabletextTablesTableFigureBoxstyles"/>
            </w:pPr>
            <w:r w:rsidRPr="00A253AA">
              <w:t>Range</w:t>
            </w:r>
          </w:p>
        </w:tc>
        <w:tc>
          <w:tcPr>
            <w:tcW w:w="1129" w:type="dxa"/>
          </w:tcPr>
          <w:p w14:paraId="38704D31" w14:textId="77777777" w:rsidR="003A7339" w:rsidRDefault="003A7339" w:rsidP="00BB6A36">
            <w:pPr>
              <w:pStyle w:val="72TabletextTablesTableFigureBoxstyles"/>
            </w:pPr>
          </w:p>
          <w:p w14:paraId="474E14B0" w14:textId="77777777" w:rsidR="003A7339" w:rsidRDefault="003A7339" w:rsidP="00BB6A36">
            <w:pPr>
              <w:pStyle w:val="72TabletextTablesTableFigureBoxstyles"/>
            </w:pPr>
            <w:r>
              <w:t>0</w:t>
            </w:r>
          </w:p>
          <w:p w14:paraId="197C6D25" w14:textId="77777777" w:rsidR="003A7339" w:rsidRDefault="003A7339" w:rsidP="00BB6A36">
            <w:pPr>
              <w:pStyle w:val="72TabletextTablesTableFigureBoxstyles"/>
            </w:pPr>
            <w:r>
              <w:t>6637</w:t>
            </w:r>
          </w:p>
          <w:p w14:paraId="5573E9AD" w14:textId="77777777" w:rsidR="003A7339" w:rsidRDefault="003A7339" w:rsidP="00BB6A36">
            <w:pPr>
              <w:pStyle w:val="72TabletextTablesTableFigureBoxstyles"/>
            </w:pPr>
            <w:r>
              <w:t>-</w:t>
            </w:r>
          </w:p>
          <w:p w14:paraId="5AD86564" w14:textId="77777777" w:rsidR="003A7339" w:rsidRDefault="003A7339" w:rsidP="00BB6A36">
            <w:pPr>
              <w:pStyle w:val="72TabletextTablesTableFigureBoxstyles"/>
            </w:pPr>
            <w:r>
              <w:t>-</w:t>
            </w:r>
          </w:p>
          <w:p w14:paraId="3AB69B79" w14:textId="77777777" w:rsidR="003A7339" w:rsidRDefault="003A7339" w:rsidP="00BB6A36">
            <w:pPr>
              <w:pStyle w:val="72TabletextTablesTableFigureBoxstyles"/>
            </w:pPr>
            <w:r>
              <w:t>-</w:t>
            </w:r>
          </w:p>
        </w:tc>
        <w:tc>
          <w:tcPr>
            <w:tcW w:w="1174" w:type="dxa"/>
          </w:tcPr>
          <w:p w14:paraId="0A774B40" w14:textId="77777777" w:rsidR="003A7339" w:rsidRDefault="003A7339" w:rsidP="00BB6A36">
            <w:pPr>
              <w:pStyle w:val="72TabletextTablesTableFigureBoxstyles"/>
            </w:pPr>
          </w:p>
          <w:p w14:paraId="1D8E8502" w14:textId="77777777" w:rsidR="003A7339" w:rsidRDefault="003A7339" w:rsidP="00BB6A36">
            <w:pPr>
              <w:pStyle w:val="72TabletextTablesTableFigureBoxstyles"/>
            </w:pPr>
            <w:r>
              <w:t>0</w:t>
            </w:r>
          </w:p>
          <w:p w14:paraId="7F915E63" w14:textId="77777777" w:rsidR="003A7339" w:rsidRDefault="003A7339" w:rsidP="00BB6A36">
            <w:pPr>
              <w:pStyle w:val="72TabletextTablesTableFigureBoxstyles"/>
            </w:pPr>
            <w:r>
              <w:t>8088</w:t>
            </w:r>
          </w:p>
          <w:p w14:paraId="06DEF2CE" w14:textId="77777777" w:rsidR="003A7339" w:rsidRDefault="003A7339" w:rsidP="00BB6A36">
            <w:pPr>
              <w:pStyle w:val="72TabletextTablesTableFigureBoxstyles"/>
            </w:pPr>
            <w:r>
              <w:t>-</w:t>
            </w:r>
          </w:p>
          <w:p w14:paraId="32157F9C" w14:textId="77777777" w:rsidR="003A7339" w:rsidRDefault="003A7339" w:rsidP="00BB6A36">
            <w:pPr>
              <w:pStyle w:val="72TabletextTablesTableFigureBoxstyles"/>
            </w:pPr>
            <w:r>
              <w:t>-</w:t>
            </w:r>
          </w:p>
          <w:p w14:paraId="7DCD550A" w14:textId="77777777" w:rsidR="003A7339" w:rsidRDefault="003A7339" w:rsidP="00BB6A36">
            <w:pPr>
              <w:pStyle w:val="72TabletextTablesTableFigureBoxstyles"/>
            </w:pPr>
            <w:r>
              <w:t>-</w:t>
            </w:r>
          </w:p>
        </w:tc>
        <w:tc>
          <w:tcPr>
            <w:tcW w:w="1174" w:type="dxa"/>
          </w:tcPr>
          <w:p w14:paraId="49446AE0" w14:textId="77777777" w:rsidR="003A7339" w:rsidRDefault="003A7339" w:rsidP="00BB6A36">
            <w:pPr>
              <w:pStyle w:val="72TabletextTablesTableFigureBoxstyles"/>
            </w:pPr>
          </w:p>
          <w:p w14:paraId="60C4F228" w14:textId="77777777" w:rsidR="003A7339" w:rsidRDefault="003A7339" w:rsidP="00BB6A36">
            <w:pPr>
              <w:pStyle w:val="72TabletextTablesTableFigureBoxstyles"/>
            </w:pPr>
            <w:r>
              <w:t>123</w:t>
            </w:r>
          </w:p>
          <w:p w14:paraId="7E8AE01D" w14:textId="77777777" w:rsidR="003A7339" w:rsidRDefault="003A7339" w:rsidP="00BB6A36">
            <w:pPr>
              <w:pStyle w:val="72TabletextTablesTableFigureBoxstyles"/>
            </w:pPr>
            <w:r>
              <w:t>8541</w:t>
            </w:r>
          </w:p>
          <w:p w14:paraId="30C4B4D8" w14:textId="77777777" w:rsidR="003A7339" w:rsidRDefault="003A7339" w:rsidP="00BB6A36">
            <w:pPr>
              <w:pStyle w:val="72TabletextTablesTableFigureBoxstyles"/>
            </w:pPr>
            <w:r>
              <w:t>50</w:t>
            </w:r>
          </w:p>
          <w:p w14:paraId="055A8323" w14:textId="77777777" w:rsidR="003A7339" w:rsidRDefault="003A7339" w:rsidP="00BB6A36">
            <w:pPr>
              <w:pStyle w:val="72TabletextTablesTableFigureBoxstyles"/>
            </w:pPr>
            <w:r>
              <w:t>43-60</w:t>
            </w:r>
          </w:p>
          <w:p w14:paraId="7C657FD2" w14:textId="77777777" w:rsidR="003A7339" w:rsidRDefault="003A7339" w:rsidP="00BB6A36">
            <w:pPr>
              <w:pStyle w:val="72TabletextTablesTableFigureBoxstyles"/>
            </w:pPr>
            <w:r>
              <w:t>33-117</w:t>
            </w:r>
          </w:p>
        </w:tc>
        <w:tc>
          <w:tcPr>
            <w:tcW w:w="1174" w:type="dxa"/>
          </w:tcPr>
          <w:p w14:paraId="5CE59EA3" w14:textId="77777777" w:rsidR="003A7339" w:rsidRDefault="003A7339" w:rsidP="00BB6A36">
            <w:pPr>
              <w:pStyle w:val="72TabletextTablesTableFigureBoxstyles"/>
            </w:pPr>
          </w:p>
          <w:p w14:paraId="7003BD16" w14:textId="77777777" w:rsidR="003A7339" w:rsidRDefault="003A7339" w:rsidP="00BB6A36">
            <w:pPr>
              <w:pStyle w:val="72TabletextTablesTableFigureBoxstyles"/>
            </w:pPr>
            <w:r>
              <w:t>6216</w:t>
            </w:r>
          </w:p>
          <w:p w14:paraId="5A79E815" w14:textId="77777777" w:rsidR="003A7339" w:rsidRDefault="003A7339" w:rsidP="00BB6A36">
            <w:pPr>
              <w:pStyle w:val="72TabletextTablesTableFigureBoxstyles"/>
            </w:pPr>
            <w:r>
              <w:t>4050</w:t>
            </w:r>
          </w:p>
          <w:p w14:paraId="11C94779" w14:textId="77777777" w:rsidR="003A7339" w:rsidRDefault="003A7339" w:rsidP="00BB6A36">
            <w:pPr>
              <w:pStyle w:val="72TabletextTablesTableFigureBoxstyles"/>
            </w:pPr>
            <w:r>
              <w:t>50</w:t>
            </w:r>
          </w:p>
          <w:p w14:paraId="71C79843" w14:textId="77777777" w:rsidR="003A7339" w:rsidRDefault="003A7339" w:rsidP="00BB6A36">
            <w:pPr>
              <w:pStyle w:val="72TabletextTablesTableFigureBoxstyles"/>
            </w:pPr>
            <w:r>
              <w:t>44-60</w:t>
            </w:r>
          </w:p>
          <w:p w14:paraId="11294219" w14:textId="77777777" w:rsidR="003A7339" w:rsidRDefault="003A7339" w:rsidP="00BB6A36">
            <w:pPr>
              <w:pStyle w:val="72TabletextTablesTableFigureBoxstyles"/>
            </w:pPr>
            <w:r>
              <w:t>23-157</w:t>
            </w:r>
          </w:p>
        </w:tc>
        <w:tc>
          <w:tcPr>
            <w:tcW w:w="1174" w:type="dxa"/>
          </w:tcPr>
          <w:p w14:paraId="76D96104" w14:textId="77777777" w:rsidR="003A7339" w:rsidRDefault="003A7339" w:rsidP="00BB6A36">
            <w:pPr>
              <w:pStyle w:val="72TabletextTablesTableFigureBoxstyles"/>
            </w:pPr>
          </w:p>
          <w:p w14:paraId="0C6BCF8A" w14:textId="77777777" w:rsidR="003A7339" w:rsidRDefault="003A7339" w:rsidP="00BB6A36">
            <w:pPr>
              <w:pStyle w:val="72TabletextTablesTableFigureBoxstyles"/>
            </w:pPr>
            <w:r>
              <w:t>8495</w:t>
            </w:r>
          </w:p>
          <w:p w14:paraId="1F05A8FE" w14:textId="77777777" w:rsidR="003A7339" w:rsidRDefault="003A7339" w:rsidP="00BB6A36">
            <w:pPr>
              <w:pStyle w:val="72TabletextTablesTableFigureBoxstyles"/>
            </w:pPr>
            <w:r>
              <w:t>2719</w:t>
            </w:r>
          </w:p>
          <w:p w14:paraId="3730D32B" w14:textId="77777777" w:rsidR="003A7339" w:rsidRDefault="003A7339" w:rsidP="00BB6A36">
            <w:pPr>
              <w:pStyle w:val="72TabletextTablesTableFigureBoxstyles"/>
            </w:pPr>
            <w:r>
              <w:t>51</w:t>
            </w:r>
          </w:p>
          <w:p w14:paraId="6721E99E" w14:textId="77777777" w:rsidR="003A7339" w:rsidRDefault="003A7339" w:rsidP="00BB6A36">
            <w:pPr>
              <w:pStyle w:val="72TabletextTablesTableFigureBoxstyles"/>
            </w:pPr>
            <w:r>
              <w:t>45-61</w:t>
            </w:r>
          </w:p>
          <w:p w14:paraId="1B0C39CD" w14:textId="77777777" w:rsidR="003A7339" w:rsidRDefault="003A7339" w:rsidP="00BB6A36">
            <w:pPr>
              <w:pStyle w:val="72TabletextTablesTableFigureBoxstyles"/>
            </w:pPr>
            <w:r>
              <w:t>21-160</w:t>
            </w:r>
          </w:p>
        </w:tc>
        <w:tc>
          <w:tcPr>
            <w:tcW w:w="1174" w:type="dxa"/>
          </w:tcPr>
          <w:p w14:paraId="3F123A6D" w14:textId="77777777" w:rsidR="003A7339" w:rsidRDefault="003A7339" w:rsidP="00BB6A36">
            <w:pPr>
              <w:pStyle w:val="72TabletextTablesTableFigureBoxstyles"/>
            </w:pPr>
          </w:p>
          <w:p w14:paraId="39582FFB" w14:textId="77777777" w:rsidR="003A7339" w:rsidRDefault="003A7339" w:rsidP="00BB6A36">
            <w:pPr>
              <w:pStyle w:val="72TabletextTablesTableFigureBoxstyles"/>
            </w:pPr>
            <w:r>
              <w:t>11188</w:t>
            </w:r>
          </w:p>
          <w:p w14:paraId="0735757F" w14:textId="77777777" w:rsidR="003A7339" w:rsidRDefault="003A7339" w:rsidP="00BB6A36">
            <w:pPr>
              <w:pStyle w:val="72TabletextTablesTableFigureBoxstyles"/>
            </w:pPr>
            <w:r>
              <w:t>1936</w:t>
            </w:r>
          </w:p>
          <w:p w14:paraId="28E93D4A" w14:textId="77777777" w:rsidR="003A7339" w:rsidRDefault="003A7339" w:rsidP="00BB6A36">
            <w:pPr>
              <w:pStyle w:val="72TabletextTablesTableFigureBoxstyles"/>
            </w:pPr>
            <w:r>
              <w:t>51</w:t>
            </w:r>
          </w:p>
          <w:p w14:paraId="16E1038C" w14:textId="77777777" w:rsidR="003A7339" w:rsidRDefault="003A7339" w:rsidP="00BB6A36">
            <w:pPr>
              <w:pStyle w:val="72TabletextTablesTableFigureBoxstyles"/>
            </w:pPr>
            <w:r>
              <w:t>45-61</w:t>
            </w:r>
          </w:p>
          <w:p w14:paraId="5151C629" w14:textId="77777777" w:rsidR="003A7339" w:rsidRDefault="003A7339" w:rsidP="00BB6A36">
            <w:pPr>
              <w:pStyle w:val="72TabletextTablesTableFigureBoxstyles"/>
            </w:pPr>
            <w:r>
              <w:t>24-172</w:t>
            </w:r>
          </w:p>
        </w:tc>
        <w:tc>
          <w:tcPr>
            <w:tcW w:w="1174" w:type="dxa"/>
          </w:tcPr>
          <w:p w14:paraId="492BE47E" w14:textId="77777777" w:rsidR="003A7339" w:rsidRDefault="003A7339" w:rsidP="00BB6A36">
            <w:pPr>
              <w:pStyle w:val="72TabletextTablesTableFigureBoxstyles"/>
            </w:pPr>
          </w:p>
          <w:p w14:paraId="33E98832" w14:textId="77777777" w:rsidR="003A7339" w:rsidRDefault="003A7339" w:rsidP="00BB6A36">
            <w:pPr>
              <w:pStyle w:val="72TabletextTablesTableFigureBoxstyles"/>
            </w:pPr>
            <w:r>
              <w:t>11972</w:t>
            </w:r>
          </w:p>
          <w:p w14:paraId="211AB883" w14:textId="77777777" w:rsidR="003A7339" w:rsidRDefault="003A7339" w:rsidP="00BB6A36">
            <w:pPr>
              <w:pStyle w:val="72TabletextTablesTableFigureBoxstyles"/>
            </w:pPr>
            <w:r>
              <w:t>1546</w:t>
            </w:r>
          </w:p>
          <w:p w14:paraId="192544F8" w14:textId="77777777" w:rsidR="003A7339" w:rsidRDefault="003A7339" w:rsidP="00BB6A36">
            <w:pPr>
              <w:pStyle w:val="72TabletextTablesTableFigureBoxstyles"/>
            </w:pPr>
            <w:r>
              <w:t>52</w:t>
            </w:r>
          </w:p>
          <w:p w14:paraId="45D3AD98" w14:textId="77777777" w:rsidR="003A7339" w:rsidRDefault="003A7339" w:rsidP="00BB6A36">
            <w:pPr>
              <w:pStyle w:val="72TabletextTablesTableFigureBoxstyles"/>
            </w:pPr>
            <w:r>
              <w:t>45-62</w:t>
            </w:r>
          </w:p>
          <w:p w14:paraId="64B76F57" w14:textId="77777777" w:rsidR="003A7339" w:rsidRDefault="003A7339" w:rsidP="00BB6A36">
            <w:pPr>
              <w:pStyle w:val="72TabletextTablesTableFigureBoxstyles"/>
            </w:pPr>
            <w:r>
              <w:t>22-168</w:t>
            </w:r>
          </w:p>
        </w:tc>
        <w:tc>
          <w:tcPr>
            <w:tcW w:w="1174" w:type="dxa"/>
          </w:tcPr>
          <w:p w14:paraId="6C37559D" w14:textId="77777777" w:rsidR="003A7339" w:rsidRDefault="003A7339" w:rsidP="00BB6A36">
            <w:pPr>
              <w:pStyle w:val="72TabletextTablesTableFigureBoxstyles"/>
            </w:pPr>
          </w:p>
          <w:p w14:paraId="21DC4F4A" w14:textId="77777777" w:rsidR="003A7339" w:rsidRDefault="003A7339" w:rsidP="00BB6A36">
            <w:pPr>
              <w:pStyle w:val="72TabletextTablesTableFigureBoxstyles"/>
            </w:pPr>
            <w:r>
              <w:t>13869</w:t>
            </w:r>
          </w:p>
          <w:p w14:paraId="1BDA890D" w14:textId="77777777" w:rsidR="003A7339" w:rsidRDefault="003A7339" w:rsidP="00BB6A36">
            <w:pPr>
              <w:pStyle w:val="72TabletextTablesTableFigureBoxstyles"/>
            </w:pPr>
            <w:r>
              <w:t>1246</w:t>
            </w:r>
          </w:p>
          <w:p w14:paraId="29C86FEC" w14:textId="77777777" w:rsidR="003A7339" w:rsidRDefault="003A7339" w:rsidP="00BB6A36">
            <w:pPr>
              <w:pStyle w:val="72TabletextTablesTableFigureBoxstyles"/>
            </w:pPr>
            <w:r>
              <w:t>51</w:t>
            </w:r>
          </w:p>
          <w:p w14:paraId="097A6D0E" w14:textId="77777777" w:rsidR="003A7339" w:rsidRDefault="003A7339" w:rsidP="00BB6A36">
            <w:pPr>
              <w:pStyle w:val="72TabletextTablesTableFigureBoxstyles"/>
            </w:pPr>
            <w:r>
              <w:t>44-61</w:t>
            </w:r>
          </w:p>
          <w:p w14:paraId="38B66E08" w14:textId="77777777" w:rsidR="003A7339" w:rsidRDefault="003A7339" w:rsidP="00BB6A36">
            <w:pPr>
              <w:pStyle w:val="72TabletextTablesTableFigureBoxstyles"/>
            </w:pPr>
            <w:r>
              <w:t>22-166</w:t>
            </w:r>
          </w:p>
        </w:tc>
        <w:tc>
          <w:tcPr>
            <w:tcW w:w="1174" w:type="dxa"/>
          </w:tcPr>
          <w:p w14:paraId="49A7E85F" w14:textId="77777777" w:rsidR="003A7339" w:rsidRDefault="003A7339" w:rsidP="00BB6A36">
            <w:pPr>
              <w:pStyle w:val="72TabletextTablesTableFigureBoxstyles"/>
            </w:pPr>
          </w:p>
          <w:p w14:paraId="498A5895" w14:textId="77777777" w:rsidR="003A7339" w:rsidRDefault="003A7339" w:rsidP="00BB6A36">
            <w:pPr>
              <w:pStyle w:val="72TabletextTablesTableFigureBoxstyles"/>
            </w:pPr>
            <w:r>
              <w:t>14638</w:t>
            </w:r>
          </w:p>
          <w:p w14:paraId="5B751E53" w14:textId="77777777" w:rsidR="003A7339" w:rsidRDefault="003A7339" w:rsidP="00BB6A36">
            <w:pPr>
              <w:pStyle w:val="72TabletextTablesTableFigureBoxstyles"/>
            </w:pPr>
            <w:r>
              <w:t>914</w:t>
            </w:r>
          </w:p>
          <w:p w14:paraId="371939F5" w14:textId="77777777" w:rsidR="003A7339" w:rsidRDefault="003A7339" w:rsidP="00BB6A36">
            <w:pPr>
              <w:pStyle w:val="72TabletextTablesTableFigureBoxstyles"/>
            </w:pPr>
            <w:r>
              <w:t>51</w:t>
            </w:r>
          </w:p>
          <w:p w14:paraId="5DD143BE" w14:textId="77777777" w:rsidR="003A7339" w:rsidRDefault="003A7339" w:rsidP="00BB6A36">
            <w:pPr>
              <w:pStyle w:val="72TabletextTablesTableFigureBoxstyles"/>
            </w:pPr>
            <w:r>
              <w:t>44-61</w:t>
            </w:r>
          </w:p>
          <w:p w14:paraId="4020C4C3" w14:textId="77777777" w:rsidR="003A7339" w:rsidRDefault="003A7339" w:rsidP="00BB6A36">
            <w:pPr>
              <w:pStyle w:val="72TabletextTablesTableFigureBoxstyles"/>
            </w:pPr>
            <w:r>
              <w:t>22-174</w:t>
            </w:r>
          </w:p>
        </w:tc>
        <w:tc>
          <w:tcPr>
            <w:tcW w:w="1174" w:type="dxa"/>
          </w:tcPr>
          <w:p w14:paraId="44294687" w14:textId="77777777" w:rsidR="003A7339" w:rsidRDefault="003A7339" w:rsidP="00BB6A36">
            <w:pPr>
              <w:pStyle w:val="72TabletextTablesTableFigureBoxstyles"/>
            </w:pPr>
          </w:p>
          <w:p w14:paraId="7E839323" w14:textId="77777777" w:rsidR="003A7339" w:rsidRDefault="003A7339" w:rsidP="00BB6A36">
            <w:pPr>
              <w:pStyle w:val="72TabletextTablesTableFigureBoxstyles"/>
            </w:pPr>
            <w:r>
              <w:t>14006</w:t>
            </w:r>
          </w:p>
          <w:p w14:paraId="18B0ADB6" w14:textId="77777777" w:rsidR="003A7339" w:rsidRDefault="003A7339" w:rsidP="00BB6A36">
            <w:pPr>
              <w:pStyle w:val="72TabletextTablesTableFigureBoxstyles"/>
            </w:pPr>
            <w:r>
              <w:t>1048</w:t>
            </w:r>
          </w:p>
          <w:p w14:paraId="4D04ECAB" w14:textId="77777777" w:rsidR="003A7339" w:rsidRDefault="003A7339" w:rsidP="00BB6A36">
            <w:pPr>
              <w:pStyle w:val="72TabletextTablesTableFigureBoxstyles"/>
            </w:pPr>
            <w:r>
              <w:t>51</w:t>
            </w:r>
          </w:p>
          <w:p w14:paraId="50F835E2" w14:textId="77777777" w:rsidR="003A7339" w:rsidRDefault="003A7339" w:rsidP="00BB6A36">
            <w:pPr>
              <w:pStyle w:val="72TabletextTablesTableFigureBoxstyles"/>
            </w:pPr>
            <w:r>
              <w:t>45-62</w:t>
            </w:r>
          </w:p>
          <w:p w14:paraId="5D38102B" w14:textId="77777777" w:rsidR="003A7339" w:rsidRDefault="003A7339" w:rsidP="00BB6A36">
            <w:pPr>
              <w:pStyle w:val="72TabletextTablesTableFigureBoxstyles"/>
            </w:pPr>
            <w:r>
              <w:t>20-156</w:t>
            </w:r>
          </w:p>
        </w:tc>
        <w:tc>
          <w:tcPr>
            <w:tcW w:w="1199" w:type="dxa"/>
          </w:tcPr>
          <w:p w14:paraId="4AD11F22" w14:textId="77777777" w:rsidR="003A7339" w:rsidRDefault="003A7339" w:rsidP="00BB6A36">
            <w:pPr>
              <w:pStyle w:val="72TabletextTablesTableFigureBoxstyles"/>
            </w:pPr>
          </w:p>
          <w:p w14:paraId="53A42934" w14:textId="77777777" w:rsidR="003A7339" w:rsidRDefault="003A7339" w:rsidP="00BB6A36">
            <w:pPr>
              <w:pStyle w:val="72TabletextTablesTableFigureBoxstyles"/>
            </w:pPr>
            <w:r>
              <w:t>13540</w:t>
            </w:r>
          </w:p>
          <w:p w14:paraId="5BCD7F2A" w14:textId="77777777" w:rsidR="003A7339" w:rsidRDefault="003A7339" w:rsidP="00BB6A36">
            <w:pPr>
              <w:pStyle w:val="72TabletextTablesTableFigureBoxstyles"/>
            </w:pPr>
            <w:r>
              <w:t>1324</w:t>
            </w:r>
          </w:p>
          <w:p w14:paraId="75944ED6" w14:textId="77777777" w:rsidR="003A7339" w:rsidRDefault="003A7339" w:rsidP="00BB6A36">
            <w:pPr>
              <w:pStyle w:val="72TabletextTablesTableFigureBoxstyles"/>
            </w:pPr>
            <w:r>
              <w:t>52</w:t>
            </w:r>
          </w:p>
          <w:p w14:paraId="55A16D1D" w14:textId="77777777" w:rsidR="003A7339" w:rsidRDefault="003A7339" w:rsidP="00BB6A36">
            <w:pPr>
              <w:pStyle w:val="72TabletextTablesTableFigureBoxstyles"/>
            </w:pPr>
            <w:r>
              <w:t>46-62</w:t>
            </w:r>
          </w:p>
          <w:p w14:paraId="2CE3D7AA" w14:textId="77777777" w:rsidR="003A7339" w:rsidRDefault="003A7339" w:rsidP="00BB6A36">
            <w:pPr>
              <w:pStyle w:val="72TabletextTablesTableFigureBoxstyles"/>
            </w:pPr>
            <w:r>
              <w:t>22-140</w:t>
            </w:r>
          </w:p>
        </w:tc>
      </w:tr>
      <w:tr w:rsidR="003A7339" w14:paraId="6A8695BA" w14:textId="77777777" w:rsidTr="00BB6A36">
        <w:trPr>
          <w:trHeight w:val="286"/>
        </w:trPr>
        <w:tc>
          <w:tcPr>
            <w:tcW w:w="15021" w:type="dxa"/>
            <w:gridSpan w:val="12"/>
            <w:shd w:val="clear" w:color="auto" w:fill="EAF1DD"/>
          </w:tcPr>
          <w:p w14:paraId="0390F152" w14:textId="77777777" w:rsidR="003A7339" w:rsidRDefault="003A7339" w:rsidP="00BB6A36">
            <w:pPr>
              <w:pStyle w:val="75TablenotesTablesTableFigureBoxstyles"/>
              <w:rPr>
                <w:sz w:val="18"/>
                <w:szCs w:val="18"/>
              </w:rPr>
            </w:pPr>
            <w:r w:rsidRPr="000003A2">
              <w:t>*Screening year is from 1</w:t>
            </w:r>
            <w:r w:rsidRPr="000003A2">
              <w:rPr>
                <w:vertAlign w:val="superscript"/>
              </w:rPr>
              <w:t>st</w:t>
            </w:r>
            <w:r w:rsidRPr="000003A2">
              <w:t xml:space="preserve"> April – 31</w:t>
            </w:r>
            <w:r w:rsidRPr="000003A2">
              <w:rPr>
                <w:vertAlign w:val="superscript"/>
              </w:rPr>
              <w:t>st</w:t>
            </w:r>
            <w:r>
              <w:t xml:space="preserve"> March. ^Note that all percentages are calculated out of the number of individuals with at least one attended screening appointment.</w:t>
            </w:r>
          </w:p>
        </w:tc>
      </w:tr>
    </w:tbl>
    <w:p w14:paraId="482AF097" w14:textId="77777777" w:rsidR="003A7339" w:rsidRDefault="003A7339" w:rsidP="003A7339">
      <w:pPr>
        <w:pStyle w:val="53BheadHeadingsHeadingstyles"/>
      </w:pPr>
      <w:r>
        <w:t>Incidence</w:t>
      </w:r>
      <w:bookmarkEnd w:id="141"/>
      <w:bookmarkEnd w:id="142"/>
    </w:p>
    <w:p w14:paraId="325C9989" w14:textId="77777777" w:rsidR="003A7339" w:rsidRDefault="003A7339" w:rsidP="003A7339">
      <w:pPr>
        <w:pStyle w:val="602TextfoTextstylesTextstyles"/>
      </w:pPr>
      <w:r>
        <w:t xml:space="preserve">Data on incidences are shown in </w:t>
      </w:r>
      <w:r w:rsidRPr="00E85DE7">
        <w:rPr>
          <w:i/>
          <w:iCs/>
          <w:color w:val="FF0000"/>
        </w:rPr>
        <w:t>Table 10</w:t>
      </w:r>
      <w:r>
        <w:t>. There was some variation of rates of screen positive across the 11 years with an overall reduction from between 7.9 -10.6% in the early years to 4.4-6.7% in the later years.</w:t>
      </w:r>
    </w:p>
    <w:p w14:paraId="257AFDF4" w14:textId="77777777" w:rsidR="003A7339" w:rsidRPr="002A73DB" w:rsidRDefault="003A7339" w:rsidP="003A7339">
      <w:pPr>
        <w:pStyle w:val="70TablelegendTablesTableFigureBoxstyles"/>
        <w:rPr>
          <w:rFonts w:eastAsia="SimSun"/>
        </w:rPr>
      </w:pPr>
      <w:bookmarkStart w:id="144" w:name="_Toc87626909"/>
      <w:r w:rsidRPr="002A73DB">
        <w:rPr>
          <w:b/>
        </w:rPr>
        <w:t>TABLE 10</w:t>
      </w:r>
      <w:r w:rsidRPr="002A73DB">
        <w:rPr>
          <w:b/>
        </w:rPr>
        <w:t> </w:t>
      </w:r>
      <w:r w:rsidRPr="002A73DB">
        <w:rPr>
          <w:rFonts w:eastAsia="SimSun"/>
        </w:rPr>
        <w:t>Overall screen positive/negative/STDR(STR/STM) annual incidences 2006/07 – 2016/17 (out of number of people with at least one attended screening appointment)</w:t>
      </w:r>
      <w:bookmarkEnd w:id="144"/>
    </w:p>
    <w:tbl>
      <w:tblPr>
        <w:tblW w:w="15559" w:type="dxa"/>
        <w:tblLook w:val="04A0" w:firstRow="1" w:lastRow="0" w:firstColumn="1" w:lastColumn="0" w:noHBand="0" w:noVBand="1"/>
      </w:tblPr>
      <w:tblGrid>
        <w:gridCol w:w="2375"/>
        <w:gridCol w:w="993"/>
        <w:gridCol w:w="992"/>
        <w:gridCol w:w="992"/>
        <w:gridCol w:w="992"/>
        <w:gridCol w:w="992"/>
        <w:gridCol w:w="992"/>
        <w:gridCol w:w="992"/>
        <w:gridCol w:w="992"/>
        <w:gridCol w:w="992"/>
        <w:gridCol w:w="992"/>
        <w:gridCol w:w="992"/>
        <w:gridCol w:w="2271"/>
      </w:tblGrid>
      <w:tr w:rsidR="003A7339" w14:paraId="7E05BA16" w14:textId="77777777" w:rsidTr="00BB6A36">
        <w:tc>
          <w:tcPr>
            <w:tcW w:w="2375" w:type="dxa"/>
            <w:vMerge w:val="restart"/>
            <w:tcBorders>
              <w:top w:val="nil"/>
              <w:left w:val="nil"/>
              <w:right w:val="nil"/>
            </w:tcBorders>
            <w:vAlign w:val="center"/>
          </w:tcPr>
          <w:p w14:paraId="7A6D43AB" w14:textId="77777777" w:rsidR="003A7339" w:rsidRPr="00E511DE" w:rsidRDefault="003A7339" w:rsidP="00BB6A36">
            <w:pPr>
              <w:pStyle w:val="710TableheadTablesTableFigureBoxstyles"/>
            </w:pPr>
          </w:p>
        </w:tc>
        <w:tc>
          <w:tcPr>
            <w:tcW w:w="10913" w:type="dxa"/>
            <w:gridSpan w:val="11"/>
            <w:tcBorders>
              <w:top w:val="nil"/>
              <w:left w:val="nil"/>
              <w:bottom w:val="nil"/>
              <w:right w:val="nil"/>
            </w:tcBorders>
            <w:shd w:val="clear" w:color="auto" w:fill="87C773"/>
            <w:vAlign w:val="center"/>
          </w:tcPr>
          <w:p w14:paraId="4CC9E2A5" w14:textId="77777777" w:rsidR="003A7339" w:rsidRPr="00A253AA" w:rsidRDefault="003A7339" w:rsidP="00BB6A36">
            <w:pPr>
              <w:pStyle w:val="705TableheadgroupTablesTableFigureBoxstyles"/>
            </w:pPr>
            <w:r w:rsidRPr="00A253AA">
              <w:t>Screening Year*, n [%^]</w:t>
            </w:r>
          </w:p>
        </w:tc>
        <w:tc>
          <w:tcPr>
            <w:tcW w:w="2271" w:type="dxa"/>
            <w:vMerge w:val="restart"/>
            <w:tcBorders>
              <w:top w:val="nil"/>
              <w:left w:val="nil"/>
              <w:bottom w:val="nil"/>
              <w:right w:val="nil"/>
            </w:tcBorders>
            <w:shd w:val="clear" w:color="auto" w:fill="87C773"/>
            <w:vAlign w:val="center"/>
          </w:tcPr>
          <w:p w14:paraId="7808A097" w14:textId="77777777" w:rsidR="003A7339" w:rsidRPr="00A253AA" w:rsidRDefault="003A7339" w:rsidP="00BB6A36">
            <w:pPr>
              <w:pStyle w:val="710TableheadTablesTableFigureBoxstyles"/>
            </w:pPr>
            <w:r w:rsidRPr="00A253AA">
              <w:t>Overall, n[%^; 95% CI^^^]</w:t>
            </w:r>
          </w:p>
        </w:tc>
      </w:tr>
      <w:tr w:rsidR="003A7339" w14:paraId="3F4DDD7F" w14:textId="77777777" w:rsidTr="00BB6A36">
        <w:tc>
          <w:tcPr>
            <w:tcW w:w="2375" w:type="dxa"/>
            <w:vMerge/>
            <w:tcBorders>
              <w:left w:val="nil"/>
              <w:bottom w:val="nil"/>
              <w:right w:val="nil"/>
            </w:tcBorders>
            <w:vAlign w:val="center"/>
          </w:tcPr>
          <w:p w14:paraId="3CC0DA4C" w14:textId="77777777" w:rsidR="003A7339" w:rsidRPr="00E511DE" w:rsidRDefault="003A7339" w:rsidP="00BB6A36">
            <w:pPr>
              <w:pStyle w:val="Figtext"/>
              <w:spacing w:line="240" w:lineRule="auto"/>
            </w:pPr>
          </w:p>
        </w:tc>
        <w:tc>
          <w:tcPr>
            <w:tcW w:w="993" w:type="dxa"/>
            <w:tcBorders>
              <w:top w:val="nil"/>
              <w:left w:val="nil"/>
              <w:bottom w:val="nil"/>
              <w:right w:val="nil"/>
            </w:tcBorders>
            <w:shd w:val="clear" w:color="auto" w:fill="87C773"/>
            <w:vAlign w:val="center"/>
          </w:tcPr>
          <w:p w14:paraId="4D837CA3" w14:textId="77777777" w:rsidR="003A7339" w:rsidRPr="00A253AA" w:rsidRDefault="003A7339" w:rsidP="00BB6A36">
            <w:pPr>
              <w:pStyle w:val="710TableheadTablesTableFigureBoxstyles"/>
            </w:pPr>
            <w:r w:rsidRPr="00A253AA">
              <w:t>2006/07</w:t>
            </w:r>
          </w:p>
        </w:tc>
        <w:tc>
          <w:tcPr>
            <w:tcW w:w="992" w:type="dxa"/>
            <w:tcBorders>
              <w:top w:val="nil"/>
              <w:left w:val="nil"/>
              <w:bottom w:val="nil"/>
              <w:right w:val="nil"/>
            </w:tcBorders>
            <w:shd w:val="clear" w:color="auto" w:fill="87C773"/>
            <w:vAlign w:val="center"/>
          </w:tcPr>
          <w:p w14:paraId="485149B0" w14:textId="77777777" w:rsidR="003A7339" w:rsidRPr="00A253AA" w:rsidRDefault="003A7339" w:rsidP="00BB6A36">
            <w:pPr>
              <w:pStyle w:val="710TableheadTablesTableFigureBoxstyles"/>
            </w:pPr>
            <w:r w:rsidRPr="00A253AA">
              <w:t>2007/08</w:t>
            </w:r>
          </w:p>
        </w:tc>
        <w:tc>
          <w:tcPr>
            <w:tcW w:w="992" w:type="dxa"/>
            <w:tcBorders>
              <w:top w:val="nil"/>
              <w:left w:val="nil"/>
              <w:bottom w:val="nil"/>
              <w:right w:val="nil"/>
            </w:tcBorders>
            <w:shd w:val="clear" w:color="auto" w:fill="87C773"/>
            <w:vAlign w:val="center"/>
          </w:tcPr>
          <w:p w14:paraId="7184C1EC" w14:textId="77777777" w:rsidR="003A7339" w:rsidRPr="00A253AA" w:rsidRDefault="003A7339" w:rsidP="00BB6A36">
            <w:pPr>
              <w:pStyle w:val="710TableheadTablesTableFigureBoxstyles"/>
            </w:pPr>
            <w:r w:rsidRPr="00A253AA">
              <w:t>2008/09</w:t>
            </w:r>
          </w:p>
        </w:tc>
        <w:tc>
          <w:tcPr>
            <w:tcW w:w="992" w:type="dxa"/>
            <w:tcBorders>
              <w:top w:val="nil"/>
              <w:left w:val="nil"/>
              <w:bottom w:val="nil"/>
              <w:right w:val="nil"/>
            </w:tcBorders>
            <w:shd w:val="clear" w:color="auto" w:fill="87C773"/>
            <w:vAlign w:val="center"/>
          </w:tcPr>
          <w:p w14:paraId="0D106489" w14:textId="77777777" w:rsidR="003A7339" w:rsidRPr="00A253AA" w:rsidRDefault="003A7339" w:rsidP="00BB6A36">
            <w:pPr>
              <w:pStyle w:val="710TableheadTablesTableFigureBoxstyles"/>
            </w:pPr>
            <w:r w:rsidRPr="00A253AA">
              <w:t>2009/10</w:t>
            </w:r>
          </w:p>
        </w:tc>
        <w:tc>
          <w:tcPr>
            <w:tcW w:w="992" w:type="dxa"/>
            <w:tcBorders>
              <w:top w:val="nil"/>
              <w:left w:val="nil"/>
              <w:bottom w:val="nil"/>
              <w:right w:val="nil"/>
            </w:tcBorders>
            <w:shd w:val="clear" w:color="auto" w:fill="87C773"/>
            <w:vAlign w:val="center"/>
          </w:tcPr>
          <w:p w14:paraId="48EDA187" w14:textId="77777777" w:rsidR="003A7339" w:rsidRPr="00A253AA" w:rsidRDefault="003A7339" w:rsidP="00BB6A36">
            <w:pPr>
              <w:pStyle w:val="710TableheadTablesTableFigureBoxstyles"/>
            </w:pPr>
            <w:r w:rsidRPr="00A253AA">
              <w:t>2010/11</w:t>
            </w:r>
          </w:p>
        </w:tc>
        <w:tc>
          <w:tcPr>
            <w:tcW w:w="992" w:type="dxa"/>
            <w:tcBorders>
              <w:top w:val="nil"/>
              <w:left w:val="nil"/>
              <w:bottom w:val="nil"/>
              <w:right w:val="nil"/>
            </w:tcBorders>
            <w:shd w:val="clear" w:color="auto" w:fill="87C773"/>
            <w:vAlign w:val="center"/>
          </w:tcPr>
          <w:p w14:paraId="5F5A9600" w14:textId="77777777" w:rsidR="003A7339" w:rsidRPr="00A253AA" w:rsidRDefault="003A7339" w:rsidP="00BB6A36">
            <w:pPr>
              <w:pStyle w:val="710TableheadTablesTableFigureBoxstyles"/>
            </w:pPr>
            <w:r w:rsidRPr="00A253AA">
              <w:t>2011/12</w:t>
            </w:r>
          </w:p>
        </w:tc>
        <w:tc>
          <w:tcPr>
            <w:tcW w:w="992" w:type="dxa"/>
            <w:tcBorders>
              <w:top w:val="nil"/>
              <w:left w:val="nil"/>
              <w:bottom w:val="nil"/>
              <w:right w:val="nil"/>
            </w:tcBorders>
            <w:shd w:val="clear" w:color="auto" w:fill="87C773"/>
            <w:vAlign w:val="center"/>
          </w:tcPr>
          <w:p w14:paraId="313975A9" w14:textId="77777777" w:rsidR="003A7339" w:rsidRPr="00A253AA" w:rsidRDefault="003A7339" w:rsidP="00BB6A36">
            <w:pPr>
              <w:pStyle w:val="710TableheadTablesTableFigureBoxstyles"/>
            </w:pPr>
            <w:r w:rsidRPr="00A253AA">
              <w:t>2012/13</w:t>
            </w:r>
          </w:p>
        </w:tc>
        <w:tc>
          <w:tcPr>
            <w:tcW w:w="992" w:type="dxa"/>
            <w:tcBorders>
              <w:top w:val="nil"/>
              <w:left w:val="nil"/>
              <w:bottom w:val="nil"/>
              <w:right w:val="nil"/>
            </w:tcBorders>
            <w:shd w:val="clear" w:color="auto" w:fill="87C773"/>
            <w:vAlign w:val="center"/>
          </w:tcPr>
          <w:p w14:paraId="0463B14F" w14:textId="77777777" w:rsidR="003A7339" w:rsidRPr="00A253AA" w:rsidRDefault="003A7339" w:rsidP="00BB6A36">
            <w:pPr>
              <w:pStyle w:val="710TableheadTablesTableFigureBoxstyles"/>
            </w:pPr>
            <w:r w:rsidRPr="00A253AA">
              <w:t>2013/14</w:t>
            </w:r>
          </w:p>
        </w:tc>
        <w:tc>
          <w:tcPr>
            <w:tcW w:w="992" w:type="dxa"/>
            <w:tcBorders>
              <w:top w:val="nil"/>
              <w:left w:val="nil"/>
              <w:bottom w:val="nil"/>
              <w:right w:val="nil"/>
            </w:tcBorders>
            <w:shd w:val="clear" w:color="auto" w:fill="87C773"/>
            <w:vAlign w:val="center"/>
          </w:tcPr>
          <w:p w14:paraId="7F95E02A" w14:textId="77777777" w:rsidR="003A7339" w:rsidRPr="00A253AA" w:rsidRDefault="003A7339" w:rsidP="00BB6A36">
            <w:pPr>
              <w:pStyle w:val="710TableheadTablesTableFigureBoxstyles"/>
            </w:pPr>
            <w:r w:rsidRPr="00A253AA">
              <w:t>2014/15</w:t>
            </w:r>
          </w:p>
        </w:tc>
        <w:tc>
          <w:tcPr>
            <w:tcW w:w="992" w:type="dxa"/>
            <w:tcBorders>
              <w:top w:val="nil"/>
              <w:left w:val="nil"/>
              <w:bottom w:val="nil"/>
              <w:right w:val="nil"/>
            </w:tcBorders>
            <w:shd w:val="clear" w:color="auto" w:fill="87C773"/>
            <w:vAlign w:val="center"/>
          </w:tcPr>
          <w:p w14:paraId="33C59B80" w14:textId="77777777" w:rsidR="003A7339" w:rsidRPr="00A253AA" w:rsidRDefault="003A7339" w:rsidP="00BB6A36">
            <w:pPr>
              <w:pStyle w:val="710TableheadTablesTableFigureBoxstyles"/>
            </w:pPr>
            <w:r w:rsidRPr="00A253AA">
              <w:t>2015/16</w:t>
            </w:r>
          </w:p>
        </w:tc>
        <w:tc>
          <w:tcPr>
            <w:tcW w:w="992" w:type="dxa"/>
            <w:tcBorders>
              <w:top w:val="nil"/>
              <w:left w:val="nil"/>
              <w:bottom w:val="nil"/>
              <w:right w:val="nil"/>
            </w:tcBorders>
            <w:shd w:val="clear" w:color="auto" w:fill="87C773"/>
            <w:vAlign w:val="center"/>
          </w:tcPr>
          <w:p w14:paraId="3EEB5B3C" w14:textId="77777777" w:rsidR="003A7339" w:rsidRPr="00A253AA" w:rsidRDefault="003A7339" w:rsidP="00BB6A36">
            <w:pPr>
              <w:pStyle w:val="710TableheadTablesTableFigureBoxstyles"/>
            </w:pPr>
            <w:r w:rsidRPr="00A253AA">
              <w:t>2016/17</w:t>
            </w:r>
          </w:p>
        </w:tc>
        <w:tc>
          <w:tcPr>
            <w:tcW w:w="2271" w:type="dxa"/>
            <w:vMerge/>
            <w:tcBorders>
              <w:top w:val="nil"/>
              <w:left w:val="nil"/>
              <w:bottom w:val="nil"/>
              <w:right w:val="nil"/>
            </w:tcBorders>
          </w:tcPr>
          <w:p w14:paraId="6617EF8D" w14:textId="77777777" w:rsidR="003A7339" w:rsidRPr="00E511DE" w:rsidRDefault="003A7339" w:rsidP="00BB6A36">
            <w:pPr>
              <w:pStyle w:val="Figtext"/>
              <w:spacing w:line="240" w:lineRule="auto"/>
            </w:pPr>
          </w:p>
        </w:tc>
      </w:tr>
      <w:tr w:rsidR="003A7339" w14:paraId="33E2A477" w14:textId="77777777" w:rsidTr="00BB6A36">
        <w:tc>
          <w:tcPr>
            <w:tcW w:w="2375" w:type="dxa"/>
            <w:tcBorders>
              <w:top w:val="nil"/>
              <w:left w:val="nil"/>
              <w:right w:val="nil"/>
            </w:tcBorders>
            <w:vAlign w:val="center"/>
          </w:tcPr>
          <w:p w14:paraId="293732D8" w14:textId="77777777" w:rsidR="003A7339" w:rsidRPr="00E60EBB" w:rsidRDefault="003A7339" w:rsidP="00BB6A36">
            <w:pPr>
              <w:pStyle w:val="710TableheadTablesTableFigureBoxstyles"/>
            </w:pPr>
            <w:r>
              <w:t>Number of i</w:t>
            </w:r>
            <w:r w:rsidRPr="00E60EBB">
              <w:t>ndividuals with at least one attended screening appointment</w:t>
            </w:r>
          </w:p>
        </w:tc>
        <w:tc>
          <w:tcPr>
            <w:tcW w:w="993" w:type="dxa"/>
            <w:tcBorders>
              <w:top w:val="nil"/>
              <w:left w:val="nil"/>
              <w:right w:val="nil"/>
            </w:tcBorders>
            <w:vAlign w:val="center"/>
          </w:tcPr>
          <w:p w14:paraId="45A65CEA" w14:textId="77777777" w:rsidR="003A7339" w:rsidRPr="00E60EBB" w:rsidRDefault="003A7339" w:rsidP="00BB6A36">
            <w:pPr>
              <w:pStyle w:val="710TableheadTablesTableFigureBoxstyles"/>
            </w:pPr>
            <w:r w:rsidRPr="00E60EBB">
              <w:t>6637 [100.0]</w:t>
            </w:r>
          </w:p>
        </w:tc>
        <w:tc>
          <w:tcPr>
            <w:tcW w:w="992" w:type="dxa"/>
            <w:tcBorders>
              <w:top w:val="nil"/>
              <w:left w:val="nil"/>
              <w:right w:val="nil"/>
            </w:tcBorders>
            <w:vAlign w:val="center"/>
          </w:tcPr>
          <w:p w14:paraId="1A474BAF" w14:textId="77777777" w:rsidR="003A7339" w:rsidRPr="00E60EBB" w:rsidRDefault="003A7339" w:rsidP="00BB6A36">
            <w:pPr>
              <w:pStyle w:val="710TableheadTablesTableFigureBoxstyles"/>
            </w:pPr>
            <w:r w:rsidRPr="00E60EBB">
              <w:t>8088 [100.0]</w:t>
            </w:r>
          </w:p>
        </w:tc>
        <w:tc>
          <w:tcPr>
            <w:tcW w:w="992" w:type="dxa"/>
            <w:tcBorders>
              <w:top w:val="nil"/>
              <w:left w:val="nil"/>
              <w:right w:val="nil"/>
            </w:tcBorders>
            <w:vAlign w:val="center"/>
          </w:tcPr>
          <w:p w14:paraId="3C2F47C6" w14:textId="77777777" w:rsidR="003A7339" w:rsidRPr="00E60EBB" w:rsidRDefault="003A7339" w:rsidP="00BB6A36">
            <w:pPr>
              <w:pStyle w:val="710TableheadTablesTableFigureBoxstyles"/>
            </w:pPr>
            <w:r w:rsidRPr="00E60EBB">
              <w:t>8664 [100.0]</w:t>
            </w:r>
          </w:p>
        </w:tc>
        <w:tc>
          <w:tcPr>
            <w:tcW w:w="992" w:type="dxa"/>
            <w:tcBorders>
              <w:top w:val="nil"/>
              <w:left w:val="nil"/>
              <w:right w:val="nil"/>
            </w:tcBorders>
            <w:vAlign w:val="center"/>
          </w:tcPr>
          <w:p w14:paraId="7CE1508A" w14:textId="77777777" w:rsidR="003A7339" w:rsidRPr="00E60EBB" w:rsidRDefault="003A7339" w:rsidP="00BB6A36">
            <w:pPr>
              <w:pStyle w:val="710TableheadTablesTableFigureBoxstyles"/>
            </w:pPr>
            <w:r w:rsidRPr="00E60EBB">
              <w:t>10266 [100.0]</w:t>
            </w:r>
          </w:p>
        </w:tc>
        <w:tc>
          <w:tcPr>
            <w:tcW w:w="992" w:type="dxa"/>
            <w:tcBorders>
              <w:top w:val="nil"/>
              <w:left w:val="nil"/>
              <w:right w:val="nil"/>
            </w:tcBorders>
            <w:vAlign w:val="center"/>
          </w:tcPr>
          <w:p w14:paraId="6ADBC7A0" w14:textId="77777777" w:rsidR="003A7339" w:rsidRPr="00E60EBB" w:rsidRDefault="003A7339" w:rsidP="00BB6A36">
            <w:pPr>
              <w:pStyle w:val="710TableheadTablesTableFigureBoxstyles"/>
            </w:pPr>
            <w:r w:rsidRPr="00E60EBB">
              <w:t>11214 [100.0]</w:t>
            </w:r>
          </w:p>
        </w:tc>
        <w:tc>
          <w:tcPr>
            <w:tcW w:w="992" w:type="dxa"/>
            <w:tcBorders>
              <w:top w:val="nil"/>
              <w:left w:val="nil"/>
              <w:right w:val="nil"/>
            </w:tcBorders>
            <w:vAlign w:val="center"/>
          </w:tcPr>
          <w:p w14:paraId="0C862AF5" w14:textId="77777777" w:rsidR="003A7339" w:rsidRPr="00E60EBB" w:rsidRDefault="003A7339" w:rsidP="00BB6A36">
            <w:pPr>
              <w:pStyle w:val="710TableheadTablesTableFigureBoxstyles"/>
            </w:pPr>
            <w:r w:rsidRPr="00E60EBB">
              <w:t>13124 [100.0]</w:t>
            </w:r>
          </w:p>
        </w:tc>
        <w:tc>
          <w:tcPr>
            <w:tcW w:w="992" w:type="dxa"/>
            <w:tcBorders>
              <w:top w:val="nil"/>
              <w:left w:val="nil"/>
              <w:right w:val="nil"/>
            </w:tcBorders>
            <w:vAlign w:val="center"/>
          </w:tcPr>
          <w:p w14:paraId="122AA6CA" w14:textId="77777777" w:rsidR="003A7339" w:rsidRPr="00E60EBB" w:rsidRDefault="003A7339" w:rsidP="00BB6A36">
            <w:pPr>
              <w:pStyle w:val="710TableheadTablesTableFigureBoxstyles"/>
            </w:pPr>
            <w:r w:rsidRPr="00E60EBB">
              <w:t>13518 [100.0]</w:t>
            </w:r>
          </w:p>
        </w:tc>
        <w:tc>
          <w:tcPr>
            <w:tcW w:w="992" w:type="dxa"/>
            <w:tcBorders>
              <w:top w:val="nil"/>
              <w:left w:val="nil"/>
              <w:right w:val="nil"/>
            </w:tcBorders>
            <w:vAlign w:val="center"/>
          </w:tcPr>
          <w:p w14:paraId="094D4630" w14:textId="77777777" w:rsidR="003A7339" w:rsidRPr="00E60EBB" w:rsidRDefault="003A7339" w:rsidP="00BB6A36">
            <w:pPr>
              <w:pStyle w:val="710TableheadTablesTableFigureBoxstyles"/>
            </w:pPr>
            <w:r w:rsidRPr="00E60EBB">
              <w:t>15115 [100.0]</w:t>
            </w:r>
          </w:p>
        </w:tc>
        <w:tc>
          <w:tcPr>
            <w:tcW w:w="992" w:type="dxa"/>
            <w:tcBorders>
              <w:top w:val="nil"/>
              <w:left w:val="nil"/>
              <w:right w:val="nil"/>
            </w:tcBorders>
            <w:vAlign w:val="center"/>
          </w:tcPr>
          <w:p w14:paraId="748A58C1" w14:textId="77777777" w:rsidR="003A7339" w:rsidRPr="00E60EBB" w:rsidRDefault="003A7339" w:rsidP="00BB6A36">
            <w:pPr>
              <w:pStyle w:val="710TableheadTablesTableFigureBoxstyles"/>
            </w:pPr>
            <w:r w:rsidRPr="00E60EBB">
              <w:t>15552 [100.0]</w:t>
            </w:r>
          </w:p>
        </w:tc>
        <w:tc>
          <w:tcPr>
            <w:tcW w:w="992" w:type="dxa"/>
            <w:tcBorders>
              <w:top w:val="nil"/>
              <w:left w:val="nil"/>
              <w:right w:val="nil"/>
            </w:tcBorders>
            <w:vAlign w:val="center"/>
          </w:tcPr>
          <w:p w14:paraId="7A7BE297" w14:textId="77777777" w:rsidR="003A7339" w:rsidRPr="00E60EBB" w:rsidRDefault="003A7339" w:rsidP="00BB6A36">
            <w:pPr>
              <w:pStyle w:val="710TableheadTablesTableFigureBoxstyles"/>
            </w:pPr>
            <w:r w:rsidRPr="00E60EBB">
              <w:t>15280^^ [100.0]</w:t>
            </w:r>
          </w:p>
        </w:tc>
        <w:tc>
          <w:tcPr>
            <w:tcW w:w="992" w:type="dxa"/>
            <w:tcBorders>
              <w:top w:val="nil"/>
              <w:left w:val="nil"/>
              <w:right w:val="nil"/>
            </w:tcBorders>
            <w:vAlign w:val="center"/>
          </w:tcPr>
          <w:p w14:paraId="7DB0AC12" w14:textId="77777777" w:rsidR="003A7339" w:rsidRPr="00E60EBB" w:rsidRDefault="003A7339" w:rsidP="00BB6A36">
            <w:pPr>
              <w:pStyle w:val="710TableheadTablesTableFigureBoxstyles"/>
            </w:pPr>
            <w:r w:rsidRPr="00E60EBB">
              <w:t>16096^^ [100.0]</w:t>
            </w:r>
          </w:p>
        </w:tc>
        <w:tc>
          <w:tcPr>
            <w:tcW w:w="2271" w:type="dxa"/>
            <w:tcBorders>
              <w:top w:val="nil"/>
              <w:left w:val="nil"/>
            </w:tcBorders>
            <w:vAlign w:val="center"/>
          </w:tcPr>
          <w:p w14:paraId="7DC61A0F" w14:textId="77777777" w:rsidR="003A7339" w:rsidRPr="00E60EBB" w:rsidRDefault="003A7339" w:rsidP="00BB6A36">
            <w:pPr>
              <w:pStyle w:val="710TableheadTablesTableFigureBoxstyles"/>
            </w:pPr>
            <w:r w:rsidRPr="00E60EBB">
              <w:t>133554 [100.0]</w:t>
            </w:r>
          </w:p>
        </w:tc>
      </w:tr>
      <w:tr w:rsidR="003A7339" w14:paraId="6977F1DA" w14:textId="77777777" w:rsidTr="00BB6A36">
        <w:tc>
          <w:tcPr>
            <w:tcW w:w="2375" w:type="dxa"/>
            <w:tcBorders>
              <w:left w:val="nil"/>
              <w:bottom w:val="nil"/>
              <w:right w:val="nil"/>
            </w:tcBorders>
            <w:vAlign w:val="center"/>
          </w:tcPr>
          <w:p w14:paraId="18CC3C2E" w14:textId="77777777" w:rsidR="003A7339" w:rsidRPr="002A73DB" w:rsidRDefault="003A7339" w:rsidP="00BB6A36">
            <w:pPr>
              <w:pStyle w:val="72TabletextTablesTableFigureBoxstyles"/>
              <w:rPr>
                <w:b/>
              </w:rPr>
            </w:pPr>
            <w:r w:rsidRPr="002A73DB">
              <w:rPr>
                <w:b/>
              </w:rPr>
              <w:t>Screen positive</w:t>
            </w:r>
          </w:p>
        </w:tc>
        <w:tc>
          <w:tcPr>
            <w:tcW w:w="993" w:type="dxa"/>
            <w:tcBorders>
              <w:left w:val="nil"/>
              <w:bottom w:val="nil"/>
              <w:right w:val="nil"/>
            </w:tcBorders>
            <w:vAlign w:val="center"/>
          </w:tcPr>
          <w:p w14:paraId="6E2D671B" w14:textId="77777777" w:rsidR="003A7339" w:rsidRPr="002A73DB" w:rsidRDefault="003A7339" w:rsidP="00BB6A36">
            <w:pPr>
              <w:pStyle w:val="72TabletextTablesTableFigureBoxstyles"/>
              <w:rPr>
                <w:b/>
              </w:rPr>
            </w:pPr>
            <w:r w:rsidRPr="002A73DB">
              <w:rPr>
                <w:b/>
              </w:rPr>
              <w:t>527 [7.9]</w:t>
            </w:r>
          </w:p>
        </w:tc>
        <w:tc>
          <w:tcPr>
            <w:tcW w:w="992" w:type="dxa"/>
            <w:tcBorders>
              <w:left w:val="nil"/>
              <w:bottom w:val="nil"/>
              <w:right w:val="nil"/>
            </w:tcBorders>
            <w:vAlign w:val="center"/>
          </w:tcPr>
          <w:p w14:paraId="5ED97210" w14:textId="77777777" w:rsidR="003A7339" w:rsidRPr="002A73DB" w:rsidRDefault="003A7339" w:rsidP="00BB6A36">
            <w:pPr>
              <w:pStyle w:val="72TabletextTablesTableFigureBoxstyles"/>
              <w:rPr>
                <w:b/>
              </w:rPr>
            </w:pPr>
            <w:r w:rsidRPr="002A73DB">
              <w:rPr>
                <w:b/>
              </w:rPr>
              <w:t>714 [8.8]</w:t>
            </w:r>
          </w:p>
        </w:tc>
        <w:tc>
          <w:tcPr>
            <w:tcW w:w="992" w:type="dxa"/>
            <w:tcBorders>
              <w:left w:val="nil"/>
              <w:bottom w:val="nil"/>
              <w:right w:val="nil"/>
            </w:tcBorders>
            <w:vAlign w:val="center"/>
          </w:tcPr>
          <w:p w14:paraId="56F9C85F" w14:textId="77777777" w:rsidR="003A7339" w:rsidRPr="002A73DB" w:rsidRDefault="003A7339" w:rsidP="00BB6A36">
            <w:pPr>
              <w:pStyle w:val="72TabletextTablesTableFigureBoxstyles"/>
              <w:rPr>
                <w:b/>
              </w:rPr>
            </w:pPr>
            <w:r w:rsidRPr="002A73DB">
              <w:rPr>
                <w:b/>
              </w:rPr>
              <w:t>922 [10.6]</w:t>
            </w:r>
          </w:p>
        </w:tc>
        <w:tc>
          <w:tcPr>
            <w:tcW w:w="992" w:type="dxa"/>
            <w:tcBorders>
              <w:left w:val="nil"/>
              <w:bottom w:val="nil"/>
              <w:right w:val="nil"/>
            </w:tcBorders>
            <w:vAlign w:val="center"/>
          </w:tcPr>
          <w:p w14:paraId="4788C851" w14:textId="77777777" w:rsidR="003A7339" w:rsidRPr="002A73DB" w:rsidRDefault="003A7339" w:rsidP="00BB6A36">
            <w:pPr>
              <w:pStyle w:val="72TabletextTablesTableFigureBoxstyles"/>
              <w:rPr>
                <w:b/>
              </w:rPr>
            </w:pPr>
            <w:r w:rsidRPr="002A73DB">
              <w:rPr>
                <w:b/>
              </w:rPr>
              <w:t>854 [8.3]</w:t>
            </w:r>
          </w:p>
        </w:tc>
        <w:tc>
          <w:tcPr>
            <w:tcW w:w="992" w:type="dxa"/>
            <w:tcBorders>
              <w:left w:val="nil"/>
              <w:bottom w:val="nil"/>
              <w:right w:val="nil"/>
            </w:tcBorders>
            <w:vAlign w:val="center"/>
          </w:tcPr>
          <w:p w14:paraId="6579A32A" w14:textId="77777777" w:rsidR="003A7339" w:rsidRPr="002A73DB" w:rsidRDefault="003A7339" w:rsidP="00BB6A36">
            <w:pPr>
              <w:pStyle w:val="72TabletextTablesTableFigureBoxstyles"/>
              <w:rPr>
                <w:b/>
              </w:rPr>
            </w:pPr>
            <w:r w:rsidRPr="002A73DB">
              <w:rPr>
                <w:b/>
              </w:rPr>
              <w:t>695 [6.2]</w:t>
            </w:r>
          </w:p>
        </w:tc>
        <w:tc>
          <w:tcPr>
            <w:tcW w:w="992" w:type="dxa"/>
            <w:tcBorders>
              <w:left w:val="nil"/>
              <w:bottom w:val="nil"/>
              <w:right w:val="nil"/>
            </w:tcBorders>
            <w:vAlign w:val="center"/>
          </w:tcPr>
          <w:p w14:paraId="06757700" w14:textId="77777777" w:rsidR="003A7339" w:rsidRPr="002A73DB" w:rsidRDefault="003A7339" w:rsidP="00BB6A36">
            <w:pPr>
              <w:pStyle w:val="72TabletextTablesTableFigureBoxstyles"/>
              <w:rPr>
                <w:b/>
              </w:rPr>
            </w:pPr>
            <w:r w:rsidRPr="002A73DB">
              <w:rPr>
                <w:b/>
              </w:rPr>
              <w:t>921 [7.0]</w:t>
            </w:r>
          </w:p>
        </w:tc>
        <w:tc>
          <w:tcPr>
            <w:tcW w:w="992" w:type="dxa"/>
            <w:tcBorders>
              <w:left w:val="nil"/>
              <w:bottom w:val="nil"/>
              <w:right w:val="nil"/>
            </w:tcBorders>
            <w:vAlign w:val="center"/>
          </w:tcPr>
          <w:p w14:paraId="6362EE53" w14:textId="77777777" w:rsidR="003A7339" w:rsidRPr="002A73DB" w:rsidRDefault="003A7339" w:rsidP="00BB6A36">
            <w:pPr>
              <w:pStyle w:val="72TabletextTablesTableFigureBoxstyles"/>
              <w:rPr>
                <w:b/>
              </w:rPr>
            </w:pPr>
            <w:r w:rsidRPr="002A73DB">
              <w:rPr>
                <w:b/>
              </w:rPr>
              <w:t>774 [5.7]</w:t>
            </w:r>
          </w:p>
        </w:tc>
        <w:tc>
          <w:tcPr>
            <w:tcW w:w="992" w:type="dxa"/>
            <w:tcBorders>
              <w:left w:val="nil"/>
              <w:bottom w:val="nil"/>
              <w:right w:val="nil"/>
            </w:tcBorders>
            <w:vAlign w:val="center"/>
          </w:tcPr>
          <w:p w14:paraId="655DD040" w14:textId="77777777" w:rsidR="003A7339" w:rsidRPr="002A73DB" w:rsidRDefault="003A7339" w:rsidP="00BB6A36">
            <w:pPr>
              <w:pStyle w:val="72TabletextTablesTableFigureBoxstyles"/>
              <w:rPr>
                <w:b/>
              </w:rPr>
            </w:pPr>
            <w:r w:rsidRPr="002A73DB">
              <w:rPr>
                <w:b/>
              </w:rPr>
              <w:t>669 [4.4]</w:t>
            </w:r>
          </w:p>
        </w:tc>
        <w:tc>
          <w:tcPr>
            <w:tcW w:w="992" w:type="dxa"/>
            <w:tcBorders>
              <w:left w:val="nil"/>
              <w:bottom w:val="nil"/>
              <w:right w:val="nil"/>
            </w:tcBorders>
            <w:vAlign w:val="center"/>
          </w:tcPr>
          <w:p w14:paraId="5B0B08E1" w14:textId="77777777" w:rsidR="003A7339" w:rsidRPr="002A73DB" w:rsidRDefault="003A7339" w:rsidP="00BB6A36">
            <w:pPr>
              <w:pStyle w:val="72TabletextTablesTableFigureBoxstyles"/>
              <w:rPr>
                <w:b/>
              </w:rPr>
            </w:pPr>
            <w:r w:rsidRPr="002A73DB">
              <w:rPr>
                <w:b/>
              </w:rPr>
              <w:t>805 [5.2]</w:t>
            </w:r>
          </w:p>
        </w:tc>
        <w:tc>
          <w:tcPr>
            <w:tcW w:w="992" w:type="dxa"/>
            <w:tcBorders>
              <w:left w:val="nil"/>
              <w:bottom w:val="nil"/>
              <w:right w:val="nil"/>
            </w:tcBorders>
            <w:vAlign w:val="center"/>
          </w:tcPr>
          <w:p w14:paraId="51609394" w14:textId="77777777" w:rsidR="003A7339" w:rsidRPr="002A73DB" w:rsidRDefault="003A7339" w:rsidP="00BB6A36">
            <w:pPr>
              <w:pStyle w:val="72TabletextTablesTableFigureBoxstyles"/>
              <w:rPr>
                <w:b/>
              </w:rPr>
            </w:pPr>
            <w:r w:rsidRPr="002A73DB">
              <w:rPr>
                <w:b/>
              </w:rPr>
              <w:t>1031 [6.7]</w:t>
            </w:r>
          </w:p>
        </w:tc>
        <w:tc>
          <w:tcPr>
            <w:tcW w:w="992" w:type="dxa"/>
            <w:tcBorders>
              <w:left w:val="nil"/>
              <w:bottom w:val="nil"/>
              <w:right w:val="nil"/>
            </w:tcBorders>
            <w:vAlign w:val="center"/>
          </w:tcPr>
          <w:p w14:paraId="010A6791" w14:textId="77777777" w:rsidR="003A7339" w:rsidRPr="002A73DB" w:rsidRDefault="003A7339" w:rsidP="00BB6A36">
            <w:pPr>
              <w:pStyle w:val="72TabletextTablesTableFigureBoxstyles"/>
              <w:rPr>
                <w:b/>
              </w:rPr>
            </w:pPr>
            <w:r w:rsidRPr="002A73DB">
              <w:rPr>
                <w:b/>
              </w:rPr>
              <w:t>994 [6.2]</w:t>
            </w:r>
          </w:p>
        </w:tc>
        <w:tc>
          <w:tcPr>
            <w:tcW w:w="2271" w:type="dxa"/>
            <w:tcBorders>
              <w:left w:val="nil"/>
              <w:bottom w:val="nil"/>
            </w:tcBorders>
            <w:vAlign w:val="center"/>
          </w:tcPr>
          <w:p w14:paraId="0733CE24" w14:textId="77777777" w:rsidR="003A7339" w:rsidRPr="002A73DB" w:rsidRDefault="003A7339" w:rsidP="00BB6A36">
            <w:pPr>
              <w:pStyle w:val="72TabletextTablesTableFigureBoxstyles"/>
              <w:rPr>
                <w:b/>
              </w:rPr>
            </w:pPr>
            <w:r w:rsidRPr="002A73DB">
              <w:rPr>
                <w:b/>
              </w:rPr>
              <w:t>8906 [6.7; 6.5-6.8]</w:t>
            </w:r>
          </w:p>
        </w:tc>
      </w:tr>
      <w:tr w:rsidR="003A7339" w14:paraId="3A97534D" w14:textId="77777777" w:rsidTr="00BB6A36">
        <w:tc>
          <w:tcPr>
            <w:tcW w:w="2375" w:type="dxa"/>
            <w:tcBorders>
              <w:top w:val="nil"/>
              <w:left w:val="nil"/>
              <w:bottom w:val="nil"/>
              <w:right w:val="nil"/>
            </w:tcBorders>
            <w:vAlign w:val="center"/>
          </w:tcPr>
          <w:p w14:paraId="39861512" w14:textId="77777777" w:rsidR="003A7339" w:rsidRPr="00E511DE" w:rsidRDefault="003A7339" w:rsidP="00BB6A36">
            <w:pPr>
              <w:pStyle w:val="72TabletextTablesTableFigureBoxstyles"/>
              <w:rPr>
                <w:i/>
                <w:sz w:val="18"/>
                <w:szCs w:val="18"/>
              </w:rPr>
            </w:pPr>
            <w:r w:rsidRPr="00E511DE">
              <w:rPr>
                <w:i/>
                <w:sz w:val="18"/>
                <w:szCs w:val="18"/>
              </w:rPr>
              <w:lastRenderedPageBreak/>
              <w:t>Screen positive for DR</w:t>
            </w:r>
          </w:p>
        </w:tc>
        <w:tc>
          <w:tcPr>
            <w:tcW w:w="993" w:type="dxa"/>
            <w:tcBorders>
              <w:top w:val="nil"/>
              <w:left w:val="nil"/>
              <w:bottom w:val="nil"/>
              <w:right w:val="nil"/>
            </w:tcBorders>
            <w:vAlign w:val="center"/>
          </w:tcPr>
          <w:p w14:paraId="67E31FAA" w14:textId="77777777" w:rsidR="003A7339" w:rsidRPr="00E511DE" w:rsidRDefault="003A7339" w:rsidP="00BB6A36">
            <w:pPr>
              <w:pStyle w:val="72TabletextTablesTableFigureBoxstyles"/>
              <w:rPr>
                <w:i/>
                <w:sz w:val="18"/>
                <w:szCs w:val="18"/>
              </w:rPr>
            </w:pPr>
            <w:r w:rsidRPr="00E511DE">
              <w:rPr>
                <w:i/>
                <w:sz w:val="18"/>
                <w:szCs w:val="18"/>
              </w:rPr>
              <w:t>271 [4.1]</w:t>
            </w:r>
          </w:p>
        </w:tc>
        <w:tc>
          <w:tcPr>
            <w:tcW w:w="992" w:type="dxa"/>
            <w:tcBorders>
              <w:top w:val="nil"/>
              <w:left w:val="nil"/>
              <w:bottom w:val="nil"/>
              <w:right w:val="nil"/>
            </w:tcBorders>
            <w:vAlign w:val="center"/>
          </w:tcPr>
          <w:p w14:paraId="0F42AB94" w14:textId="77777777" w:rsidR="003A7339" w:rsidRPr="00E511DE" w:rsidRDefault="003A7339" w:rsidP="00BB6A36">
            <w:pPr>
              <w:pStyle w:val="72TabletextTablesTableFigureBoxstyles"/>
              <w:rPr>
                <w:i/>
                <w:sz w:val="18"/>
                <w:szCs w:val="18"/>
              </w:rPr>
            </w:pPr>
            <w:r w:rsidRPr="00E511DE">
              <w:rPr>
                <w:i/>
                <w:sz w:val="18"/>
                <w:szCs w:val="18"/>
              </w:rPr>
              <w:t>355 [4.4]</w:t>
            </w:r>
          </w:p>
        </w:tc>
        <w:tc>
          <w:tcPr>
            <w:tcW w:w="992" w:type="dxa"/>
            <w:tcBorders>
              <w:top w:val="nil"/>
              <w:left w:val="nil"/>
              <w:bottom w:val="nil"/>
              <w:right w:val="nil"/>
            </w:tcBorders>
            <w:vAlign w:val="center"/>
          </w:tcPr>
          <w:p w14:paraId="0BBD190C" w14:textId="77777777" w:rsidR="003A7339" w:rsidRPr="00E511DE" w:rsidRDefault="003A7339" w:rsidP="00BB6A36">
            <w:pPr>
              <w:pStyle w:val="72TabletextTablesTableFigureBoxstyles"/>
              <w:rPr>
                <w:i/>
                <w:sz w:val="18"/>
                <w:szCs w:val="18"/>
              </w:rPr>
            </w:pPr>
            <w:r w:rsidRPr="00E511DE">
              <w:rPr>
                <w:i/>
                <w:sz w:val="18"/>
                <w:szCs w:val="18"/>
              </w:rPr>
              <w:t>401 [4.6]</w:t>
            </w:r>
          </w:p>
        </w:tc>
        <w:tc>
          <w:tcPr>
            <w:tcW w:w="992" w:type="dxa"/>
            <w:tcBorders>
              <w:top w:val="nil"/>
              <w:left w:val="nil"/>
              <w:bottom w:val="nil"/>
              <w:right w:val="nil"/>
            </w:tcBorders>
            <w:vAlign w:val="center"/>
          </w:tcPr>
          <w:p w14:paraId="70769163" w14:textId="77777777" w:rsidR="003A7339" w:rsidRPr="00E511DE" w:rsidRDefault="003A7339" w:rsidP="00BB6A36">
            <w:pPr>
              <w:pStyle w:val="72TabletextTablesTableFigureBoxstyles"/>
              <w:rPr>
                <w:i/>
                <w:sz w:val="18"/>
                <w:szCs w:val="18"/>
              </w:rPr>
            </w:pPr>
            <w:r w:rsidRPr="00E511DE">
              <w:rPr>
                <w:i/>
                <w:sz w:val="18"/>
                <w:szCs w:val="18"/>
              </w:rPr>
              <w:t>360 [3.5]</w:t>
            </w:r>
          </w:p>
        </w:tc>
        <w:tc>
          <w:tcPr>
            <w:tcW w:w="992" w:type="dxa"/>
            <w:tcBorders>
              <w:top w:val="nil"/>
              <w:left w:val="nil"/>
              <w:bottom w:val="nil"/>
              <w:right w:val="nil"/>
            </w:tcBorders>
            <w:vAlign w:val="center"/>
          </w:tcPr>
          <w:p w14:paraId="0FB46D5E" w14:textId="77777777" w:rsidR="003A7339" w:rsidRPr="00E511DE" w:rsidRDefault="003A7339" w:rsidP="00BB6A36">
            <w:pPr>
              <w:pStyle w:val="72TabletextTablesTableFigureBoxstyles"/>
              <w:rPr>
                <w:i/>
                <w:sz w:val="18"/>
                <w:szCs w:val="18"/>
              </w:rPr>
            </w:pPr>
            <w:r w:rsidRPr="00E511DE">
              <w:rPr>
                <w:i/>
                <w:sz w:val="18"/>
                <w:szCs w:val="18"/>
              </w:rPr>
              <w:t>327 [2.9]</w:t>
            </w:r>
          </w:p>
        </w:tc>
        <w:tc>
          <w:tcPr>
            <w:tcW w:w="992" w:type="dxa"/>
            <w:tcBorders>
              <w:top w:val="nil"/>
              <w:left w:val="nil"/>
              <w:bottom w:val="nil"/>
              <w:right w:val="nil"/>
            </w:tcBorders>
            <w:vAlign w:val="center"/>
          </w:tcPr>
          <w:p w14:paraId="17D45FEE" w14:textId="77777777" w:rsidR="003A7339" w:rsidRPr="00E511DE" w:rsidRDefault="003A7339" w:rsidP="00BB6A36">
            <w:pPr>
              <w:pStyle w:val="72TabletextTablesTableFigureBoxstyles"/>
              <w:rPr>
                <w:i/>
                <w:sz w:val="18"/>
                <w:szCs w:val="18"/>
              </w:rPr>
            </w:pPr>
            <w:r w:rsidRPr="00E511DE">
              <w:rPr>
                <w:i/>
                <w:sz w:val="18"/>
                <w:szCs w:val="18"/>
              </w:rPr>
              <w:t>419 [3.2]</w:t>
            </w:r>
          </w:p>
        </w:tc>
        <w:tc>
          <w:tcPr>
            <w:tcW w:w="992" w:type="dxa"/>
            <w:tcBorders>
              <w:top w:val="nil"/>
              <w:left w:val="nil"/>
              <w:bottom w:val="nil"/>
              <w:right w:val="nil"/>
            </w:tcBorders>
            <w:vAlign w:val="center"/>
          </w:tcPr>
          <w:p w14:paraId="4970EA74" w14:textId="77777777" w:rsidR="003A7339" w:rsidRPr="00E511DE" w:rsidRDefault="003A7339" w:rsidP="00BB6A36">
            <w:pPr>
              <w:pStyle w:val="72TabletextTablesTableFigureBoxstyles"/>
              <w:rPr>
                <w:i/>
                <w:sz w:val="18"/>
                <w:szCs w:val="18"/>
              </w:rPr>
            </w:pPr>
            <w:r w:rsidRPr="00E511DE">
              <w:rPr>
                <w:i/>
                <w:sz w:val="18"/>
                <w:szCs w:val="18"/>
              </w:rPr>
              <w:t>330 [2.4]</w:t>
            </w:r>
          </w:p>
        </w:tc>
        <w:tc>
          <w:tcPr>
            <w:tcW w:w="992" w:type="dxa"/>
            <w:tcBorders>
              <w:top w:val="nil"/>
              <w:left w:val="nil"/>
              <w:bottom w:val="nil"/>
              <w:right w:val="nil"/>
            </w:tcBorders>
            <w:vAlign w:val="center"/>
          </w:tcPr>
          <w:p w14:paraId="0BDF3870" w14:textId="77777777" w:rsidR="003A7339" w:rsidRPr="00E511DE" w:rsidRDefault="003A7339" w:rsidP="00BB6A36">
            <w:pPr>
              <w:pStyle w:val="72TabletextTablesTableFigureBoxstyles"/>
              <w:rPr>
                <w:i/>
                <w:sz w:val="18"/>
                <w:szCs w:val="18"/>
              </w:rPr>
            </w:pPr>
            <w:r w:rsidRPr="00E511DE">
              <w:rPr>
                <w:i/>
                <w:sz w:val="18"/>
                <w:szCs w:val="18"/>
              </w:rPr>
              <w:t>345 [2.3]</w:t>
            </w:r>
          </w:p>
        </w:tc>
        <w:tc>
          <w:tcPr>
            <w:tcW w:w="992" w:type="dxa"/>
            <w:tcBorders>
              <w:top w:val="nil"/>
              <w:left w:val="nil"/>
              <w:bottom w:val="nil"/>
              <w:right w:val="nil"/>
            </w:tcBorders>
            <w:vAlign w:val="center"/>
          </w:tcPr>
          <w:p w14:paraId="0D84E16E" w14:textId="77777777" w:rsidR="003A7339" w:rsidRPr="00E511DE" w:rsidRDefault="003A7339" w:rsidP="00BB6A36">
            <w:pPr>
              <w:pStyle w:val="72TabletextTablesTableFigureBoxstyles"/>
              <w:rPr>
                <w:i/>
                <w:sz w:val="18"/>
                <w:szCs w:val="18"/>
              </w:rPr>
            </w:pPr>
            <w:r w:rsidRPr="00E511DE">
              <w:rPr>
                <w:i/>
                <w:sz w:val="18"/>
                <w:szCs w:val="18"/>
              </w:rPr>
              <w:t>387 [2.5]</w:t>
            </w:r>
          </w:p>
        </w:tc>
        <w:tc>
          <w:tcPr>
            <w:tcW w:w="992" w:type="dxa"/>
            <w:tcBorders>
              <w:top w:val="nil"/>
              <w:left w:val="nil"/>
              <w:bottom w:val="nil"/>
              <w:right w:val="nil"/>
            </w:tcBorders>
            <w:vAlign w:val="center"/>
          </w:tcPr>
          <w:p w14:paraId="3DC8EA0A" w14:textId="77777777" w:rsidR="003A7339" w:rsidRPr="00E511DE" w:rsidRDefault="003A7339" w:rsidP="00BB6A36">
            <w:pPr>
              <w:pStyle w:val="72TabletextTablesTableFigureBoxstyles"/>
              <w:rPr>
                <w:i/>
                <w:sz w:val="18"/>
                <w:szCs w:val="18"/>
              </w:rPr>
            </w:pPr>
            <w:r w:rsidRPr="00E511DE">
              <w:rPr>
                <w:i/>
                <w:sz w:val="18"/>
                <w:szCs w:val="18"/>
              </w:rPr>
              <w:t>441 [2.9]</w:t>
            </w:r>
          </w:p>
        </w:tc>
        <w:tc>
          <w:tcPr>
            <w:tcW w:w="992" w:type="dxa"/>
            <w:tcBorders>
              <w:top w:val="nil"/>
              <w:left w:val="nil"/>
              <w:bottom w:val="nil"/>
              <w:right w:val="nil"/>
            </w:tcBorders>
            <w:vAlign w:val="center"/>
          </w:tcPr>
          <w:p w14:paraId="5FC75A7F" w14:textId="77777777" w:rsidR="003A7339" w:rsidRPr="00E511DE" w:rsidRDefault="003A7339" w:rsidP="00BB6A36">
            <w:pPr>
              <w:pStyle w:val="72TabletextTablesTableFigureBoxstyles"/>
              <w:rPr>
                <w:i/>
                <w:sz w:val="18"/>
                <w:szCs w:val="18"/>
              </w:rPr>
            </w:pPr>
            <w:r w:rsidRPr="00E511DE">
              <w:rPr>
                <w:i/>
                <w:sz w:val="18"/>
                <w:szCs w:val="18"/>
              </w:rPr>
              <w:t>437 [2.7]</w:t>
            </w:r>
          </w:p>
        </w:tc>
        <w:tc>
          <w:tcPr>
            <w:tcW w:w="2271" w:type="dxa"/>
            <w:tcBorders>
              <w:top w:val="nil"/>
              <w:left w:val="nil"/>
              <w:bottom w:val="nil"/>
            </w:tcBorders>
            <w:vAlign w:val="center"/>
          </w:tcPr>
          <w:p w14:paraId="7DE7A44F" w14:textId="77777777" w:rsidR="003A7339" w:rsidRPr="00860F3C" w:rsidRDefault="003A7339" w:rsidP="00BB6A36">
            <w:pPr>
              <w:pStyle w:val="72TabletextTablesTableFigureBoxstyles"/>
              <w:rPr>
                <w:i/>
                <w:sz w:val="18"/>
                <w:szCs w:val="18"/>
              </w:rPr>
            </w:pPr>
            <w:r>
              <w:rPr>
                <w:i/>
                <w:sz w:val="18"/>
                <w:szCs w:val="18"/>
              </w:rPr>
              <w:t>4073 [3.0; 3.0-3.1]</w:t>
            </w:r>
          </w:p>
        </w:tc>
      </w:tr>
      <w:tr w:rsidR="003A7339" w14:paraId="6F105773" w14:textId="77777777" w:rsidTr="00BB6A36">
        <w:tc>
          <w:tcPr>
            <w:tcW w:w="2375" w:type="dxa"/>
            <w:tcBorders>
              <w:top w:val="nil"/>
              <w:left w:val="nil"/>
              <w:bottom w:val="nil"/>
              <w:right w:val="nil"/>
            </w:tcBorders>
            <w:vAlign w:val="center"/>
          </w:tcPr>
          <w:p w14:paraId="5A637A53" w14:textId="77777777" w:rsidR="003A7339" w:rsidRPr="00E511DE" w:rsidRDefault="003A7339" w:rsidP="00BB6A36">
            <w:pPr>
              <w:pStyle w:val="72TabletextTablesTableFigureBoxstyles"/>
              <w:rPr>
                <w:i/>
                <w:sz w:val="18"/>
                <w:szCs w:val="18"/>
              </w:rPr>
            </w:pPr>
            <w:r w:rsidRPr="00E511DE">
              <w:rPr>
                <w:i/>
                <w:sz w:val="18"/>
                <w:szCs w:val="18"/>
              </w:rPr>
              <w:t>Screen positive for unassessable images</w:t>
            </w:r>
          </w:p>
        </w:tc>
        <w:tc>
          <w:tcPr>
            <w:tcW w:w="993" w:type="dxa"/>
            <w:tcBorders>
              <w:top w:val="nil"/>
              <w:left w:val="nil"/>
              <w:bottom w:val="nil"/>
              <w:right w:val="nil"/>
            </w:tcBorders>
            <w:vAlign w:val="center"/>
          </w:tcPr>
          <w:p w14:paraId="3558BBB0" w14:textId="77777777" w:rsidR="003A7339" w:rsidRPr="00E511DE" w:rsidRDefault="003A7339" w:rsidP="00BB6A36">
            <w:pPr>
              <w:pStyle w:val="72TabletextTablesTableFigureBoxstyles"/>
              <w:rPr>
                <w:i/>
                <w:sz w:val="18"/>
                <w:szCs w:val="18"/>
              </w:rPr>
            </w:pPr>
            <w:r w:rsidRPr="00E511DE">
              <w:rPr>
                <w:i/>
                <w:sz w:val="18"/>
                <w:szCs w:val="18"/>
              </w:rPr>
              <w:t>201 [3.0]</w:t>
            </w:r>
          </w:p>
        </w:tc>
        <w:tc>
          <w:tcPr>
            <w:tcW w:w="992" w:type="dxa"/>
            <w:tcBorders>
              <w:top w:val="nil"/>
              <w:left w:val="nil"/>
              <w:bottom w:val="nil"/>
              <w:right w:val="nil"/>
            </w:tcBorders>
            <w:vAlign w:val="center"/>
          </w:tcPr>
          <w:p w14:paraId="28251A3E" w14:textId="77777777" w:rsidR="003A7339" w:rsidRPr="00E511DE" w:rsidRDefault="003A7339" w:rsidP="00BB6A36">
            <w:pPr>
              <w:pStyle w:val="72TabletextTablesTableFigureBoxstyles"/>
              <w:rPr>
                <w:i/>
                <w:sz w:val="18"/>
                <w:szCs w:val="18"/>
              </w:rPr>
            </w:pPr>
            <w:r w:rsidRPr="00E511DE">
              <w:rPr>
                <w:i/>
                <w:sz w:val="18"/>
                <w:szCs w:val="18"/>
              </w:rPr>
              <w:t>255 [3.2]</w:t>
            </w:r>
          </w:p>
        </w:tc>
        <w:tc>
          <w:tcPr>
            <w:tcW w:w="992" w:type="dxa"/>
            <w:tcBorders>
              <w:top w:val="nil"/>
              <w:left w:val="nil"/>
              <w:bottom w:val="nil"/>
              <w:right w:val="nil"/>
            </w:tcBorders>
            <w:vAlign w:val="center"/>
          </w:tcPr>
          <w:p w14:paraId="326C850E" w14:textId="77777777" w:rsidR="003A7339" w:rsidRPr="00E511DE" w:rsidRDefault="003A7339" w:rsidP="00BB6A36">
            <w:pPr>
              <w:pStyle w:val="72TabletextTablesTableFigureBoxstyles"/>
              <w:rPr>
                <w:i/>
                <w:sz w:val="18"/>
                <w:szCs w:val="18"/>
              </w:rPr>
            </w:pPr>
            <w:r w:rsidRPr="00E511DE">
              <w:rPr>
                <w:i/>
                <w:sz w:val="18"/>
                <w:szCs w:val="18"/>
              </w:rPr>
              <w:t>358 [4.1]</w:t>
            </w:r>
          </w:p>
        </w:tc>
        <w:tc>
          <w:tcPr>
            <w:tcW w:w="992" w:type="dxa"/>
            <w:tcBorders>
              <w:top w:val="nil"/>
              <w:left w:val="nil"/>
              <w:bottom w:val="nil"/>
              <w:right w:val="nil"/>
            </w:tcBorders>
            <w:vAlign w:val="center"/>
          </w:tcPr>
          <w:p w14:paraId="08393D56" w14:textId="77777777" w:rsidR="003A7339" w:rsidRPr="00E511DE" w:rsidRDefault="003A7339" w:rsidP="00BB6A36">
            <w:pPr>
              <w:pStyle w:val="72TabletextTablesTableFigureBoxstyles"/>
              <w:rPr>
                <w:i/>
                <w:sz w:val="18"/>
                <w:szCs w:val="18"/>
              </w:rPr>
            </w:pPr>
            <w:r w:rsidRPr="00E511DE">
              <w:rPr>
                <w:i/>
                <w:sz w:val="18"/>
                <w:szCs w:val="18"/>
              </w:rPr>
              <w:t>372 [3.6]</w:t>
            </w:r>
          </w:p>
        </w:tc>
        <w:tc>
          <w:tcPr>
            <w:tcW w:w="992" w:type="dxa"/>
            <w:tcBorders>
              <w:top w:val="nil"/>
              <w:left w:val="nil"/>
              <w:bottom w:val="nil"/>
              <w:right w:val="nil"/>
            </w:tcBorders>
            <w:vAlign w:val="center"/>
          </w:tcPr>
          <w:p w14:paraId="16F2B827" w14:textId="77777777" w:rsidR="003A7339" w:rsidRPr="00E511DE" w:rsidRDefault="003A7339" w:rsidP="00BB6A36">
            <w:pPr>
              <w:pStyle w:val="72TabletextTablesTableFigureBoxstyles"/>
              <w:rPr>
                <w:i/>
                <w:sz w:val="18"/>
                <w:szCs w:val="18"/>
              </w:rPr>
            </w:pPr>
            <w:r w:rsidRPr="00E511DE">
              <w:rPr>
                <w:i/>
                <w:sz w:val="18"/>
                <w:szCs w:val="18"/>
              </w:rPr>
              <w:t>283 [2.5]</w:t>
            </w:r>
          </w:p>
        </w:tc>
        <w:tc>
          <w:tcPr>
            <w:tcW w:w="992" w:type="dxa"/>
            <w:tcBorders>
              <w:top w:val="nil"/>
              <w:left w:val="nil"/>
              <w:bottom w:val="nil"/>
              <w:right w:val="nil"/>
            </w:tcBorders>
            <w:vAlign w:val="center"/>
          </w:tcPr>
          <w:p w14:paraId="788F7493" w14:textId="77777777" w:rsidR="003A7339" w:rsidRPr="00E511DE" w:rsidRDefault="003A7339" w:rsidP="00BB6A36">
            <w:pPr>
              <w:pStyle w:val="72TabletextTablesTableFigureBoxstyles"/>
              <w:rPr>
                <w:i/>
                <w:sz w:val="18"/>
                <w:szCs w:val="18"/>
              </w:rPr>
            </w:pPr>
            <w:r w:rsidRPr="00E511DE">
              <w:rPr>
                <w:i/>
                <w:sz w:val="18"/>
                <w:szCs w:val="18"/>
              </w:rPr>
              <w:t>425 [3.2]</w:t>
            </w:r>
          </w:p>
        </w:tc>
        <w:tc>
          <w:tcPr>
            <w:tcW w:w="992" w:type="dxa"/>
            <w:tcBorders>
              <w:top w:val="nil"/>
              <w:left w:val="nil"/>
              <w:bottom w:val="nil"/>
              <w:right w:val="nil"/>
            </w:tcBorders>
            <w:vAlign w:val="center"/>
          </w:tcPr>
          <w:p w14:paraId="32782563" w14:textId="77777777" w:rsidR="003A7339" w:rsidRPr="00E511DE" w:rsidRDefault="003A7339" w:rsidP="00BB6A36">
            <w:pPr>
              <w:pStyle w:val="72TabletextTablesTableFigureBoxstyles"/>
              <w:rPr>
                <w:i/>
                <w:sz w:val="18"/>
                <w:szCs w:val="18"/>
              </w:rPr>
            </w:pPr>
            <w:r w:rsidRPr="00E511DE">
              <w:rPr>
                <w:i/>
                <w:sz w:val="18"/>
                <w:szCs w:val="18"/>
              </w:rPr>
              <w:t>322 [2.4]</w:t>
            </w:r>
          </w:p>
        </w:tc>
        <w:tc>
          <w:tcPr>
            <w:tcW w:w="992" w:type="dxa"/>
            <w:tcBorders>
              <w:top w:val="nil"/>
              <w:left w:val="nil"/>
              <w:bottom w:val="nil"/>
              <w:right w:val="nil"/>
            </w:tcBorders>
            <w:vAlign w:val="center"/>
          </w:tcPr>
          <w:p w14:paraId="463F15B7" w14:textId="77777777" w:rsidR="003A7339" w:rsidRPr="00E511DE" w:rsidRDefault="003A7339" w:rsidP="00BB6A36">
            <w:pPr>
              <w:pStyle w:val="72TabletextTablesTableFigureBoxstyles"/>
              <w:rPr>
                <w:i/>
                <w:sz w:val="18"/>
                <w:szCs w:val="18"/>
              </w:rPr>
            </w:pPr>
            <w:r w:rsidRPr="00E511DE">
              <w:rPr>
                <w:i/>
                <w:sz w:val="18"/>
                <w:szCs w:val="18"/>
              </w:rPr>
              <w:t>179 [1.2]</w:t>
            </w:r>
          </w:p>
        </w:tc>
        <w:tc>
          <w:tcPr>
            <w:tcW w:w="992" w:type="dxa"/>
            <w:tcBorders>
              <w:top w:val="nil"/>
              <w:left w:val="nil"/>
              <w:bottom w:val="nil"/>
              <w:right w:val="nil"/>
            </w:tcBorders>
            <w:vAlign w:val="center"/>
          </w:tcPr>
          <w:p w14:paraId="7D30E3A5" w14:textId="77777777" w:rsidR="003A7339" w:rsidRPr="00E511DE" w:rsidRDefault="003A7339" w:rsidP="00BB6A36">
            <w:pPr>
              <w:pStyle w:val="72TabletextTablesTableFigureBoxstyles"/>
              <w:rPr>
                <w:i/>
                <w:sz w:val="18"/>
                <w:szCs w:val="18"/>
              </w:rPr>
            </w:pPr>
            <w:r w:rsidRPr="00E511DE">
              <w:rPr>
                <w:i/>
                <w:sz w:val="18"/>
                <w:szCs w:val="18"/>
              </w:rPr>
              <w:t>258 [1.7]</w:t>
            </w:r>
          </w:p>
        </w:tc>
        <w:tc>
          <w:tcPr>
            <w:tcW w:w="992" w:type="dxa"/>
            <w:tcBorders>
              <w:top w:val="nil"/>
              <w:left w:val="nil"/>
              <w:bottom w:val="nil"/>
              <w:right w:val="nil"/>
            </w:tcBorders>
            <w:vAlign w:val="center"/>
          </w:tcPr>
          <w:p w14:paraId="579A2CCC" w14:textId="77777777" w:rsidR="003A7339" w:rsidRPr="00E511DE" w:rsidRDefault="003A7339" w:rsidP="00BB6A36">
            <w:pPr>
              <w:pStyle w:val="72TabletextTablesTableFigureBoxstyles"/>
              <w:rPr>
                <w:i/>
                <w:sz w:val="18"/>
                <w:szCs w:val="18"/>
              </w:rPr>
            </w:pPr>
            <w:r w:rsidRPr="00E511DE">
              <w:rPr>
                <w:i/>
                <w:sz w:val="18"/>
                <w:szCs w:val="18"/>
              </w:rPr>
              <w:t>408 [2.7]</w:t>
            </w:r>
          </w:p>
        </w:tc>
        <w:tc>
          <w:tcPr>
            <w:tcW w:w="992" w:type="dxa"/>
            <w:tcBorders>
              <w:top w:val="nil"/>
              <w:left w:val="nil"/>
              <w:bottom w:val="nil"/>
              <w:right w:val="nil"/>
            </w:tcBorders>
            <w:vAlign w:val="center"/>
          </w:tcPr>
          <w:p w14:paraId="50B571B0" w14:textId="77777777" w:rsidR="003A7339" w:rsidRPr="00E511DE" w:rsidRDefault="003A7339" w:rsidP="00BB6A36">
            <w:pPr>
              <w:pStyle w:val="72TabletextTablesTableFigureBoxstyles"/>
              <w:rPr>
                <w:i/>
                <w:sz w:val="18"/>
                <w:szCs w:val="18"/>
              </w:rPr>
            </w:pPr>
            <w:r w:rsidRPr="00E511DE">
              <w:rPr>
                <w:i/>
                <w:sz w:val="18"/>
                <w:szCs w:val="18"/>
              </w:rPr>
              <w:t>383 [2.4]</w:t>
            </w:r>
          </w:p>
        </w:tc>
        <w:tc>
          <w:tcPr>
            <w:tcW w:w="2271" w:type="dxa"/>
            <w:tcBorders>
              <w:top w:val="nil"/>
              <w:left w:val="nil"/>
              <w:bottom w:val="nil"/>
            </w:tcBorders>
            <w:vAlign w:val="center"/>
          </w:tcPr>
          <w:p w14:paraId="5BD75623" w14:textId="77777777" w:rsidR="003A7339" w:rsidRPr="00860F3C" w:rsidRDefault="003A7339" w:rsidP="00BB6A36">
            <w:pPr>
              <w:pStyle w:val="72TabletextTablesTableFigureBoxstyles"/>
              <w:rPr>
                <w:i/>
                <w:sz w:val="18"/>
                <w:szCs w:val="18"/>
              </w:rPr>
            </w:pPr>
            <w:r>
              <w:rPr>
                <w:i/>
                <w:sz w:val="18"/>
                <w:szCs w:val="18"/>
              </w:rPr>
              <w:t>3444 [2.6; 2.5-2.7]</w:t>
            </w:r>
          </w:p>
        </w:tc>
      </w:tr>
      <w:tr w:rsidR="003A7339" w14:paraId="6284B972" w14:textId="77777777" w:rsidTr="00BB6A36">
        <w:tc>
          <w:tcPr>
            <w:tcW w:w="2375" w:type="dxa"/>
            <w:tcBorders>
              <w:top w:val="nil"/>
              <w:left w:val="nil"/>
              <w:right w:val="nil"/>
            </w:tcBorders>
            <w:vAlign w:val="center"/>
          </w:tcPr>
          <w:p w14:paraId="60F7D5B4" w14:textId="77777777" w:rsidR="003A7339" w:rsidRPr="00E511DE" w:rsidRDefault="003A7339" w:rsidP="00BB6A36">
            <w:pPr>
              <w:pStyle w:val="72TabletextTablesTableFigureBoxstyles"/>
              <w:rPr>
                <w:i/>
                <w:sz w:val="18"/>
                <w:szCs w:val="18"/>
              </w:rPr>
            </w:pPr>
            <w:r w:rsidRPr="00E511DE">
              <w:rPr>
                <w:i/>
                <w:sz w:val="18"/>
                <w:szCs w:val="18"/>
              </w:rPr>
              <w:t>Screen positive for other eye disease requiring HES**</w:t>
            </w:r>
          </w:p>
        </w:tc>
        <w:tc>
          <w:tcPr>
            <w:tcW w:w="993" w:type="dxa"/>
            <w:tcBorders>
              <w:top w:val="nil"/>
              <w:left w:val="nil"/>
              <w:right w:val="nil"/>
            </w:tcBorders>
            <w:vAlign w:val="center"/>
          </w:tcPr>
          <w:p w14:paraId="1ECE4F35" w14:textId="77777777" w:rsidR="003A7339" w:rsidRPr="00E511DE" w:rsidRDefault="003A7339" w:rsidP="00BB6A36">
            <w:pPr>
              <w:pStyle w:val="72TabletextTablesTableFigureBoxstyles"/>
              <w:rPr>
                <w:i/>
                <w:sz w:val="18"/>
                <w:szCs w:val="18"/>
              </w:rPr>
            </w:pPr>
            <w:r w:rsidRPr="00E511DE">
              <w:rPr>
                <w:i/>
                <w:sz w:val="18"/>
                <w:szCs w:val="18"/>
              </w:rPr>
              <w:t>55 [0.8]</w:t>
            </w:r>
          </w:p>
        </w:tc>
        <w:tc>
          <w:tcPr>
            <w:tcW w:w="992" w:type="dxa"/>
            <w:tcBorders>
              <w:top w:val="nil"/>
              <w:left w:val="nil"/>
              <w:right w:val="nil"/>
            </w:tcBorders>
            <w:vAlign w:val="center"/>
          </w:tcPr>
          <w:p w14:paraId="6BC15E8C" w14:textId="77777777" w:rsidR="003A7339" w:rsidRPr="00E511DE" w:rsidRDefault="003A7339" w:rsidP="00BB6A36">
            <w:pPr>
              <w:pStyle w:val="72TabletextTablesTableFigureBoxstyles"/>
              <w:rPr>
                <w:i/>
                <w:sz w:val="18"/>
                <w:szCs w:val="18"/>
              </w:rPr>
            </w:pPr>
            <w:r w:rsidRPr="00E511DE">
              <w:rPr>
                <w:i/>
                <w:sz w:val="18"/>
                <w:szCs w:val="18"/>
              </w:rPr>
              <w:t>104 [1.3]</w:t>
            </w:r>
          </w:p>
        </w:tc>
        <w:tc>
          <w:tcPr>
            <w:tcW w:w="992" w:type="dxa"/>
            <w:tcBorders>
              <w:top w:val="nil"/>
              <w:left w:val="nil"/>
              <w:right w:val="nil"/>
            </w:tcBorders>
            <w:vAlign w:val="center"/>
          </w:tcPr>
          <w:p w14:paraId="745506D5" w14:textId="77777777" w:rsidR="003A7339" w:rsidRPr="00E511DE" w:rsidRDefault="003A7339" w:rsidP="00BB6A36">
            <w:pPr>
              <w:pStyle w:val="72TabletextTablesTableFigureBoxstyles"/>
              <w:rPr>
                <w:i/>
                <w:sz w:val="18"/>
                <w:szCs w:val="18"/>
              </w:rPr>
            </w:pPr>
            <w:r w:rsidRPr="00E511DE">
              <w:rPr>
                <w:i/>
                <w:sz w:val="18"/>
                <w:szCs w:val="18"/>
              </w:rPr>
              <w:t>163 [1.9]</w:t>
            </w:r>
          </w:p>
        </w:tc>
        <w:tc>
          <w:tcPr>
            <w:tcW w:w="992" w:type="dxa"/>
            <w:tcBorders>
              <w:top w:val="nil"/>
              <w:left w:val="nil"/>
              <w:right w:val="nil"/>
            </w:tcBorders>
            <w:vAlign w:val="center"/>
          </w:tcPr>
          <w:p w14:paraId="7CF421D2" w14:textId="77777777" w:rsidR="003A7339" w:rsidRPr="00E511DE" w:rsidRDefault="003A7339" w:rsidP="00BB6A36">
            <w:pPr>
              <w:pStyle w:val="72TabletextTablesTableFigureBoxstyles"/>
              <w:rPr>
                <w:i/>
                <w:sz w:val="18"/>
                <w:szCs w:val="18"/>
              </w:rPr>
            </w:pPr>
            <w:r w:rsidRPr="00E511DE">
              <w:rPr>
                <w:i/>
                <w:sz w:val="18"/>
                <w:szCs w:val="18"/>
              </w:rPr>
              <w:t>122 [1.2]</w:t>
            </w:r>
          </w:p>
        </w:tc>
        <w:tc>
          <w:tcPr>
            <w:tcW w:w="992" w:type="dxa"/>
            <w:tcBorders>
              <w:top w:val="nil"/>
              <w:left w:val="nil"/>
              <w:right w:val="nil"/>
            </w:tcBorders>
            <w:vAlign w:val="center"/>
          </w:tcPr>
          <w:p w14:paraId="3CC26CA6" w14:textId="77777777" w:rsidR="003A7339" w:rsidRPr="00E511DE" w:rsidRDefault="003A7339" w:rsidP="00BB6A36">
            <w:pPr>
              <w:pStyle w:val="72TabletextTablesTableFigureBoxstyles"/>
              <w:rPr>
                <w:i/>
                <w:sz w:val="18"/>
                <w:szCs w:val="18"/>
              </w:rPr>
            </w:pPr>
            <w:r w:rsidRPr="00E511DE">
              <w:rPr>
                <w:i/>
                <w:sz w:val="18"/>
                <w:szCs w:val="18"/>
              </w:rPr>
              <w:t>85 [0.8]</w:t>
            </w:r>
          </w:p>
        </w:tc>
        <w:tc>
          <w:tcPr>
            <w:tcW w:w="992" w:type="dxa"/>
            <w:tcBorders>
              <w:top w:val="nil"/>
              <w:left w:val="nil"/>
              <w:right w:val="nil"/>
            </w:tcBorders>
            <w:vAlign w:val="center"/>
          </w:tcPr>
          <w:p w14:paraId="09CF03C9" w14:textId="77777777" w:rsidR="003A7339" w:rsidRPr="00E511DE" w:rsidRDefault="003A7339" w:rsidP="00BB6A36">
            <w:pPr>
              <w:pStyle w:val="72TabletextTablesTableFigureBoxstyles"/>
              <w:rPr>
                <w:i/>
                <w:sz w:val="18"/>
                <w:szCs w:val="18"/>
              </w:rPr>
            </w:pPr>
            <w:r w:rsidRPr="00E511DE">
              <w:rPr>
                <w:i/>
                <w:sz w:val="18"/>
                <w:szCs w:val="18"/>
              </w:rPr>
              <w:t>77 [0.6]</w:t>
            </w:r>
          </w:p>
        </w:tc>
        <w:tc>
          <w:tcPr>
            <w:tcW w:w="992" w:type="dxa"/>
            <w:tcBorders>
              <w:top w:val="nil"/>
              <w:left w:val="nil"/>
              <w:right w:val="nil"/>
            </w:tcBorders>
            <w:vAlign w:val="center"/>
          </w:tcPr>
          <w:p w14:paraId="65D0E393" w14:textId="77777777" w:rsidR="003A7339" w:rsidRPr="00E511DE" w:rsidRDefault="003A7339" w:rsidP="00BB6A36">
            <w:pPr>
              <w:pStyle w:val="72TabletextTablesTableFigureBoxstyles"/>
              <w:rPr>
                <w:i/>
                <w:sz w:val="18"/>
                <w:szCs w:val="18"/>
              </w:rPr>
            </w:pPr>
            <w:r w:rsidRPr="00E511DE">
              <w:rPr>
                <w:i/>
                <w:sz w:val="18"/>
                <w:szCs w:val="18"/>
              </w:rPr>
              <w:t>122 [0.9]</w:t>
            </w:r>
          </w:p>
        </w:tc>
        <w:tc>
          <w:tcPr>
            <w:tcW w:w="992" w:type="dxa"/>
            <w:tcBorders>
              <w:top w:val="nil"/>
              <w:left w:val="nil"/>
              <w:right w:val="nil"/>
            </w:tcBorders>
            <w:vAlign w:val="center"/>
          </w:tcPr>
          <w:p w14:paraId="19B76907" w14:textId="77777777" w:rsidR="003A7339" w:rsidRPr="00E511DE" w:rsidRDefault="003A7339" w:rsidP="00BB6A36">
            <w:pPr>
              <w:pStyle w:val="72TabletextTablesTableFigureBoxstyles"/>
              <w:rPr>
                <w:i/>
                <w:sz w:val="18"/>
                <w:szCs w:val="18"/>
              </w:rPr>
            </w:pPr>
            <w:r w:rsidRPr="00E511DE">
              <w:rPr>
                <w:i/>
                <w:sz w:val="18"/>
                <w:szCs w:val="18"/>
              </w:rPr>
              <w:t>145 [1.0]</w:t>
            </w:r>
          </w:p>
        </w:tc>
        <w:tc>
          <w:tcPr>
            <w:tcW w:w="992" w:type="dxa"/>
            <w:tcBorders>
              <w:top w:val="nil"/>
              <w:left w:val="nil"/>
              <w:right w:val="nil"/>
            </w:tcBorders>
            <w:vAlign w:val="center"/>
          </w:tcPr>
          <w:p w14:paraId="2C44F73A" w14:textId="77777777" w:rsidR="003A7339" w:rsidRPr="00E511DE" w:rsidRDefault="003A7339" w:rsidP="00BB6A36">
            <w:pPr>
              <w:pStyle w:val="72TabletextTablesTableFigureBoxstyles"/>
              <w:rPr>
                <w:i/>
                <w:sz w:val="18"/>
                <w:szCs w:val="18"/>
              </w:rPr>
            </w:pPr>
            <w:r w:rsidRPr="00E511DE">
              <w:rPr>
                <w:i/>
                <w:sz w:val="18"/>
                <w:szCs w:val="18"/>
              </w:rPr>
              <w:t>160 [1.0]</w:t>
            </w:r>
          </w:p>
        </w:tc>
        <w:tc>
          <w:tcPr>
            <w:tcW w:w="992" w:type="dxa"/>
            <w:tcBorders>
              <w:top w:val="nil"/>
              <w:left w:val="nil"/>
              <w:right w:val="nil"/>
            </w:tcBorders>
            <w:vAlign w:val="center"/>
          </w:tcPr>
          <w:p w14:paraId="6CCD430F" w14:textId="77777777" w:rsidR="003A7339" w:rsidRPr="00E511DE" w:rsidRDefault="003A7339" w:rsidP="00BB6A36">
            <w:pPr>
              <w:pStyle w:val="72TabletextTablesTableFigureBoxstyles"/>
              <w:rPr>
                <w:i/>
                <w:sz w:val="18"/>
                <w:szCs w:val="18"/>
              </w:rPr>
            </w:pPr>
            <w:r w:rsidRPr="00E511DE">
              <w:rPr>
                <w:i/>
                <w:sz w:val="18"/>
                <w:szCs w:val="18"/>
              </w:rPr>
              <w:t>182 [1.2]</w:t>
            </w:r>
          </w:p>
        </w:tc>
        <w:tc>
          <w:tcPr>
            <w:tcW w:w="992" w:type="dxa"/>
            <w:tcBorders>
              <w:top w:val="nil"/>
              <w:left w:val="nil"/>
              <w:right w:val="nil"/>
            </w:tcBorders>
            <w:vAlign w:val="center"/>
          </w:tcPr>
          <w:p w14:paraId="1992923C" w14:textId="77777777" w:rsidR="003A7339" w:rsidRPr="00E511DE" w:rsidRDefault="003A7339" w:rsidP="00BB6A36">
            <w:pPr>
              <w:pStyle w:val="72TabletextTablesTableFigureBoxstyles"/>
              <w:rPr>
                <w:i/>
                <w:sz w:val="18"/>
                <w:szCs w:val="18"/>
              </w:rPr>
            </w:pPr>
            <w:r w:rsidRPr="00E511DE">
              <w:rPr>
                <w:i/>
                <w:sz w:val="18"/>
                <w:szCs w:val="18"/>
              </w:rPr>
              <w:t>174 [1.1]</w:t>
            </w:r>
          </w:p>
        </w:tc>
        <w:tc>
          <w:tcPr>
            <w:tcW w:w="2271" w:type="dxa"/>
            <w:tcBorders>
              <w:top w:val="nil"/>
              <w:left w:val="nil"/>
            </w:tcBorders>
            <w:vAlign w:val="center"/>
          </w:tcPr>
          <w:p w14:paraId="2700BDF9" w14:textId="77777777" w:rsidR="003A7339" w:rsidRPr="00860F3C" w:rsidRDefault="003A7339" w:rsidP="00BB6A36">
            <w:pPr>
              <w:pStyle w:val="72TabletextTablesTableFigureBoxstyles"/>
              <w:rPr>
                <w:i/>
                <w:sz w:val="18"/>
                <w:szCs w:val="18"/>
              </w:rPr>
            </w:pPr>
            <w:r>
              <w:rPr>
                <w:i/>
                <w:sz w:val="18"/>
                <w:szCs w:val="18"/>
              </w:rPr>
              <w:t>1389 [1.0; 1.0-1.1]</w:t>
            </w:r>
          </w:p>
        </w:tc>
      </w:tr>
      <w:tr w:rsidR="003A7339" w14:paraId="3C1F02BE" w14:textId="77777777" w:rsidTr="00BB6A36">
        <w:tc>
          <w:tcPr>
            <w:tcW w:w="2375" w:type="dxa"/>
            <w:tcBorders>
              <w:left w:val="nil"/>
              <w:bottom w:val="nil"/>
              <w:right w:val="nil"/>
            </w:tcBorders>
            <w:vAlign w:val="center"/>
          </w:tcPr>
          <w:p w14:paraId="18CB28E7" w14:textId="77777777" w:rsidR="003A7339" w:rsidRPr="00E511DE" w:rsidRDefault="003A7339" w:rsidP="00BB6A36">
            <w:pPr>
              <w:pStyle w:val="72TabletextTablesTableFigureBoxstyles"/>
            </w:pPr>
            <w:r w:rsidRPr="00E511DE">
              <w:t>Biomicroscopy recorded***</w:t>
            </w:r>
          </w:p>
        </w:tc>
        <w:tc>
          <w:tcPr>
            <w:tcW w:w="993" w:type="dxa"/>
            <w:tcBorders>
              <w:left w:val="nil"/>
              <w:bottom w:val="nil"/>
              <w:right w:val="nil"/>
            </w:tcBorders>
            <w:vAlign w:val="center"/>
          </w:tcPr>
          <w:p w14:paraId="44ECDB44" w14:textId="77777777" w:rsidR="003A7339" w:rsidRPr="00E511DE" w:rsidRDefault="003A7339" w:rsidP="00BB6A36">
            <w:pPr>
              <w:pStyle w:val="72TabletextTablesTableFigureBoxstyles"/>
            </w:pPr>
            <w:r w:rsidRPr="00E511DE">
              <w:t>446 [6.7]</w:t>
            </w:r>
          </w:p>
        </w:tc>
        <w:tc>
          <w:tcPr>
            <w:tcW w:w="992" w:type="dxa"/>
            <w:tcBorders>
              <w:left w:val="nil"/>
              <w:bottom w:val="nil"/>
              <w:right w:val="nil"/>
            </w:tcBorders>
            <w:vAlign w:val="center"/>
          </w:tcPr>
          <w:p w14:paraId="4DA4A621" w14:textId="77777777" w:rsidR="003A7339" w:rsidRPr="00E511DE" w:rsidRDefault="003A7339" w:rsidP="00BB6A36">
            <w:pPr>
              <w:pStyle w:val="72TabletextTablesTableFigureBoxstyles"/>
            </w:pPr>
            <w:r w:rsidRPr="00E511DE">
              <w:t>618 [7.6]</w:t>
            </w:r>
          </w:p>
        </w:tc>
        <w:tc>
          <w:tcPr>
            <w:tcW w:w="992" w:type="dxa"/>
            <w:tcBorders>
              <w:left w:val="nil"/>
              <w:bottom w:val="nil"/>
              <w:right w:val="nil"/>
            </w:tcBorders>
            <w:vAlign w:val="center"/>
          </w:tcPr>
          <w:p w14:paraId="40862571" w14:textId="77777777" w:rsidR="003A7339" w:rsidRPr="00E511DE" w:rsidRDefault="003A7339" w:rsidP="00BB6A36">
            <w:pPr>
              <w:pStyle w:val="72TabletextTablesTableFigureBoxstyles"/>
            </w:pPr>
            <w:r w:rsidRPr="00E511DE">
              <w:t>794 [9.2]</w:t>
            </w:r>
          </w:p>
        </w:tc>
        <w:tc>
          <w:tcPr>
            <w:tcW w:w="992" w:type="dxa"/>
            <w:tcBorders>
              <w:left w:val="nil"/>
              <w:bottom w:val="nil"/>
              <w:right w:val="nil"/>
            </w:tcBorders>
            <w:vAlign w:val="center"/>
          </w:tcPr>
          <w:p w14:paraId="755737A4" w14:textId="77777777" w:rsidR="003A7339" w:rsidRPr="00E511DE" w:rsidRDefault="003A7339" w:rsidP="00BB6A36">
            <w:pPr>
              <w:pStyle w:val="72TabletextTablesTableFigureBoxstyles"/>
            </w:pPr>
            <w:r w:rsidRPr="00E511DE">
              <w:t>712 [6.9]</w:t>
            </w:r>
          </w:p>
        </w:tc>
        <w:tc>
          <w:tcPr>
            <w:tcW w:w="992" w:type="dxa"/>
            <w:tcBorders>
              <w:left w:val="nil"/>
              <w:bottom w:val="nil"/>
              <w:right w:val="nil"/>
            </w:tcBorders>
            <w:vAlign w:val="center"/>
          </w:tcPr>
          <w:p w14:paraId="2DFE7562" w14:textId="77777777" w:rsidR="003A7339" w:rsidRPr="00E511DE" w:rsidRDefault="003A7339" w:rsidP="00BB6A36">
            <w:pPr>
              <w:pStyle w:val="72TabletextTablesTableFigureBoxstyles"/>
            </w:pPr>
            <w:r w:rsidRPr="00E511DE">
              <w:t>612 [5.5]</w:t>
            </w:r>
          </w:p>
        </w:tc>
        <w:tc>
          <w:tcPr>
            <w:tcW w:w="992" w:type="dxa"/>
            <w:tcBorders>
              <w:left w:val="nil"/>
              <w:bottom w:val="nil"/>
              <w:right w:val="nil"/>
            </w:tcBorders>
            <w:vAlign w:val="center"/>
          </w:tcPr>
          <w:p w14:paraId="15E9EC2C" w14:textId="77777777" w:rsidR="003A7339" w:rsidRPr="00E511DE" w:rsidRDefault="003A7339" w:rsidP="00BB6A36">
            <w:pPr>
              <w:pStyle w:val="72TabletextTablesTableFigureBoxstyles"/>
            </w:pPr>
            <w:r w:rsidRPr="00E511DE">
              <w:t>774 [5.9]</w:t>
            </w:r>
          </w:p>
        </w:tc>
        <w:tc>
          <w:tcPr>
            <w:tcW w:w="992" w:type="dxa"/>
            <w:tcBorders>
              <w:left w:val="nil"/>
              <w:bottom w:val="nil"/>
              <w:right w:val="nil"/>
            </w:tcBorders>
            <w:vAlign w:val="center"/>
          </w:tcPr>
          <w:p w14:paraId="4A1616F8" w14:textId="77777777" w:rsidR="003A7339" w:rsidRPr="00E511DE" w:rsidRDefault="003A7339" w:rsidP="00BB6A36">
            <w:pPr>
              <w:pStyle w:val="72TabletextTablesTableFigureBoxstyles"/>
            </w:pPr>
            <w:r w:rsidRPr="00E511DE">
              <w:t>650 [4.8]</w:t>
            </w:r>
          </w:p>
        </w:tc>
        <w:tc>
          <w:tcPr>
            <w:tcW w:w="992" w:type="dxa"/>
            <w:tcBorders>
              <w:left w:val="nil"/>
              <w:bottom w:val="nil"/>
              <w:right w:val="nil"/>
            </w:tcBorders>
            <w:vAlign w:val="center"/>
          </w:tcPr>
          <w:p w14:paraId="4C7C10C5" w14:textId="77777777" w:rsidR="003A7339" w:rsidRPr="00E511DE" w:rsidRDefault="003A7339" w:rsidP="00BB6A36">
            <w:pPr>
              <w:pStyle w:val="72TabletextTablesTableFigureBoxstyles"/>
            </w:pPr>
            <w:r w:rsidRPr="00E511DE">
              <w:t>621 [4.1]</w:t>
            </w:r>
          </w:p>
        </w:tc>
        <w:tc>
          <w:tcPr>
            <w:tcW w:w="992" w:type="dxa"/>
            <w:tcBorders>
              <w:left w:val="nil"/>
              <w:bottom w:val="nil"/>
              <w:right w:val="nil"/>
            </w:tcBorders>
            <w:vAlign w:val="center"/>
          </w:tcPr>
          <w:p w14:paraId="4E9C25E4" w14:textId="77777777" w:rsidR="003A7339" w:rsidRPr="00E511DE" w:rsidRDefault="003A7339" w:rsidP="00BB6A36">
            <w:pPr>
              <w:pStyle w:val="72TabletextTablesTableFigureBoxstyles"/>
            </w:pPr>
            <w:r w:rsidRPr="00E511DE">
              <w:t>742 [4.8]</w:t>
            </w:r>
          </w:p>
        </w:tc>
        <w:tc>
          <w:tcPr>
            <w:tcW w:w="992" w:type="dxa"/>
            <w:tcBorders>
              <w:left w:val="nil"/>
              <w:bottom w:val="nil"/>
              <w:right w:val="nil"/>
            </w:tcBorders>
            <w:vAlign w:val="center"/>
          </w:tcPr>
          <w:p w14:paraId="57666AE0" w14:textId="77777777" w:rsidR="003A7339" w:rsidRPr="00E511DE" w:rsidRDefault="003A7339" w:rsidP="00BB6A36">
            <w:pPr>
              <w:pStyle w:val="72TabletextTablesTableFigureBoxstyles"/>
            </w:pPr>
            <w:r w:rsidRPr="00E511DE">
              <w:t>965 [6.3]</w:t>
            </w:r>
          </w:p>
        </w:tc>
        <w:tc>
          <w:tcPr>
            <w:tcW w:w="992" w:type="dxa"/>
            <w:tcBorders>
              <w:left w:val="nil"/>
              <w:bottom w:val="nil"/>
              <w:right w:val="nil"/>
            </w:tcBorders>
            <w:vAlign w:val="center"/>
          </w:tcPr>
          <w:p w14:paraId="0F1F056B" w14:textId="77777777" w:rsidR="003A7339" w:rsidRPr="00E511DE" w:rsidRDefault="003A7339" w:rsidP="00BB6A36">
            <w:pPr>
              <w:pStyle w:val="72TabletextTablesTableFigureBoxstyles"/>
            </w:pPr>
            <w:r w:rsidRPr="00E511DE">
              <w:t>868 [5.4]</w:t>
            </w:r>
          </w:p>
        </w:tc>
        <w:tc>
          <w:tcPr>
            <w:tcW w:w="2271" w:type="dxa"/>
            <w:tcBorders>
              <w:left w:val="nil"/>
              <w:bottom w:val="nil"/>
            </w:tcBorders>
            <w:vAlign w:val="center"/>
          </w:tcPr>
          <w:p w14:paraId="341F9EE2" w14:textId="77777777" w:rsidR="003A7339" w:rsidRPr="00860F3C" w:rsidRDefault="003A7339" w:rsidP="00BB6A36">
            <w:pPr>
              <w:pStyle w:val="72TabletextTablesTableFigureBoxstyles"/>
            </w:pPr>
            <w:r>
              <w:t>7802 [5.8; 5.7-6.0]</w:t>
            </w:r>
          </w:p>
        </w:tc>
      </w:tr>
      <w:tr w:rsidR="003A7339" w14:paraId="2951AAF9" w14:textId="77777777" w:rsidTr="00BB6A36">
        <w:tc>
          <w:tcPr>
            <w:tcW w:w="2375" w:type="dxa"/>
            <w:tcBorders>
              <w:top w:val="nil"/>
              <w:left w:val="nil"/>
              <w:bottom w:val="nil"/>
              <w:right w:val="nil"/>
            </w:tcBorders>
            <w:vAlign w:val="center"/>
          </w:tcPr>
          <w:p w14:paraId="0CB9072C" w14:textId="77777777" w:rsidR="003A7339" w:rsidRPr="00E511DE" w:rsidRDefault="003A7339" w:rsidP="00BB6A36">
            <w:pPr>
              <w:pStyle w:val="72TabletextTablesTableFigureBoxstyles"/>
              <w:rPr>
                <w:sz w:val="18"/>
                <w:szCs w:val="18"/>
              </w:rPr>
            </w:pPr>
            <w:r w:rsidRPr="00E511DE">
              <w:rPr>
                <w:sz w:val="18"/>
                <w:szCs w:val="18"/>
              </w:rPr>
              <w:t>STDR</w:t>
            </w:r>
          </w:p>
        </w:tc>
        <w:tc>
          <w:tcPr>
            <w:tcW w:w="993" w:type="dxa"/>
            <w:tcBorders>
              <w:top w:val="nil"/>
              <w:left w:val="nil"/>
              <w:bottom w:val="nil"/>
              <w:right w:val="nil"/>
            </w:tcBorders>
            <w:vAlign w:val="center"/>
          </w:tcPr>
          <w:p w14:paraId="3154D5C9" w14:textId="77777777" w:rsidR="003A7339" w:rsidRPr="00E511DE" w:rsidRDefault="003A7339" w:rsidP="00BB6A36">
            <w:pPr>
              <w:pStyle w:val="72TabletextTablesTableFigureBoxstyles"/>
              <w:rPr>
                <w:sz w:val="18"/>
                <w:szCs w:val="18"/>
              </w:rPr>
            </w:pPr>
            <w:r w:rsidRPr="00E511DE">
              <w:rPr>
                <w:sz w:val="18"/>
                <w:szCs w:val="18"/>
              </w:rPr>
              <w:t>116 [1.7]</w:t>
            </w:r>
          </w:p>
        </w:tc>
        <w:tc>
          <w:tcPr>
            <w:tcW w:w="992" w:type="dxa"/>
            <w:tcBorders>
              <w:top w:val="nil"/>
              <w:left w:val="nil"/>
              <w:bottom w:val="nil"/>
              <w:right w:val="nil"/>
            </w:tcBorders>
            <w:vAlign w:val="center"/>
          </w:tcPr>
          <w:p w14:paraId="1E9A5FB5" w14:textId="77777777" w:rsidR="003A7339" w:rsidRPr="00E511DE" w:rsidRDefault="003A7339" w:rsidP="00BB6A36">
            <w:pPr>
              <w:pStyle w:val="72TabletextTablesTableFigureBoxstyles"/>
              <w:rPr>
                <w:sz w:val="18"/>
                <w:szCs w:val="18"/>
              </w:rPr>
            </w:pPr>
            <w:r w:rsidRPr="00E511DE">
              <w:rPr>
                <w:sz w:val="18"/>
                <w:szCs w:val="18"/>
              </w:rPr>
              <w:t>145 [1.8]</w:t>
            </w:r>
          </w:p>
        </w:tc>
        <w:tc>
          <w:tcPr>
            <w:tcW w:w="992" w:type="dxa"/>
            <w:tcBorders>
              <w:top w:val="nil"/>
              <w:left w:val="nil"/>
              <w:bottom w:val="nil"/>
              <w:right w:val="nil"/>
            </w:tcBorders>
            <w:vAlign w:val="center"/>
          </w:tcPr>
          <w:p w14:paraId="23565482" w14:textId="77777777" w:rsidR="003A7339" w:rsidRPr="00E511DE" w:rsidRDefault="003A7339" w:rsidP="00BB6A36">
            <w:pPr>
              <w:pStyle w:val="72TabletextTablesTableFigureBoxstyles"/>
              <w:rPr>
                <w:sz w:val="18"/>
                <w:szCs w:val="18"/>
              </w:rPr>
            </w:pPr>
            <w:r w:rsidRPr="00E511DE">
              <w:rPr>
                <w:sz w:val="18"/>
                <w:szCs w:val="18"/>
              </w:rPr>
              <w:t>192 [2.2]</w:t>
            </w:r>
          </w:p>
        </w:tc>
        <w:tc>
          <w:tcPr>
            <w:tcW w:w="992" w:type="dxa"/>
            <w:tcBorders>
              <w:top w:val="nil"/>
              <w:left w:val="nil"/>
              <w:bottom w:val="nil"/>
              <w:right w:val="nil"/>
            </w:tcBorders>
            <w:vAlign w:val="center"/>
          </w:tcPr>
          <w:p w14:paraId="41F4CA15" w14:textId="77777777" w:rsidR="003A7339" w:rsidRPr="00E511DE" w:rsidRDefault="003A7339" w:rsidP="00BB6A36">
            <w:pPr>
              <w:pStyle w:val="72TabletextTablesTableFigureBoxstyles"/>
              <w:rPr>
                <w:sz w:val="18"/>
                <w:szCs w:val="18"/>
              </w:rPr>
            </w:pPr>
            <w:r w:rsidRPr="00E511DE">
              <w:rPr>
                <w:sz w:val="18"/>
                <w:szCs w:val="18"/>
              </w:rPr>
              <w:t>178 [1.7]</w:t>
            </w:r>
          </w:p>
        </w:tc>
        <w:tc>
          <w:tcPr>
            <w:tcW w:w="992" w:type="dxa"/>
            <w:tcBorders>
              <w:top w:val="nil"/>
              <w:left w:val="nil"/>
              <w:bottom w:val="nil"/>
              <w:right w:val="nil"/>
            </w:tcBorders>
            <w:vAlign w:val="center"/>
          </w:tcPr>
          <w:p w14:paraId="66F94CB6" w14:textId="77777777" w:rsidR="003A7339" w:rsidRPr="00E511DE" w:rsidRDefault="003A7339" w:rsidP="00BB6A36">
            <w:pPr>
              <w:pStyle w:val="72TabletextTablesTableFigureBoxstyles"/>
              <w:rPr>
                <w:sz w:val="18"/>
                <w:szCs w:val="18"/>
              </w:rPr>
            </w:pPr>
            <w:r w:rsidRPr="00E511DE">
              <w:rPr>
                <w:sz w:val="18"/>
                <w:szCs w:val="18"/>
              </w:rPr>
              <w:t>160 [1.4]</w:t>
            </w:r>
          </w:p>
        </w:tc>
        <w:tc>
          <w:tcPr>
            <w:tcW w:w="992" w:type="dxa"/>
            <w:tcBorders>
              <w:top w:val="nil"/>
              <w:left w:val="nil"/>
              <w:bottom w:val="nil"/>
              <w:right w:val="nil"/>
            </w:tcBorders>
            <w:vAlign w:val="center"/>
          </w:tcPr>
          <w:p w14:paraId="0500CE18" w14:textId="77777777" w:rsidR="003A7339" w:rsidRPr="00E511DE" w:rsidRDefault="003A7339" w:rsidP="00BB6A36">
            <w:pPr>
              <w:pStyle w:val="72TabletextTablesTableFigureBoxstyles"/>
              <w:rPr>
                <w:sz w:val="18"/>
                <w:szCs w:val="18"/>
              </w:rPr>
            </w:pPr>
            <w:r w:rsidRPr="00E511DE">
              <w:rPr>
                <w:sz w:val="18"/>
                <w:szCs w:val="18"/>
              </w:rPr>
              <w:t>223 [1.7]</w:t>
            </w:r>
          </w:p>
        </w:tc>
        <w:tc>
          <w:tcPr>
            <w:tcW w:w="992" w:type="dxa"/>
            <w:tcBorders>
              <w:top w:val="nil"/>
              <w:left w:val="nil"/>
              <w:bottom w:val="nil"/>
              <w:right w:val="nil"/>
            </w:tcBorders>
            <w:vAlign w:val="center"/>
          </w:tcPr>
          <w:p w14:paraId="0AEF1862" w14:textId="77777777" w:rsidR="003A7339" w:rsidRPr="00E511DE" w:rsidRDefault="003A7339" w:rsidP="00BB6A36">
            <w:pPr>
              <w:pStyle w:val="72TabletextTablesTableFigureBoxstyles"/>
              <w:rPr>
                <w:sz w:val="18"/>
                <w:szCs w:val="18"/>
              </w:rPr>
            </w:pPr>
            <w:r w:rsidRPr="00E511DE">
              <w:rPr>
                <w:sz w:val="18"/>
                <w:szCs w:val="18"/>
              </w:rPr>
              <w:t>179 [1.3]</w:t>
            </w:r>
          </w:p>
        </w:tc>
        <w:tc>
          <w:tcPr>
            <w:tcW w:w="992" w:type="dxa"/>
            <w:tcBorders>
              <w:top w:val="nil"/>
              <w:left w:val="nil"/>
              <w:bottom w:val="nil"/>
              <w:right w:val="nil"/>
            </w:tcBorders>
            <w:vAlign w:val="center"/>
          </w:tcPr>
          <w:p w14:paraId="11871AC8" w14:textId="77777777" w:rsidR="003A7339" w:rsidRPr="00E511DE" w:rsidRDefault="003A7339" w:rsidP="00BB6A36">
            <w:pPr>
              <w:pStyle w:val="72TabletextTablesTableFigureBoxstyles"/>
              <w:rPr>
                <w:sz w:val="18"/>
                <w:szCs w:val="18"/>
              </w:rPr>
            </w:pPr>
            <w:r w:rsidRPr="00E511DE">
              <w:rPr>
                <w:sz w:val="18"/>
                <w:szCs w:val="18"/>
              </w:rPr>
              <w:t>212 [1.4]</w:t>
            </w:r>
          </w:p>
        </w:tc>
        <w:tc>
          <w:tcPr>
            <w:tcW w:w="992" w:type="dxa"/>
            <w:tcBorders>
              <w:top w:val="nil"/>
              <w:left w:val="nil"/>
              <w:bottom w:val="nil"/>
              <w:right w:val="nil"/>
            </w:tcBorders>
            <w:vAlign w:val="center"/>
          </w:tcPr>
          <w:p w14:paraId="071B2075" w14:textId="77777777" w:rsidR="003A7339" w:rsidRPr="00E511DE" w:rsidRDefault="003A7339" w:rsidP="00BB6A36">
            <w:pPr>
              <w:pStyle w:val="72TabletextTablesTableFigureBoxstyles"/>
              <w:rPr>
                <w:sz w:val="18"/>
                <w:szCs w:val="18"/>
              </w:rPr>
            </w:pPr>
            <w:r w:rsidRPr="00E511DE">
              <w:rPr>
                <w:sz w:val="18"/>
                <w:szCs w:val="18"/>
              </w:rPr>
              <w:t>246 [1.6]</w:t>
            </w:r>
          </w:p>
        </w:tc>
        <w:tc>
          <w:tcPr>
            <w:tcW w:w="992" w:type="dxa"/>
            <w:tcBorders>
              <w:top w:val="nil"/>
              <w:left w:val="nil"/>
              <w:bottom w:val="nil"/>
              <w:right w:val="nil"/>
            </w:tcBorders>
            <w:vAlign w:val="center"/>
          </w:tcPr>
          <w:p w14:paraId="36B8EC04" w14:textId="77777777" w:rsidR="003A7339" w:rsidRPr="00E511DE" w:rsidRDefault="003A7339" w:rsidP="00BB6A36">
            <w:pPr>
              <w:pStyle w:val="72TabletextTablesTableFigureBoxstyles"/>
              <w:rPr>
                <w:sz w:val="18"/>
                <w:szCs w:val="18"/>
              </w:rPr>
            </w:pPr>
            <w:r w:rsidRPr="00E511DE">
              <w:rPr>
                <w:sz w:val="18"/>
                <w:szCs w:val="18"/>
              </w:rPr>
              <w:t>251 [1.6]</w:t>
            </w:r>
          </w:p>
        </w:tc>
        <w:tc>
          <w:tcPr>
            <w:tcW w:w="992" w:type="dxa"/>
            <w:tcBorders>
              <w:top w:val="nil"/>
              <w:left w:val="nil"/>
              <w:bottom w:val="nil"/>
              <w:right w:val="nil"/>
            </w:tcBorders>
            <w:vAlign w:val="center"/>
          </w:tcPr>
          <w:p w14:paraId="6F43222D" w14:textId="77777777" w:rsidR="003A7339" w:rsidRPr="00E511DE" w:rsidRDefault="003A7339" w:rsidP="00BB6A36">
            <w:pPr>
              <w:pStyle w:val="72TabletextTablesTableFigureBoxstyles"/>
              <w:rPr>
                <w:sz w:val="18"/>
                <w:szCs w:val="18"/>
              </w:rPr>
            </w:pPr>
            <w:r w:rsidRPr="00E511DE">
              <w:rPr>
                <w:sz w:val="18"/>
                <w:szCs w:val="18"/>
              </w:rPr>
              <w:t>290 [1.8]</w:t>
            </w:r>
          </w:p>
        </w:tc>
        <w:tc>
          <w:tcPr>
            <w:tcW w:w="2271" w:type="dxa"/>
            <w:tcBorders>
              <w:top w:val="nil"/>
              <w:left w:val="nil"/>
              <w:bottom w:val="nil"/>
            </w:tcBorders>
            <w:vAlign w:val="center"/>
          </w:tcPr>
          <w:p w14:paraId="7D83188C" w14:textId="77777777" w:rsidR="003A7339" w:rsidRPr="00860F3C" w:rsidRDefault="003A7339" w:rsidP="00BB6A36">
            <w:pPr>
              <w:pStyle w:val="72TabletextTablesTableFigureBoxstyles"/>
              <w:rPr>
                <w:sz w:val="18"/>
                <w:szCs w:val="18"/>
              </w:rPr>
            </w:pPr>
            <w:r>
              <w:rPr>
                <w:sz w:val="18"/>
                <w:szCs w:val="18"/>
              </w:rPr>
              <w:t>2192 [1.6; 1.6-1.7]</w:t>
            </w:r>
          </w:p>
        </w:tc>
      </w:tr>
      <w:tr w:rsidR="003A7339" w14:paraId="0943C52B" w14:textId="77777777" w:rsidTr="00BB6A36">
        <w:tc>
          <w:tcPr>
            <w:tcW w:w="2375" w:type="dxa"/>
            <w:tcBorders>
              <w:top w:val="nil"/>
              <w:left w:val="nil"/>
              <w:bottom w:val="nil"/>
              <w:right w:val="nil"/>
            </w:tcBorders>
            <w:vAlign w:val="center"/>
          </w:tcPr>
          <w:p w14:paraId="3D18CC87" w14:textId="77777777" w:rsidR="003A7339" w:rsidRPr="00E511DE" w:rsidRDefault="003A7339" w:rsidP="00BB6A36">
            <w:pPr>
              <w:pStyle w:val="72TabletextTablesTableFigureBoxstyles"/>
              <w:rPr>
                <w:i/>
                <w:sz w:val="16"/>
                <w:szCs w:val="16"/>
                <w:vertAlign w:val="superscript"/>
              </w:rPr>
            </w:pPr>
            <w:r w:rsidRPr="00E511DE">
              <w:rPr>
                <w:i/>
                <w:sz w:val="16"/>
                <w:szCs w:val="16"/>
              </w:rPr>
              <w:t>STR</w:t>
            </w:r>
            <w:r w:rsidRPr="00E511DE">
              <w:rPr>
                <w:i/>
                <w:sz w:val="16"/>
                <w:szCs w:val="16"/>
                <w:vertAlign w:val="superscript"/>
              </w:rPr>
              <w:t>$</w:t>
            </w:r>
          </w:p>
        </w:tc>
        <w:tc>
          <w:tcPr>
            <w:tcW w:w="993" w:type="dxa"/>
            <w:tcBorders>
              <w:top w:val="nil"/>
              <w:left w:val="nil"/>
              <w:bottom w:val="nil"/>
              <w:right w:val="nil"/>
            </w:tcBorders>
            <w:vAlign w:val="center"/>
          </w:tcPr>
          <w:p w14:paraId="7B6B281D" w14:textId="77777777" w:rsidR="003A7339" w:rsidRPr="00E511DE" w:rsidRDefault="003A7339" w:rsidP="00BB6A36">
            <w:pPr>
              <w:pStyle w:val="72TabletextTablesTableFigureBoxstyles"/>
              <w:rPr>
                <w:i/>
                <w:sz w:val="16"/>
                <w:szCs w:val="16"/>
              </w:rPr>
            </w:pPr>
            <w:r w:rsidRPr="00E511DE">
              <w:rPr>
                <w:i/>
                <w:sz w:val="16"/>
                <w:szCs w:val="16"/>
              </w:rPr>
              <w:t>41 [0.6]</w:t>
            </w:r>
          </w:p>
        </w:tc>
        <w:tc>
          <w:tcPr>
            <w:tcW w:w="992" w:type="dxa"/>
            <w:tcBorders>
              <w:top w:val="nil"/>
              <w:left w:val="nil"/>
              <w:bottom w:val="nil"/>
              <w:right w:val="nil"/>
            </w:tcBorders>
            <w:vAlign w:val="center"/>
          </w:tcPr>
          <w:p w14:paraId="58EECEE7" w14:textId="77777777" w:rsidR="003A7339" w:rsidRPr="00E511DE" w:rsidRDefault="003A7339" w:rsidP="00BB6A36">
            <w:pPr>
              <w:pStyle w:val="72TabletextTablesTableFigureBoxstyles"/>
              <w:rPr>
                <w:i/>
                <w:sz w:val="16"/>
                <w:szCs w:val="16"/>
              </w:rPr>
            </w:pPr>
            <w:r w:rsidRPr="00E511DE">
              <w:rPr>
                <w:i/>
                <w:sz w:val="16"/>
                <w:szCs w:val="16"/>
              </w:rPr>
              <w:t>44 [0.5]</w:t>
            </w:r>
          </w:p>
        </w:tc>
        <w:tc>
          <w:tcPr>
            <w:tcW w:w="992" w:type="dxa"/>
            <w:tcBorders>
              <w:top w:val="nil"/>
              <w:left w:val="nil"/>
              <w:bottom w:val="nil"/>
              <w:right w:val="nil"/>
            </w:tcBorders>
            <w:vAlign w:val="center"/>
          </w:tcPr>
          <w:p w14:paraId="5C84632F" w14:textId="77777777" w:rsidR="003A7339" w:rsidRPr="00E511DE" w:rsidRDefault="003A7339" w:rsidP="00BB6A36">
            <w:pPr>
              <w:pStyle w:val="72TabletextTablesTableFigureBoxstyles"/>
              <w:rPr>
                <w:i/>
                <w:sz w:val="16"/>
                <w:szCs w:val="16"/>
              </w:rPr>
            </w:pPr>
            <w:r w:rsidRPr="00E511DE">
              <w:rPr>
                <w:i/>
                <w:sz w:val="16"/>
                <w:szCs w:val="16"/>
              </w:rPr>
              <w:t>81 [0.9]</w:t>
            </w:r>
          </w:p>
        </w:tc>
        <w:tc>
          <w:tcPr>
            <w:tcW w:w="992" w:type="dxa"/>
            <w:tcBorders>
              <w:top w:val="nil"/>
              <w:left w:val="nil"/>
              <w:bottom w:val="nil"/>
              <w:right w:val="nil"/>
            </w:tcBorders>
            <w:vAlign w:val="center"/>
          </w:tcPr>
          <w:p w14:paraId="5DDDF829" w14:textId="77777777" w:rsidR="003A7339" w:rsidRPr="00E511DE" w:rsidRDefault="003A7339" w:rsidP="00BB6A36">
            <w:pPr>
              <w:pStyle w:val="72TabletextTablesTableFigureBoxstyles"/>
              <w:rPr>
                <w:i/>
                <w:sz w:val="16"/>
                <w:szCs w:val="16"/>
              </w:rPr>
            </w:pPr>
            <w:r w:rsidRPr="00E511DE">
              <w:rPr>
                <w:i/>
                <w:sz w:val="16"/>
                <w:szCs w:val="16"/>
              </w:rPr>
              <w:t>65 [0.6]</w:t>
            </w:r>
          </w:p>
        </w:tc>
        <w:tc>
          <w:tcPr>
            <w:tcW w:w="992" w:type="dxa"/>
            <w:tcBorders>
              <w:top w:val="nil"/>
              <w:left w:val="nil"/>
              <w:bottom w:val="nil"/>
              <w:right w:val="nil"/>
            </w:tcBorders>
            <w:vAlign w:val="center"/>
          </w:tcPr>
          <w:p w14:paraId="278620ED" w14:textId="77777777" w:rsidR="003A7339" w:rsidRPr="00E511DE" w:rsidRDefault="003A7339" w:rsidP="00BB6A36">
            <w:pPr>
              <w:pStyle w:val="72TabletextTablesTableFigureBoxstyles"/>
              <w:rPr>
                <w:i/>
                <w:sz w:val="16"/>
                <w:szCs w:val="16"/>
              </w:rPr>
            </w:pPr>
            <w:r w:rsidRPr="00E511DE">
              <w:rPr>
                <w:i/>
                <w:sz w:val="16"/>
                <w:szCs w:val="16"/>
              </w:rPr>
              <w:t>56 [0.5]</w:t>
            </w:r>
          </w:p>
        </w:tc>
        <w:tc>
          <w:tcPr>
            <w:tcW w:w="992" w:type="dxa"/>
            <w:tcBorders>
              <w:top w:val="nil"/>
              <w:left w:val="nil"/>
              <w:bottom w:val="nil"/>
              <w:right w:val="nil"/>
            </w:tcBorders>
            <w:vAlign w:val="center"/>
          </w:tcPr>
          <w:p w14:paraId="5FA9EA61" w14:textId="77777777" w:rsidR="003A7339" w:rsidRPr="00E511DE" w:rsidRDefault="003A7339" w:rsidP="00BB6A36">
            <w:pPr>
              <w:pStyle w:val="72TabletextTablesTableFigureBoxstyles"/>
              <w:rPr>
                <w:i/>
                <w:sz w:val="16"/>
                <w:szCs w:val="16"/>
              </w:rPr>
            </w:pPr>
            <w:r w:rsidRPr="00E511DE">
              <w:rPr>
                <w:i/>
                <w:sz w:val="16"/>
                <w:szCs w:val="16"/>
              </w:rPr>
              <w:t>75 [0.6]</w:t>
            </w:r>
          </w:p>
        </w:tc>
        <w:tc>
          <w:tcPr>
            <w:tcW w:w="992" w:type="dxa"/>
            <w:tcBorders>
              <w:top w:val="nil"/>
              <w:left w:val="nil"/>
              <w:bottom w:val="nil"/>
              <w:right w:val="nil"/>
            </w:tcBorders>
            <w:vAlign w:val="center"/>
          </w:tcPr>
          <w:p w14:paraId="1491739E" w14:textId="77777777" w:rsidR="003A7339" w:rsidRPr="00E511DE" w:rsidRDefault="003A7339" w:rsidP="00BB6A36">
            <w:pPr>
              <w:pStyle w:val="72TabletextTablesTableFigureBoxstyles"/>
              <w:rPr>
                <w:i/>
                <w:sz w:val="16"/>
                <w:szCs w:val="16"/>
              </w:rPr>
            </w:pPr>
            <w:r w:rsidRPr="00E511DE">
              <w:rPr>
                <w:i/>
                <w:sz w:val="16"/>
                <w:szCs w:val="16"/>
              </w:rPr>
              <w:t>57 [0.4]</w:t>
            </w:r>
          </w:p>
        </w:tc>
        <w:tc>
          <w:tcPr>
            <w:tcW w:w="992" w:type="dxa"/>
            <w:tcBorders>
              <w:top w:val="nil"/>
              <w:left w:val="nil"/>
              <w:bottom w:val="nil"/>
              <w:right w:val="nil"/>
            </w:tcBorders>
            <w:vAlign w:val="center"/>
          </w:tcPr>
          <w:p w14:paraId="2B0D28DA" w14:textId="77777777" w:rsidR="003A7339" w:rsidRPr="00E511DE" w:rsidRDefault="003A7339" w:rsidP="00BB6A36">
            <w:pPr>
              <w:pStyle w:val="72TabletextTablesTableFigureBoxstyles"/>
              <w:rPr>
                <w:i/>
                <w:sz w:val="16"/>
                <w:szCs w:val="16"/>
              </w:rPr>
            </w:pPr>
            <w:r w:rsidRPr="00E511DE">
              <w:rPr>
                <w:i/>
                <w:sz w:val="16"/>
                <w:szCs w:val="16"/>
              </w:rPr>
              <w:t>69 [0.5]</w:t>
            </w:r>
          </w:p>
        </w:tc>
        <w:tc>
          <w:tcPr>
            <w:tcW w:w="992" w:type="dxa"/>
            <w:tcBorders>
              <w:top w:val="nil"/>
              <w:left w:val="nil"/>
              <w:bottom w:val="nil"/>
              <w:right w:val="nil"/>
            </w:tcBorders>
            <w:vAlign w:val="center"/>
          </w:tcPr>
          <w:p w14:paraId="32E4EC5E" w14:textId="77777777" w:rsidR="003A7339" w:rsidRPr="00E511DE" w:rsidRDefault="003A7339" w:rsidP="00BB6A36">
            <w:pPr>
              <w:pStyle w:val="72TabletextTablesTableFigureBoxstyles"/>
              <w:rPr>
                <w:i/>
                <w:sz w:val="16"/>
                <w:szCs w:val="16"/>
              </w:rPr>
            </w:pPr>
            <w:r w:rsidRPr="00E511DE">
              <w:rPr>
                <w:i/>
                <w:sz w:val="16"/>
                <w:szCs w:val="16"/>
              </w:rPr>
              <w:t>98 [0.6]</w:t>
            </w:r>
          </w:p>
        </w:tc>
        <w:tc>
          <w:tcPr>
            <w:tcW w:w="992" w:type="dxa"/>
            <w:tcBorders>
              <w:top w:val="nil"/>
              <w:left w:val="nil"/>
              <w:bottom w:val="nil"/>
              <w:right w:val="nil"/>
            </w:tcBorders>
            <w:vAlign w:val="center"/>
          </w:tcPr>
          <w:p w14:paraId="134C9C55" w14:textId="77777777" w:rsidR="003A7339" w:rsidRPr="00E511DE" w:rsidRDefault="003A7339" w:rsidP="00BB6A36">
            <w:pPr>
              <w:pStyle w:val="72TabletextTablesTableFigureBoxstyles"/>
              <w:rPr>
                <w:i/>
                <w:sz w:val="16"/>
                <w:szCs w:val="16"/>
              </w:rPr>
            </w:pPr>
            <w:r w:rsidRPr="00E511DE">
              <w:rPr>
                <w:i/>
                <w:sz w:val="16"/>
                <w:szCs w:val="16"/>
              </w:rPr>
              <w:t>85 [0.6]</w:t>
            </w:r>
          </w:p>
        </w:tc>
        <w:tc>
          <w:tcPr>
            <w:tcW w:w="992" w:type="dxa"/>
            <w:tcBorders>
              <w:top w:val="nil"/>
              <w:left w:val="nil"/>
              <w:bottom w:val="nil"/>
              <w:right w:val="nil"/>
            </w:tcBorders>
            <w:vAlign w:val="center"/>
          </w:tcPr>
          <w:p w14:paraId="7D16159C" w14:textId="77777777" w:rsidR="003A7339" w:rsidRPr="00E511DE" w:rsidRDefault="003A7339" w:rsidP="00BB6A36">
            <w:pPr>
              <w:pStyle w:val="72TabletextTablesTableFigureBoxstyles"/>
              <w:rPr>
                <w:i/>
                <w:sz w:val="16"/>
                <w:szCs w:val="16"/>
              </w:rPr>
            </w:pPr>
            <w:r w:rsidRPr="00E511DE">
              <w:rPr>
                <w:i/>
                <w:sz w:val="16"/>
                <w:szCs w:val="16"/>
              </w:rPr>
              <w:t>110 [0.7]</w:t>
            </w:r>
          </w:p>
        </w:tc>
        <w:tc>
          <w:tcPr>
            <w:tcW w:w="2271" w:type="dxa"/>
            <w:tcBorders>
              <w:top w:val="nil"/>
              <w:left w:val="nil"/>
              <w:bottom w:val="nil"/>
            </w:tcBorders>
            <w:vAlign w:val="center"/>
          </w:tcPr>
          <w:p w14:paraId="5347EC5E" w14:textId="77777777" w:rsidR="003A7339" w:rsidRPr="00860F3C" w:rsidRDefault="003A7339" w:rsidP="00BB6A36">
            <w:pPr>
              <w:pStyle w:val="72TabletextTablesTableFigureBoxstyles"/>
              <w:rPr>
                <w:i/>
                <w:sz w:val="16"/>
                <w:szCs w:val="16"/>
              </w:rPr>
            </w:pPr>
            <w:r>
              <w:rPr>
                <w:i/>
                <w:sz w:val="16"/>
                <w:szCs w:val="16"/>
              </w:rPr>
              <w:t>781 [0.6; 0.5-0.6]</w:t>
            </w:r>
          </w:p>
        </w:tc>
      </w:tr>
      <w:tr w:rsidR="003A7339" w14:paraId="1D453838" w14:textId="77777777" w:rsidTr="00BB6A36">
        <w:tc>
          <w:tcPr>
            <w:tcW w:w="2375" w:type="dxa"/>
            <w:tcBorders>
              <w:top w:val="nil"/>
              <w:left w:val="nil"/>
              <w:bottom w:val="nil"/>
              <w:right w:val="nil"/>
            </w:tcBorders>
            <w:vAlign w:val="center"/>
          </w:tcPr>
          <w:p w14:paraId="07EFAF22" w14:textId="77777777" w:rsidR="003A7339" w:rsidRPr="00E511DE" w:rsidRDefault="003A7339" w:rsidP="00BB6A36">
            <w:pPr>
              <w:pStyle w:val="72TabletextTablesTableFigureBoxstyles"/>
              <w:rPr>
                <w:i/>
                <w:sz w:val="16"/>
                <w:szCs w:val="16"/>
                <w:vertAlign w:val="superscript"/>
              </w:rPr>
            </w:pPr>
            <w:r w:rsidRPr="00E511DE">
              <w:rPr>
                <w:i/>
                <w:sz w:val="16"/>
                <w:szCs w:val="16"/>
              </w:rPr>
              <w:t>STM</w:t>
            </w:r>
            <w:r w:rsidRPr="00E511DE">
              <w:rPr>
                <w:i/>
                <w:sz w:val="16"/>
                <w:szCs w:val="16"/>
                <w:vertAlign w:val="superscript"/>
              </w:rPr>
              <w:t>$</w:t>
            </w:r>
          </w:p>
        </w:tc>
        <w:tc>
          <w:tcPr>
            <w:tcW w:w="993" w:type="dxa"/>
            <w:tcBorders>
              <w:top w:val="nil"/>
              <w:left w:val="nil"/>
              <w:bottom w:val="nil"/>
              <w:right w:val="nil"/>
            </w:tcBorders>
            <w:vAlign w:val="center"/>
          </w:tcPr>
          <w:p w14:paraId="111E5AC9" w14:textId="77777777" w:rsidR="003A7339" w:rsidRPr="00E511DE" w:rsidRDefault="003A7339" w:rsidP="00BB6A36">
            <w:pPr>
              <w:pStyle w:val="72TabletextTablesTableFigureBoxstyles"/>
              <w:rPr>
                <w:i/>
                <w:sz w:val="16"/>
                <w:szCs w:val="16"/>
              </w:rPr>
            </w:pPr>
            <w:r w:rsidRPr="00E511DE">
              <w:rPr>
                <w:i/>
                <w:sz w:val="16"/>
                <w:szCs w:val="16"/>
              </w:rPr>
              <w:t>91 [1.4]</w:t>
            </w:r>
          </w:p>
        </w:tc>
        <w:tc>
          <w:tcPr>
            <w:tcW w:w="992" w:type="dxa"/>
            <w:tcBorders>
              <w:top w:val="nil"/>
              <w:left w:val="nil"/>
              <w:bottom w:val="nil"/>
              <w:right w:val="nil"/>
            </w:tcBorders>
            <w:vAlign w:val="center"/>
          </w:tcPr>
          <w:p w14:paraId="548D83AC" w14:textId="77777777" w:rsidR="003A7339" w:rsidRPr="00E511DE" w:rsidRDefault="003A7339" w:rsidP="00BB6A36">
            <w:pPr>
              <w:pStyle w:val="72TabletextTablesTableFigureBoxstyles"/>
              <w:rPr>
                <w:i/>
                <w:sz w:val="16"/>
                <w:szCs w:val="16"/>
              </w:rPr>
            </w:pPr>
            <w:r w:rsidRPr="00E511DE">
              <w:rPr>
                <w:i/>
                <w:sz w:val="16"/>
                <w:szCs w:val="16"/>
              </w:rPr>
              <w:t>119 [1.5]</w:t>
            </w:r>
          </w:p>
        </w:tc>
        <w:tc>
          <w:tcPr>
            <w:tcW w:w="992" w:type="dxa"/>
            <w:tcBorders>
              <w:top w:val="nil"/>
              <w:left w:val="nil"/>
              <w:bottom w:val="nil"/>
              <w:right w:val="nil"/>
            </w:tcBorders>
            <w:vAlign w:val="center"/>
          </w:tcPr>
          <w:p w14:paraId="54012F3B" w14:textId="77777777" w:rsidR="003A7339" w:rsidRPr="00E511DE" w:rsidRDefault="003A7339" w:rsidP="00BB6A36">
            <w:pPr>
              <w:pStyle w:val="72TabletextTablesTableFigureBoxstyles"/>
              <w:rPr>
                <w:i/>
                <w:sz w:val="16"/>
                <w:szCs w:val="16"/>
              </w:rPr>
            </w:pPr>
            <w:r w:rsidRPr="00E511DE">
              <w:rPr>
                <w:i/>
                <w:sz w:val="16"/>
                <w:szCs w:val="16"/>
              </w:rPr>
              <w:t>157 [1.8]</w:t>
            </w:r>
          </w:p>
        </w:tc>
        <w:tc>
          <w:tcPr>
            <w:tcW w:w="992" w:type="dxa"/>
            <w:tcBorders>
              <w:top w:val="nil"/>
              <w:left w:val="nil"/>
              <w:bottom w:val="nil"/>
              <w:right w:val="nil"/>
            </w:tcBorders>
            <w:vAlign w:val="center"/>
          </w:tcPr>
          <w:p w14:paraId="4C7DCACA" w14:textId="77777777" w:rsidR="003A7339" w:rsidRPr="00E511DE" w:rsidRDefault="003A7339" w:rsidP="00BB6A36">
            <w:pPr>
              <w:pStyle w:val="72TabletextTablesTableFigureBoxstyles"/>
              <w:rPr>
                <w:i/>
                <w:sz w:val="16"/>
                <w:szCs w:val="16"/>
              </w:rPr>
            </w:pPr>
            <w:r w:rsidRPr="00E511DE">
              <w:rPr>
                <w:i/>
                <w:sz w:val="16"/>
                <w:szCs w:val="16"/>
              </w:rPr>
              <w:t>135 [1.3]</w:t>
            </w:r>
          </w:p>
        </w:tc>
        <w:tc>
          <w:tcPr>
            <w:tcW w:w="992" w:type="dxa"/>
            <w:tcBorders>
              <w:top w:val="nil"/>
              <w:left w:val="nil"/>
              <w:bottom w:val="nil"/>
              <w:right w:val="nil"/>
            </w:tcBorders>
            <w:vAlign w:val="center"/>
          </w:tcPr>
          <w:p w14:paraId="10D997DA" w14:textId="77777777" w:rsidR="003A7339" w:rsidRPr="00E511DE" w:rsidRDefault="003A7339" w:rsidP="00BB6A36">
            <w:pPr>
              <w:pStyle w:val="72TabletextTablesTableFigureBoxstyles"/>
              <w:rPr>
                <w:i/>
                <w:sz w:val="16"/>
                <w:szCs w:val="16"/>
              </w:rPr>
            </w:pPr>
            <w:r w:rsidRPr="00E511DE">
              <w:rPr>
                <w:i/>
                <w:sz w:val="16"/>
                <w:szCs w:val="16"/>
              </w:rPr>
              <w:t>130 [1.2]</w:t>
            </w:r>
          </w:p>
        </w:tc>
        <w:tc>
          <w:tcPr>
            <w:tcW w:w="992" w:type="dxa"/>
            <w:tcBorders>
              <w:top w:val="nil"/>
              <w:left w:val="nil"/>
              <w:bottom w:val="nil"/>
              <w:right w:val="nil"/>
            </w:tcBorders>
            <w:vAlign w:val="center"/>
          </w:tcPr>
          <w:p w14:paraId="06A35254" w14:textId="77777777" w:rsidR="003A7339" w:rsidRPr="00E511DE" w:rsidRDefault="003A7339" w:rsidP="00BB6A36">
            <w:pPr>
              <w:pStyle w:val="72TabletextTablesTableFigureBoxstyles"/>
              <w:rPr>
                <w:i/>
                <w:sz w:val="16"/>
                <w:szCs w:val="16"/>
              </w:rPr>
            </w:pPr>
            <w:r w:rsidRPr="00E511DE">
              <w:rPr>
                <w:i/>
                <w:sz w:val="16"/>
                <w:szCs w:val="16"/>
              </w:rPr>
              <w:t>197 [1.5]</w:t>
            </w:r>
          </w:p>
        </w:tc>
        <w:tc>
          <w:tcPr>
            <w:tcW w:w="992" w:type="dxa"/>
            <w:tcBorders>
              <w:top w:val="nil"/>
              <w:left w:val="nil"/>
              <w:bottom w:val="nil"/>
              <w:right w:val="nil"/>
            </w:tcBorders>
            <w:vAlign w:val="center"/>
          </w:tcPr>
          <w:p w14:paraId="429A029C" w14:textId="77777777" w:rsidR="003A7339" w:rsidRPr="00E511DE" w:rsidRDefault="003A7339" w:rsidP="00BB6A36">
            <w:pPr>
              <w:pStyle w:val="72TabletextTablesTableFigureBoxstyles"/>
              <w:rPr>
                <w:i/>
                <w:sz w:val="16"/>
                <w:szCs w:val="16"/>
              </w:rPr>
            </w:pPr>
            <w:r w:rsidRPr="00E511DE">
              <w:rPr>
                <w:i/>
                <w:sz w:val="16"/>
                <w:szCs w:val="16"/>
              </w:rPr>
              <w:t>149 [1.1]</w:t>
            </w:r>
          </w:p>
        </w:tc>
        <w:tc>
          <w:tcPr>
            <w:tcW w:w="992" w:type="dxa"/>
            <w:tcBorders>
              <w:top w:val="nil"/>
              <w:left w:val="nil"/>
              <w:bottom w:val="nil"/>
              <w:right w:val="nil"/>
            </w:tcBorders>
            <w:vAlign w:val="center"/>
          </w:tcPr>
          <w:p w14:paraId="2962E6F3" w14:textId="77777777" w:rsidR="003A7339" w:rsidRPr="00E511DE" w:rsidRDefault="003A7339" w:rsidP="00BB6A36">
            <w:pPr>
              <w:pStyle w:val="72TabletextTablesTableFigureBoxstyles"/>
              <w:rPr>
                <w:i/>
                <w:sz w:val="16"/>
                <w:szCs w:val="16"/>
              </w:rPr>
            </w:pPr>
            <w:r w:rsidRPr="00E511DE">
              <w:rPr>
                <w:i/>
                <w:sz w:val="16"/>
                <w:szCs w:val="16"/>
              </w:rPr>
              <w:t>179 [1.2]</w:t>
            </w:r>
          </w:p>
        </w:tc>
        <w:tc>
          <w:tcPr>
            <w:tcW w:w="992" w:type="dxa"/>
            <w:tcBorders>
              <w:top w:val="nil"/>
              <w:left w:val="nil"/>
              <w:bottom w:val="nil"/>
              <w:right w:val="nil"/>
            </w:tcBorders>
            <w:vAlign w:val="center"/>
          </w:tcPr>
          <w:p w14:paraId="5242CEAB" w14:textId="77777777" w:rsidR="003A7339" w:rsidRPr="00E511DE" w:rsidRDefault="003A7339" w:rsidP="00BB6A36">
            <w:pPr>
              <w:pStyle w:val="72TabletextTablesTableFigureBoxstyles"/>
              <w:rPr>
                <w:i/>
                <w:sz w:val="16"/>
                <w:szCs w:val="16"/>
              </w:rPr>
            </w:pPr>
            <w:r w:rsidRPr="00E511DE">
              <w:rPr>
                <w:i/>
                <w:sz w:val="16"/>
                <w:szCs w:val="16"/>
              </w:rPr>
              <w:t>191 [1.2]</w:t>
            </w:r>
          </w:p>
        </w:tc>
        <w:tc>
          <w:tcPr>
            <w:tcW w:w="992" w:type="dxa"/>
            <w:tcBorders>
              <w:top w:val="nil"/>
              <w:left w:val="nil"/>
              <w:bottom w:val="nil"/>
              <w:right w:val="nil"/>
            </w:tcBorders>
            <w:vAlign w:val="center"/>
          </w:tcPr>
          <w:p w14:paraId="67FF6084" w14:textId="77777777" w:rsidR="003A7339" w:rsidRPr="00E511DE" w:rsidRDefault="003A7339" w:rsidP="00BB6A36">
            <w:pPr>
              <w:pStyle w:val="72TabletextTablesTableFigureBoxstyles"/>
              <w:rPr>
                <w:i/>
                <w:sz w:val="16"/>
                <w:szCs w:val="16"/>
              </w:rPr>
            </w:pPr>
            <w:r w:rsidRPr="00E511DE">
              <w:rPr>
                <w:i/>
                <w:sz w:val="16"/>
                <w:szCs w:val="16"/>
              </w:rPr>
              <w:t>216 [1.4]</w:t>
            </w:r>
          </w:p>
        </w:tc>
        <w:tc>
          <w:tcPr>
            <w:tcW w:w="992" w:type="dxa"/>
            <w:tcBorders>
              <w:top w:val="nil"/>
              <w:left w:val="nil"/>
              <w:bottom w:val="nil"/>
              <w:right w:val="nil"/>
            </w:tcBorders>
            <w:vAlign w:val="center"/>
          </w:tcPr>
          <w:p w14:paraId="4B26A575" w14:textId="77777777" w:rsidR="003A7339" w:rsidRPr="00E511DE" w:rsidRDefault="003A7339" w:rsidP="00BB6A36">
            <w:pPr>
              <w:pStyle w:val="72TabletextTablesTableFigureBoxstyles"/>
              <w:rPr>
                <w:i/>
                <w:sz w:val="16"/>
                <w:szCs w:val="16"/>
              </w:rPr>
            </w:pPr>
            <w:r w:rsidRPr="00E511DE">
              <w:rPr>
                <w:i/>
                <w:sz w:val="16"/>
                <w:szCs w:val="16"/>
              </w:rPr>
              <w:t>237 [1.5]</w:t>
            </w:r>
          </w:p>
        </w:tc>
        <w:tc>
          <w:tcPr>
            <w:tcW w:w="2271" w:type="dxa"/>
            <w:tcBorders>
              <w:top w:val="nil"/>
              <w:left w:val="nil"/>
              <w:bottom w:val="nil"/>
            </w:tcBorders>
            <w:vAlign w:val="center"/>
          </w:tcPr>
          <w:p w14:paraId="24A65CDC" w14:textId="77777777" w:rsidR="003A7339" w:rsidRPr="00860F3C" w:rsidRDefault="003A7339" w:rsidP="00BB6A36">
            <w:pPr>
              <w:pStyle w:val="72TabletextTablesTableFigureBoxstyles"/>
              <w:rPr>
                <w:i/>
                <w:sz w:val="16"/>
                <w:szCs w:val="16"/>
              </w:rPr>
            </w:pPr>
            <w:r>
              <w:rPr>
                <w:i/>
                <w:sz w:val="16"/>
                <w:szCs w:val="16"/>
              </w:rPr>
              <w:t>1801 [1.3; 1.3-1.4]</w:t>
            </w:r>
          </w:p>
        </w:tc>
      </w:tr>
      <w:tr w:rsidR="003A7339" w14:paraId="71507733" w14:textId="77777777" w:rsidTr="00BB6A36">
        <w:tc>
          <w:tcPr>
            <w:tcW w:w="2375" w:type="dxa"/>
            <w:tcBorders>
              <w:top w:val="nil"/>
              <w:left w:val="nil"/>
              <w:bottom w:val="nil"/>
              <w:right w:val="nil"/>
            </w:tcBorders>
            <w:vAlign w:val="center"/>
          </w:tcPr>
          <w:p w14:paraId="038A7D16" w14:textId="77777777" w:rsidR="003A7339" w:rsidRPr="00E511DE" w:rsidRDefault="003A7339" w:rsidP="00BB6A36">
            <w:pPr>
              <w:pStyle w:val="72TabletextTablesTableFigureBoxstyles"/>
              <w:rPr>
                <w:i/>
                <w:sz w:val="16"/>
                <w:szCs w:val="16"/>
              </w:rPr>
            </w:pPr>
            <w:r w:rsidRPr="00E511DE">
              <w:rPr>
                <w:i/>
                <w:sz w:val="16"/>
                <w:szCs w:val="16"/>
              </w:rPr>
              <w:t>Unknown STR &amp; Unknown STM</w:t>
            </w:r>
          </w:p>
        </w:tc>
        <w:tc>
          <w:tcPr>
            <w:tcW w:w="993" w:type="dxa"/>
            <w:tcBorders>
              <w:top w:val="nil"/>
              <w:left w:val="nil"/>
              <w:bottom w:val="nil"/>
              <w:right w:val="nil"/>
            </w:tcBorders>
            <w:vAlign w:val="center"/>
          </w:tcPr>
          <w:p w14:paraId="72ED6611" w14:textId="77777777" w:rsidR="003A7339" w:rsidRPr="00E511DE" w:rsidRDefault="003A7339" w:rsidP="00BB6A36">
            <w:pPr>
              <w:pStyle w:val="72TabletextTablesTableFigureBoxstyles"/>
              <w:rPr>
                <w:i/>
                <w:sz w:val="16"/>
                <w:szCs w:val="16"/>
              </w:rPr>
            </w:pPr>
            <w:r w:rsidRPr="00E511DE">
              <w:rPr>
                <w:i/>
                <w:sz w:val="16"/>
                <w:szCs w:val="16"/>
              </w:rPr>
              <w:t>0 [0.0]</w:t>
            </w:r>
          </w:p>
        </w:tc>
        <w:tc>
          <w:tcPr>
            <w:tcW w:w="992" w:type="dxa"/>
            <w:tcBorders>
              <w:top w:val="nil"/>
              <w:left w:val="nil"/>
              <w:bottom w:val="nil"/>
              <w:right w:val="nil"/>
            </w:tcBorders>
            <w:vAlign w:val="center"/>
          </w:tcPr>
          <w:p w14:paraId="18719968" w14:textId="77777777" w:rsidR="003A7339" w:rsidRPr="00E511DE" w:rsidRDefault="003A7339" w:rsidP="00BB6A36">
            <w:pPr>
              <w:pStyle w:val="72TabletextTablesTableFigureBoxstyles"/>
              <w:rPr>
                <w:i/>
                <w:sz w:val="16"/>
                <w:szCs w:val="16"/>
              </w:rPr>
            </w:pPr>
            <w:r w:rsidRPr="00E511DE">
              <w:rPr>
                <w:i/>
                <w:sz w:val="16"/>
                <w:szCs w:val="16"/>
              </w:rPr>
              <w:t>0 [0.0]</w:t>
            </w:r>
          </w:p>
        </w:tc>
        <w:tc>
          <w:tcPr>
            <w:tcW w:w="992" w:type="dxa"/>
            <w:tcBorders>
              <w:top w:val="nil"/>
              <w:left w:val="nil"/>
              <w:bottom w:val="nil"/>
              <w:right w:val="nil"/>
            </w:tcBorders>
            <w:vAlign w:val="center"/>
          </w:tcPr>
          <w:p w14:paraId="5916EEBD" w14:textId="77777777" w:rsidR="003A7339" w:rsidRPr="00E511DE" w:rsidRDefault="003A7339" w:rsidP="00BB6A36">
            <w:pPr>
              <w:pStyle w:val="72TabletextTablesTableFigureBoxstyles"/>
              <w:rPr>
                <w:i/>
                <w:sz w:val="16"/>
                <w:szCs w:val="16"/>
              </w:rPr>
            </w:pPr>
            <w:r w:rsidRPr="00E511DE">
              <w:rPr>
                <w:i/>
                <w:sz w:val="16"/>
                <w:szCs w:val="16"/>
              </w:rPr>
              <w:t>2 [&lt;0.1]</w:t>
            </w:r>
          </w:p>
        </w:tc>
        <w:tc>
          <w:tcPr>
            <w:tcW w:w="992" w:type="dxa"/>
            <w:tcBorders>
              <w:top w:val="nil"/>
              <w:left w:val="nil"/>
              <w:bottom w:val="nil"/>
              <w:right w:val="nil"/>
            </w:tcBorders>
            <w:vAlign w:val="center"/>
          </w:tcPr>
          <w:p w14:paraId="5FD1BF32" w14:textId="77777777" w:rsidR="003A7339" w:rsidRPr="00E511DE" w:rsidRDefault="003A7339" w:rsidP="00BB6A36">
            <w:pPr>
              <w:pStyle w:val="72TabletextTablesTableFigureBoxstyles"/>
              <w:rPr>
                <w:i/>
                <w:sz w:val="16"/>
                <w:szCs w:val="16"/>
              </w:rPr>
            </w:pPr>
            <w:r w:rsidRPr="00E511DE">
              <w:rPr>
                <w:i/>
                <w:sz w:val="16"/>
                <w:szCs w:val="16"/>
              </w:rPr>
              <w:t>2 [&lt;0.1]</w:t>
            </w:r>
          </w:p>
        </w:tc>
        <w:tc>
          <w:tcPr>
            <w:tcW w:w="992" w:type="dxa"/>
            <w:tcBorders>
              <w:top w:val="nil"/>
              <w:left w:val="nil"/>
              <w:bottom w:val="nil"/>
              <w:right w:val="nil"/>
            </w:tcBorders>
            <w:vAlign w:val="center"/>
          </w:tcPr>
          <w:p w14:paraId="0CA0C8A5" w14:textId="77777777" w:rsidR="003A7339" w:rsidRPr="00E511DE" w:rsidRDefault="003A7339" w:rsidP="00BB6A36">
            <w:pPr>
              <w:pStyle w:val="72TabletextTablesTableFigureBoxstyles"/>
              <w:rPr>
                <w:i/>
                <w:sz w:val="16"/>
                <w:szCs w:val="16"/>
              </w:rPr>
            </w:pPr>
            <w:r w:rsidRPr="00E511DE">
              <w:rPr>
                <w:i/>
                <w:sz w:val="16"/>
                <w:szCs w:val="16"/>
              </w:rPr>
              <w:t>4 [&lt;0.1]</w:t>
            </w:r>
          </w:p>
        </w:tc>
        <w:tc>
          <w:tcPr>
            <w:tcW w:w="992" w:type="dxa"/>
            <w:tcBorders>
              <w:top w:val="nil"/>
              <w:left w:val="nil"/>
              <w:bottom w:val="nil"/>
              <w:right w:val="nil"/>
            </w:tcBorders>
            <w:vAlign w:val="center"/>
          </w:tcPr>
          <w:p w14:paraId="0F3E0F80" w14:textId="77777777" w:rsidR="003A7339" w:rsidRPr="00E511DE" w:rsidRDefault="003A7339" w:rsidP="00BB6A36">
            <w:pPr>
              <w:pStyle w:val="72TabletextTablesTableFigureBoxstyles"/>
              <w:rPr>
                <w:i/>
                <w:sz w:val="16"/>
                <w:szCs w:val="16"/>
              </w:rPr>
            </w:pPr>
            <w:r w:rsidRPr="00E511DE">
              <w:rPr>
                <w:i/>
                <w:sz w:val="16"/>
                <w:szCs w:val="16"/>
              </w:rPr>
              <w:t>0 [0.0]</w:t>
            </w:r>
          </w:p>
        </w:tc>
        <w:tc>
          <w:tcPr>
            <w:tcW w:w="992" w:type="dxa"/>
            <w:tcBorders>
              <w:top w:val="nil"/>
              <w:left w:val="nil"/>
              <w:bottom w:val="nil"/>
              <w:right w:val="nil"/>
            </w:tcBorders>
            <w:vAlign w:val="center"/>
          </w:tcPr>
          <w:p w14:paraId="5AE565C2" w14:textId="77777777" w:rsidR="003A7339" w:rsidRPr="00E511DE" w:rsidRDefault="003A7339" w:rsidP="00BB6A36">
            <w:pPr>
              <w:pStyle w:val="72TabletextTablesTableFigureBoxstyles"/>
              <w:rPr>
                <w:i/>
                <w:sz w:val="16"/>
                <w:szCs w:val="16"/>
              </w:rPr>
            </w:pPr>
            <w:r w:rsidRPr="00E511DE">
              <w:rPr>
                <w:i/>
                <w:sz w:val="16"/>
                <w:szCs w:val="16"/>
              </w:rPr>
              <w:t>4 [&lt;0.1]</w:t>
            </w:r>
          </w:p>
        </w:tc>
        <w:tc>
          <w:tcPr>
            <w:tcW w:w="992" w:type="dxa"/>
            <w:tcBorders>
              <w:top w:val="nil"/>
              <w:left w:val="nil"/>
              <w:bottom w:val="nil"/>
              <w:right w:val="nil"/>
            </w:tcBorders>
            <w:vAlign w:val="center"/>
          </w:tcPr>
          <w:p w14:paraId="2D7DAF86" w14:textId="77777777" w:rsidR="003A7339" w:rsidRPr="00E511DE" w:rsidRDefault="003A7339" w:rsidP="00BB6A36">
            <w:pPr>
              <w:pStyle w:val="72TabletextTablesTableFigureBoxstyles"/>
              <w:rPr>
                <w:i/>
                <w:sz w:val="16"/>
                <w:szCs w:val="16"/>
              </w:rPr>
            </w:pPr>
            <w:r w:rsidRPr="00E511DE">
              <w:rPr>
                <w:i/>
                <w:sz w:val="16"/>
                <w:szCs w:val="16"/>
              </w:rPr>
              <w:t>1 [&lt;0.1]</w:t>
            </w:r>
          </w:p>
        </w:tc>
        <w:tc>
          <w:tcPr>
            <w:tcW w:w="992" w:type="dxa"/>
            <w:tcBorders>
              <w:top w:val="nil"/>
              <w:left w:val="nil"/>
              <w:bottom w:val="nil"/>
              <w:right w:val="nil"/>
            </w:tcBorders>
            <w:vAlign w:val="center"/>
          </w:tcPr>
          <w:p w14:paraId="49C37EAC" w14:textId="77777777" w:rsidR="003A7339" w:rsidRPr="00E511DE" w:rsidRDefault="003A7339" w:rsidP="00BB6A36">
            <w:pPr>
              <w:pStyle w:val="72TabletextTablesTableFigureBoxstyles"/>
              <w:rPr>
                <w:i/>
                <w:sz w:val="16"/>
                <w:szCs w:val="16"/>
              </w:rPr>
            </w:pPr>
            <w:r w:rsidRPr="00E511DE">
              <w:rPr>
                <w:i/>
                <w:sz w:val="16"/>
                <w:szCs w:val="16"/>
              </w:rPr>
              <w:t>1 [&lt;0.1]</w:t>
            </w:r>
          </w:p>
        </w:tc>
        <w:tc>
          <w:tcPr>
            <w:tcW w:w="992" w:type="dxa"/>
            <w:tcBorders>
              <w:top w:val="nil"/>
              <w:left w:val="nil"/>
              <w:bottom w:val="nil"/>
              <w:right w:val="nil"/>
            </w:tcBorders>
            <w:vAlign w:val="center"/>
          </w:tcPr>
          <w:p w14:paraId="6BDF61E6" w14:textId="77777777" w:rsidR="003A7339" w:rsidRPr="00E511DE" w:rsidRDefault="003A7339" w:rsidP="00BB6A36">
            <w:pPr>
              <w:pStyle w:val="72TabletextTablesTableFigureBoxstyles"/>
              <w:rPr>
                <w:i/>
                <w:sz w:val="16"/>
                <w:szCs w:val="16"/>
              </w:rPr>
            </w:pPr>
            <w:r w:rsidRPr="00E511DE">
              <w:rPr>
                <w:i/>
                <w:sz w:val="16"/>
                <w:szCs w:val="16"/>
              </w:rPr>
              <w:t>0 [0.0]</w:t>
            </w:r>
          </w:p>
        </w:tc>
        <w:tc>
          <w:tcPr>
            <w:tcW w:w="992" w:type="dxa"/>
            <w:tcBorders>
              <w:top w:val="nil"/>
              <w:left w:val="nil"/>
              <w:bottom w:val="nil"/>
              <w:right w:val="nil"/>
            </w:tcBorders>
            <w:vAlign w:val="center"/>
          </w:tcPr>
          <w:p w14:paraId="73BBB774" w14:textId="77777777" w:rsidR="003A7339" w:rsidRPr="00E511DE" w:rsidRDefault="003A7339" w:rsidP="00BB6A36">
            <w:pPr>
              <w:pStyle w:val="72TabletextTablesTableFigureBoxstyles"/>
              <w:rPr>
                <w:i/>
                <w:sz w:val="16"/>
                <w:szCs w:val="16"/>
              </w:rPr>
            </w:pPr>
            <w:r w:rsidRPr="00E511DE">
              <w:rPr>
                <w:i/>
                <w:sz w:val="16"/>
                <w:szCs w:val="16"/>
              </w:rPr>
              <w:t>0 [0.0]</w:t>
            </w:r>
          </w:p>
        </w:tc>
        <w:tc>
          <w:tcPr>
            <w:tcW w:w="2271" w:type="dxa"/>
            <w:tcBorders>
              <w:top w:val="nil"/>
              <w:left w:val="nil"/>
              <w:bottom w:val="nil"/>
            </w:tcBorders>
            <w:vAlign w:val="center"/>
          </w:tcPr>
          <w:p w14:paraId="0379C392" w14:textId="77777777" w:rsidR="003A7339" w:rsidRPr="00860F3C" w:rsidRDefault="003A7339" w:rsidP="00BB6A36">
            <w:pPr>
              <w:pStyle w:val="72TabletextTablesTableFigureBoxstyles"/>
              <w:rPr>
                <w:i/>
                <w:sz w:val="16"/>
                <w:szCs w:val="16"/>
              </w:rPr>
            </w:pPr>
            <w:r>
              <w:rPr>
                <w:i/>
                <w:sz w:val="16"/>
                <w:szCs w:val="16"/>
              </w:rPr>
              <w:t xml:space="preserve">14 [&lt;0.1; 0.0-0.0] </w:t>
            </w:r>
          </w:p>
        </w:tc>
      </w:tr>
      <w:tr w:rsidR="003A7339" w14:paraId="77AB8E7C" w14:textId="77777777" w:rsidTr="00BB6A36">
        <w:tc>
          <w:tcPr>
            <w:tcW w:w="2375" w:type="dxa"/>
            <w:tcBorders>
              <w:top w:val="nil"/>
              <w:left w:val="nil"/>
              <w:bottom w:val="nil"/>
              <w:right w:val="nil"/>
            </w:tcBorders>
            <w:vAlign w:val="center"/>
          </w:tcPr>
          <w:p w14:paraId="36F9E473" w14:textId="77777777" w:rsidR="003A7339" w:rsidRPr="00E511DE" w:rsidRDefault="003A7339" w:rsidP="00BB6A36">
            <w:pPr>
              <w:pStyle w:val="72TabletextTablesTableFigureBoxstyles"/>
              <w:rPr>
                <w:sz w:val="18"/>
                <w:szCs w:val="18"/>
              </w:rPr>
            </w:pPr>
            <w:r w:rsidRPr="00E511DE">
              <w:rPr>
                <w:sz w:val="18"/>
                <w:szCs w:val="18"/>
              </w:rPr>
              <w:t>Not STDR</w:t>
            </w:r>
          </w:p>
        </w:tc>
        <w:tc>
          <w:tcPr>
            <w:tcW w:w="993" w:type="dxa"/>
            <w:tcBorders>
              <w:top w:val="nil"/>
              <w:left w:val="nil"/>
              <w:bottom w:val="nil"/>
              <w:right w:val="nil"/>
            </w:tcBorders>
            <w:vAlign w:val="center"/>
          </w:tcPr>
          <w:p w14:paraId="2BBDF29C" w14:textId="77777777" w:rsidR="003A7339" w:rsidRPr="00E511DE" w:rsidRDefault="003A7339" w:rsidP="00BB6A36">
            <w:pPr>
              <w:pStyle w:val="72TabletextTablesTableFigureBoxstyles"/>
              <w:rPr>
                <w:sz w:val="18"/>
                <w:szCs w:val="18"/>
              </w:rPr>
            </w:pPr>
            <w:r w:rsidRPr="00E511DE">
              <w:rPr>
                <w:sz w:val="18"/>
                <w:szCs w:val="18"/>
              </w:rPr>
              <w:t>330 [5.0]</w:t>
            </w:r>
          </w:p>
        </w:tc>
        <w:tc>
          <w:tcPr>
            <w:tcW w:w="992" w:type="dxa"/>
            <w:tcBorders>
              <w:top w:val="nil"/>
              <w:left w:val="nil"/>
              <w:bottom w:val="nil"/>
              <w:right w:val="nil"/>
            </w:tcBorders>
            <w:vAlign w:val="center"/>
          </w:tcPr>
          <w:p w14:paraId="3111148D" w14:textId="77777777" w:rsidR="003A7339" w:rsidRPr="00E511DE" w:rsidRDefault="003A7339" w:rsidP="00BB6A36">
            <w:pPr>
              <w:pStyle w:val="72TabletextTablesTableFigureBoxstyles"/>
              <w:rPr>
                <w:sz w:val="18"/>
                <w:szCs w:val="18"/>
              </w:rPr>
            </w:pPr>
            <w:r w:rsidRPr="00E511DE">
              <w:rPr>
                <w:sz w:val="18"/>
                <w:szCs w:val="18"/>
              </w:rPr>
              <w:t>473 [5.8]</w:t>
            </w:r>
          </w:p>
        </w:tc>
        <w:tc>
          <w:tcPr>
            <w:tcW w:w="992" w:type="dxa"/>
            <w:tcBorders>
              <w:top w:val="nil"/>
              <w:left w:val="nil"/>
              <w:bottom w:val="nil"/>
              <w:right w:val="nil"/>
            </w:tcBorders>
            <w:vAlign w:val="center"/>
          </w:tcPr>
          <w:p w14:paraId="774E42CE" w14:textId="77777777" w:rsidR="003A7339" w:rsidRPr="00E511DE" w:rsidRDefault="003A7339" w:rsidP="00BB6A36">
            <w:pPr>
              <w:pStyle w:val="72TabletextTablesTableFigureBoxstyles"/>
              <w:rPr>
                <w:sz w:val="18"/>
                <w:szCs w:val="18"/>
              </w:rPr>
            </w:pPr>
            <w:r w:rsidRPr="00E511DE">
              <w:rPr>
                <w:sz w:val="18"/>
                <w:szCs w:val="18"/>
              </w:rPr>
              <w:t>602 [6.9]</w:t>
            </w:r>
          </w:p>
        </w:tc>
        <w:tc>
          <w:tcPr>
            <w:tcW w:w="992" w:type="dxa"/>
            <w:tcBorders>
              <w:top w:val="nil"/>
              <w:left w:val="nil"/>
              <w:bottom w:val="nil"/>
              <w:right w:val="nil"/>
            </w:tcBorders>
            <w:vAlign w:val="center"/>
          </w:tcPr>
          <w:p w14:paraId="1065D405" w14:textId="77777777" w:rsidR="003A7339" w:rsidRPr="00E511DE" w:rsidRDefault="003A7339" w:rsidP="00BB6A36">
            <w:pPr>
              <w:pStyle w:val="72TabletextTablesTableFigureBoxstyles"/>
              <w:rPr>
                <w:sz w:val="18"/>
                <w:szCs w:val="18"/>
              </w:rPr>
            </w:pPr>
            <w:r w:rsidRPr="00E511DE">
              <w:rPr>
                <w:sz w:val="18"/>
                <w:szCs w:val="18"/>
              </w:rPr>
              <w:t>534 [5.2]</w:t>
            </w:r>
          </w:p>
        </w:tc>
        <w:tc>
          <w:tcPr>
            <w:tcW w:w="992" w:type="dxa"/>
            <w:tcBorders>
              <w:top w:val="nil"/>
              <w:left w:val="nil"/>
              <w:bottom w:val="nil"/>
              <w:right w:val="nil"/>
            </w:tcBorders>
            <w:vAlign w:val="center"/>
          </w:tcPr>
          <w:p w14:paraId="2D838EF9" w14:textId="77777777" w:rsidR="003A7339" w:rsidRPr="00E511DE" w:rsidRDefault="003A7339" w:rsidP="00BB6A36">
            <w:pPr>
              <w:pStyle w:val="72TabletextTablesTableFigureBoxstyles"/>
              <w:rPr>
                <w:sz w:val="18"/>
                <w:szCs w:val="18"/>
              </w:rPr>
            </w:pPr>
            <w:r w:rsidRPr="00E511DE">
              <w:rPr>
                <w:sz w:val="18"/>
                <w:szCs w:val="18"/>
              </w:rPr>
              <w:t>452 [4.0]</w:t>
            </w:r>
          </w:p>
        </w:tc>
        <w:tc>
          <w:tcPr>
            <w:tcW w:w="992" w:type="dxa"/>
            <w:tcBorders>
              <w:top w:val="nil"/>
              <w:left w:val="nil"/>
              <w:bottom w:val="nil"/>
              <w:right w:val="nil"/>
            </w:tcBorders>
            <w:vAlign w:val="center"/>
          </w:tcPr>
          <w:p w14:paraId="2B10A10D" w14:textId="77777777" w:rsidR="003A7339" w:rsidRPr="00E511DE" w:rsidRDefault="003A7339" w:rsidP="00BB6A36">
            <w:pPr>
              <w:pStyle w:val="72TabletextTablesTableFigureBoxstyles"/>
              <w:rPr>
                <w:sz w:val="18"/>
                <w:szCs w:val="18"/>
              </w:rPr>
            </w:pPr>
            <w:r w:rsidRPr="00E511DE">
              <w:rPr>
                <w:sz w:val="18"/>
                <w:szCs w:val="18"/>
              </w:rPr>
              <w:t>551 [4.2]</w:t>
            </w:r>
          </w:p>
        </w:tc>
        <w:tc>
          <w:tcPr>
            <w:tcW w:w="992" w:type="dxa"/>
            <w:tcBorders>
              <w:top w:val="nil"/>
              <w:left w:val="nil"/>
              <w:bottom w:val="nil"/>
              <w:right w:val="nil"/>
            </w:tcBorders>
            <w:vAlign w:val="center"/>
          </w:tcPr>
          <w:p w14:paraId="37FF4B36" w14:textId="77777777" w:rsidR="003A7339" w:rsidRPr="00E511DE" w:rsidRDefault="003A7339" w:rsidP="00BB6A36">
            <w:pPr>
              <w:pStyle w:val="72TabletextTablesTableFigureBoxstyles"/>
              <w:rPr>
                <w:sz w:val="18"/>
                <w:szCs w:val="18"/>
              </w:rPr>
            </w:pPr>
            <w:r w:rsidRPr="00E511DE">
              <w:rPr>
                <w:sz w:val="18"/>
                <w:szCs w:val="18"/>
              </w:rPr>
              <w:t>471 [3.5]</w:t>
            </w:r>
          </w:p>
        </w:tc>
        <w:tc>
          <w:tcPr>
            <w:tcW w:w="992" w:type="dxa"/>
            <w:tcBorders>
              <w:top w:val="nil"/>
              <w:left w:val="nil"/>
              <w:bottom w:val="nil"/>
              <w:right w:val="nil"/>
            </w:tcBorders>
            <w:vAlign w:val="center"/>
          </w:tcPr>
          <w:p w14:paraId="57F52823" w14:textId="77777777" w:rsidR="003A7339" w:rsidRPr="00E511DE" w:rsidRDefault="003A7339" w:rsidP="00BB6A36">
            <w:pPr>
              <w:pStyle w:val="72TabletextTablesTableFigureBoxstyles"/>
              <w:rPr>
                <w:sz w:val="18"/>
                <w:szCs w:val="18"/>
              </w:rPr>
            </w:pPr>
            <w:r w:rsidRPr="00E511DE">
              <w:rPr>
                <w:sz w:val="18"/>
                <w:szCs w:val="18"/>
              </w:rPr>
              <w:t>406 [2.7]</w:t>
            </w:r>
          </w:p>
        </w:tc>
        <w:tc>
          <w:tcPr>
            <w:tcW w:w="992" w:type="dxa"/>
            <w:tcBorders>
              <w:top w:val="nil"/>
              <w:left w:val="nil"/>
              <w:bottom w:val="nil"/>
              <w:right w:val="nil"/>
            </w:tcBorders>
            <w:vAlign w:val="center"/>
          </w:tcPr>
          <w:p w14:paraId="7311B887" w14:textId="77777777" w:rsidR="003A7339" w:rsidRPr="00E511DE" w:rsidRDefault="003A7339" w:rsidP="00BB6A36">
            <w:pPr>
              <w:pStyle w:val="72TabletextTablesTableFigureBoxstyles"/>
              <w:rPr>
                <w:sz w:val="18"/>
                <w:szCs w:val="18"/>
              </w:rPr>
            </w:pPr>
            <w:r w:rsidRPr="00E511DE">
              <w:rPr>
                <w:sz w:val="18"/>
                <w:szCs w:val="18"/>
              </w:rPr>
              <w:t>496 [3.2]</w:t>
            </w:r>
          </w:p>
        </w:tc>
        <w:tc>
          <w:tcPr>
            <w:tcW w:w="992" w:type="dxa"/>
            <w:tcBorders>
              <w:top w:val="nil"/>
              <w:left w:val="nil"/>
              <w:bottom w:val="nil"/>
              <w:right w:val="nil"/>
            </w:tcBorders>
            <w:vAlign w:val="center"/>
          </w:tcPr>
          <w:p w14:paraId="09E10FE1" w14:textId="77777777" w:rsidR="003A7339" w:rsidRPr="00E511DE" w:rsidRDefault="003A7339" w:rsidP="00BB6A36">
            <w:pPr>
              <w:pStyle w:val="72TabletextTablesTableFigureBoxstyles"/>
              <w:rPr>
                <w:sz w:val="18"/>
                <w:szCs w:val="18"/>
              </w:rPr>
            </w:pPr>
            <w:r w:rsidRPr="00E511DE">
              <w:rPr>
                <w:sz w:val="18"/>
                <w:szCs w:val="18"/>
              </w:rPr>
              <w:t>714 [4.7]</w:t>
            </w:r>
          </w:p>
        </w:tc>
        <w:tc>
          <w:tcPr>
            <w:tcW w:w="992" w:type="dxa"/>
            <w:tcBorders>
              <w:top w:val="nil"/>
              <w:left w:val="nil"/>
              <w:bottom w:val="nil"/>
              <w:right w:val="nil"/>
            </w:tcBorders>
            <w:vAlign w:val="center"/>
          </w:tcPr>
          <w:p w14:paraId="1A2ACF88" w14:textId="77777777" w:rsidR="003A7339" w:rsidRPr="00E511DE" w:rsidRDefault="003A7339" w:rsidP="00BB6A36">
            <w:pPr>
              <w:pStyle w:val="72TabletextTablesTableFigureBoxstyles"/>
              <w:rPr>
                <w:sz w:val="18"/>
                <w:szCs w:val="18"/>
              </w:rPr>
            </w:pPr>
            <w:r w:rsidRPr="00E511DE">
              <w:rPr>
                <w:sz w:val="18"/>
                <w:szCs w:val="18"/>
              </w:rPr>
              <w:t>555 [3.4]</w:t>
            </w:r>
          </w:p>
        </w:tc>
        <w:tc>
          <w:tcPr>
            <w:tcW w:w="2271" w:type="dxa"/>
            <w:tcBorders>
              <w:top w:val="nil"/>
              <w:left w:val="nil"/>
              <w:bottom w:val="nil"/>
            </w:tcBorders>
            <w:vAlign w:val="center"/>
          </w:tcPr>
          <w:p w14:paraId="77684EFF" w14:textId="77777777" w:rsidR="003A7339" w:rsidRPr="00860F3C" w:rsidRDefault="003A7339" w:rsidP="00BB6A36">
            <w:pPr>
              <w:pStyle w:val="72TabletextTablesTableFigureBoxstyles"/>
              <w:rPr>
                <w:sz w:val="18"/>
                <w:szCs w:val="18"/>
              </w:rPr>
            </w:pPr>
            <w:r>
              <w:rPr>
                <w:sz w:val="18"/>
                <w:szCs w:val="18"/>
              </w:rPr>
              <w:t>5584 [4.2; 4.1-4.3]</w:t>
            </w:r>
          </w:p>
        </w:tc>
      </w:tr>
      <w:tr w:rsidR="003A7339" w14:paraId="4B08CC91" w14:textId="77777777" w:rsidTr="00BB6A36">
        <w:tc>
          <w:tcPr>
            <w:tcW w:w="2375" w:type="dxa"/>
            <w:tcBorders>
              <w:top w:val="nil"/>
              <w:left w:val="nil"/>
              <w:right w:val="nil"/>
            </w:tcBorders>
            <w:vAlign w:val="center"/>
          </w:tcPr>
          <w:p w14:paraId="0B862303" w14:textId="77777777" w:rsidR="003A7339" w:rsidRPr="00E511DE" w:rsidRDefault="003A7339" w:rsidP="00BB6A36">
            <w:pPr>
              <w:pStyle w:val="72TabletextTablesTableFigureBoxstyles"/>
              <w:rPr>
                <w:sz w:val="18"/>
                <w:szCs w:val="18"/>
              </w:rPr>
            </w:pPr>
            <w:r w:rsidRPr="00E511DE">
              <w:rPr>
                <w:sz w:val="18"/>
                <w:szCs w:val="18"/>
              </w:rPr>
              <w:t>Unknown STDR status</w:t>
            </w:r>
          </w:p>
        </w:tc>
        <w:tc>
          <w:tcPr>
            <w:tcW w:w="993" w:type="dxa"/>
            <w:tcBorders>
              <w:top w:val="nil"/>
              <w:left w:val="nil"/>
              <w:right w:val="nil"/>
            </w:tcBorders>
            <w:vAlign w:val="center"/>
          </w:tcPr>
          <w:p w14:paraId="33F9D639" w14:textId="77777777" w:rsidR="003A7339" w:rsidRPr="00E511DE" w:rsidRDefault="003A7339" w:rsidP="00BB6A36">
            <w:pPr>
              <w:pStyle w:val="72TabletextTablesTableFigureBoxstyles"/>
              <w:rPr>
                <w:sz w:val="18"/>
                <w:szCs w:val="18"/>
              </w:rPr>
            </w:pPr>
            <w:r w:rsidRPr="00E511DE">
              <w:rPr>
                <w:sz w:val="18"/>
                <w:szCs w:val="18"/>
              </w:rPr>
              <w:t>0 [0.0]</w:t>
            </w:r>
          </w:p>
        </w:tc>
        <w:tc>
          <w:tcPr>
            <w:tcW w:w="992" w:type="dxa"/>
            <w:tcBorders>
              <w:top w:val="nil"/>
              <w:left w:val="nil"/>
              <w:right w:val="nil"/>
            </w:tcBorders>
            <w:vAlign w:val="center"/>
          </w:tcPr>
          <w:p w14:paraId="129C2206" w14:textId="77777777" w:rsidR="003A7339" w:rsidRPr="00E511DE" w:rsidRDefault="003A7339" w:rsidP="00BB6A36">
            <w:pPr>
              <w:pStyle w:val="72TabletextTablesTableFigureBoxstyles"/>
              <w:rPr>
                <w:sz w:val="18"/>
                <w:szCs w:val="18"/>
              </w:rPr>
            </w:pPr>
            <w:r w:rsidRPr="00E511DE">
              <w:rPr>
                <w:sz w:val="18"/>
                <w:szCs w:val="18"/>
              </w:rPr>
              <w:t>0 [0.0]</w:t>
            </w:r>
          </w:p>
        </w:tc>
        <w:tc>
          <w:tcPr>
            <w:tcW w:w="992" w:type="dxa"/>
            <w:tcBorders>
              <w:top w:val="nil"/>
              <w:left w:val="nil"/>
              <w:right w:val="nil"/>
            </w:tcBorders>
            <w:vAlign w:val="center"/>
          </w:tcPr>
          <w:p w14:paraId="0AD20771" w14:textId="77777777" w:rsidR="003A7339" w:rsidRPr="00E511DE" w:rsidRDefault="003A7339" w:rsidP="00BB6A36">
            <w:pPr>
              <w:pStyle w:val="72TabletextTablesTableFigureBoxstyles"/>
              <w:rPr>
                <w:sz w:val="18"/>
                <w:szCs w:val="18"/>
              </w:rPr>
            </w:pPr>
            <w:r w:rsidRPr="00E511DE">
              <w:rPr>
                <w:sz w:val="18"/>
                <w:szCs w:val="18"/>
              </w:rPr>
              <w:t>0 [0.0]</w:t>
            </w:r>
          </w:p>
        </w:tc>
        <w:tc>
          <w:tcPr>
            <w:tcW w:w="992" w:type="dxa"/>
            <w:tcBorders>
              <w:top w:val="nil"/>
              <w:left w:val="nil"/>
              <w:right w:val="nil"/>
            </w:tcBorders>
            <w:vAlign w:val="center"/>
          </w:tcPr>
          <w:p w14:paraId="36742390" w14:textId="77777777" w:rsidR="003A7339" w:rsidRPr="00E511DE" w:rsidRDefault="003A7339" w:rsidP="00BB6A36">
            <w:pPr>
              <w:pStyle w:val="72TabletextTablesTableFigureBoxstyles"/>
              <w:rPr>
                <w:sz w:val="18"/>
                <w:szCs w:val="18"/>
              </w:rPr>
            </w:pPr>
            <w:r w:rsidRPr="00E511DE">
              <w:rPr>
                <w:sz w:val="18"/>
                <w:szCs w:val="18"/>
              </w:rPr>
              <w:t>0 [0.0]</w:t>
            </w:r>
          </w:p>
        </w:tc>
        <w:tc>
          <w:tcPr>
            <w:tcW w:w="992" w:type="dxa"/>
            <w:tcBorders>
              <w:top w:val="nil"/>
              <w:left w:val="nil"/>
              <w:right w:val="nil"/>
            </w:tcBorders>
            <w:vAlign w:val="center"/>
          </w:tcPr>
          <w:p w14:paraId="208516EB" w14:textId="77777777" w:rsidR="003A7339" w:rsidRPr="00E511DE" w:rsidRDefault="003A7339" w:rsidP="00BB6A36">
            <w:pPr>
              <w:pStyle w:val="72TabletextTablesTableFigureBoxstyles"/>
              <w:rPr>
                <w:sz w:val="18"/>
                <w:szCs w:val="18"/>
              </w:rPr>
            </w:pPr>
            <w:r w:rsidRPr="00E511DE">
              <w:rPr>
                <w:sz w:val="18"/>
                <w:szCs w:val="18"/>
              </w:rPr>
              <w:t>0 [0.0]</w:t>
            </w:r>
          </w:p>
        </w:tc>
        <w:tc>
          <w:tcPr>
            <w:tcW w:w="992" w:type="dxa"/>
            <w:tcBorders>
              <w:top w:val="nil"/>
              <w:left w:val="nil"/>
              <w:right w:val="nil"/>
            </w:tcBorders>
            <w:vAlign w:val="center"/>
          </w:tcPr>
          <w:p w14:paraId="2CCCF36A" w14:textId="77777777" w:rsidR="003A7339" w:rsidRPr="00E511DE" w:rsidRDefault="003A7339" w:rsidP="00BB6A36">
            <w:pPr>
              <w:pStyle w:val="72TabletextTablesTableFigureBoxstyles"/>
              <w:rPr>
                <w:sz w:val="18"/>
                <w:szCs w:val="18"/>
              </w:rPr>
            </w:pPr>
            <w:r w:rsidRPr="00E511DE">
              <w:rPr>
                <w:sz w:val="18"/>
                <w:szCs w:val="18"/>
              </w:rPr>
              <w:t>0 [0.0]</w:t>
            </w:r>
          </w:p>
        </w:tc>
        <w:tc>
          <w:tcPr>
            <w:tcW w:w="992" w:type="dxa"/>
            <w:tcBorders>
              <w:top w:val="nil"/>
              <w:left w:val="nil"/>
              <w:right w:val="nil"/>
            </w:tcBorders>
            <w:vAlign w:val="center"/>
          </w:tcPr>
          <w:p w14:paraId="4DA2EC45" w14:textId="77777777" w:rsidR="003A7339" w:rsidRPr="00E511DE" w:rsidRDefault="003A7339" w:rsidP="00BB6A36">
            <w:pPr>
              <w:pStyle w:val="72TabletextTablesTableFigureBoxstyles"/>
              <w:rPr>
                <w:sz w:val="18"/>
                <w:szCs w:val="18"/>
              </w:rPr>
            </w:pPr>
            <w:r w:rsidRPr="00E511DE">
              <w:rPr>
                <w:sz w:val="18"/>
                <w:szCs w:val="18"/>
              </w:rPr>
              <w:t>0 [0.0]</w:t>
            </w:r>
          </w:p>
        </w:tc>
        <w:tc>
          <w:tcPr>
            <w:tcW w:w="992" w:type="dxa"/>
            <w:tcBorders>
              <w:top w:val="nil"/>
              <w:left w:val="nil"/>
              <w:right w:val="nil"/>
            </w:tcBorders>
            <w:vAlign w:val="center"/>
          </w:tcPr>
          <w:p w14:paraId="7E4EE6D5" w14:textId="77777777" w:rsidR="003A7339" w:rsidRPr="00E511DE" w:rsidRDefault="003A7339" w:rsidP="00BB6A36">
            <w:pPr>
              <w:pStyle w:val="72TabletextTablesTableFigureBoxstyles"/>
              <w:rPr>
                <w:sz w:val="18"/>
                <w:szCs w:val="18"/>
              </w:rPr>
            </w:pPr>
            <w:r w:rsidRPr="00E511DE">
              <w:rPr>
                <w:sz w:val="18"/>
                <w:szCs w:val="18"/>
              </w:rPr>
              <w:t>3 [&lt;0.1]</w:t>
            </w:r>
          </w:p>
        </w:tc>
        <w:tc>
          <w:tcPr>
            <w:tcW w:w="992" w:type="dxa"/>
            <w:tcBorders>
              <w:top w:val="nil"/>
              <w:left w:val="nil"/>
              <w:right w:val="nil"/>
            </w:tcBorders>
            <w:vAlign w:val="center"/>
          </w:tcPr>
          <w:p w14:paraId="33FA7C6E" w14:textId="77777777" w:rsidR="003A7339" w:rsidRPr="00E511DE" w:rsidRDefault="003A7339" w:rsidP="00BB6A36">
            <w:pPr>
              <w:pStyle w:val="72TabletextTablesTableFigureBoxstyles"/>
              <w:rPr>
                <w:sz w:val="18"/>
                <w:szCs w:val="18"/>
              </w:rPr>
            </w:pPr>
            <w:r w:rsidRPr="00E511DE">
              <w:rPr>
                <w:sz w:val="18"/>
                <w:szCs w:val="18"/>
              </w:rPr>
              <w:t>0 [0.0]</w:t>
            </w:r>
          </w:p>
        </w:tc>
        <w:tc>
          <w:tcPr>
            <w:tcW w:w="992" w:type="dxa"/>
            <w:tcBorders>
              <w:top w:val="nil"/>
              <w:left w:val="nil"/>
              <w:right w:val="nil"/>
            </w:tcBorders>
            <w:vAlign w:val="center"/>
          </w:tcPr>
          <w:p w14:paraId="2B8455F6" w14:textId="77777777" w:rsidR="003A7339" w:rsidRPr="00E511DE" w:rsidRDefault="003A7339" w:rsidP="00BB6A36">
            <w:pPr>
              <w:pStyle w:val="72TabletextTablesTableFigureBoxstyles"/>
              <w:rPr>
                <w:sz w:val="18"/>
                <w:szCs w:val="18"/>
              </w:rPr>
            </w:pPr>
            <w:r w:rsidRPr="00E511DE">
              <w:rPr>
                <w:sz w:val="18"/>
                <w:szCs w:val="18"/>
              </w:rPr>
              <w:t>0 [0.0]</w:t>
            </w:r>
          </w:p>
        </w:tc>
        <w:tc>
          <w:tcPr>
            <w:tcW w:w="992" w:type="dxa"/>
            <w:tcBorders>
              <w:top w:val="nil"/>
              <w:left w:val="nil"/>
              <w:right w:val="nil"/>
            </w:tcBorders>
            <w:vAlign w:val="center"/>
          </w:tcPr>
          <w:p w14:paraId="0EE29B95" w14:textId="77777777" w:rsidR="003A7339" w:rsidRPr="00E511DE" w:rsidRDefault="003A7339" w:rsidP="00BB6A36">
            <w:pPr>
              <w:pStyle w:val="72TabletextTablesTableFigureBoxstyles"/>
              <w:rPr>
                <w:sz w:val="18"/>
                <w:szCs w:val="18"/>
              </w:rPr>
            </w:pPr>
            <w:r w:rsidRPr="00E511DE">
              <w:rPr>
                <w:sz w:val="18"/>
                <w:szCs w:val="18"/>
              </w:rPr>
              <w:t>23 [0.1]</w:t>
            </w:r>
          </w:p>
        </w:tc>
        <w:tc>
          <w:tcPr>
            <w:tcW w:w="2271" w:type="dxa"/>
            <w:tcBorders>
              <w:top w:val="nil"/>
              <w:left w:val="nil"/>
            </w:tcBorders>
            <w:vAlign w:val="center"/>
          </w:tcPr>
          <w:p w14:paraId="2677551C" w14:textId="77777777" w:rsidR="003A7339" w:rsidRPr="00860F3C" w:rsidRDefault="003A7339" w:rsidP="00BB6A36">
            <w:pPr>
              <w:pStyle w:val="72TabletextTablesTableFigureBoxstyles"/>
              <w:rPr>
                <w:sz w:val="18"/>
                <w:szCs w:val="18"/>
              </w:rPr>
            </w:pPr>
            <w:r>
              <w:rPr>
                <w:sz w:val="18"/>
                <w:szCs w:val="18"/>
              </w:rPr>
              <w:t>26 [&lt;0.1; 0.0-0.0]</w:t>
            </w:r>
          </w:p>
        </w:tc>
      </w:tr>
      <w:tr w:rsidR="003A7339" w14:paraId="4ED47504" w14:textId="77777777" w:rsidTr="00BB6A36">
        <w:tc>
          <w:tcPr>
            <w:tcW w:w="2375" w:type="dxa"/>
            <w:tcBorders>
              <w:left w:val="nil"/>
              <w:right w:val="nil"/>
            </w:tcBorders>
            <w:vAlign w:val="center"/>
          </w:tcPr>
          <w:p w14:paraId="2B9CB5C3" w14:textId="77777777" w:rsidR="003A7339" w:rsidRPr="00E511DE" w:rsidRDefault="003A7339" w:rsidP="00BB6A36">
            <w:pPr>
              <w:pStyle w:val="72TabletextTablesTableFigureBoxstyles"/>
            </w:pPr>
            <w:r w:rsidRPr="00E511DE">
              <w:t>No biomicroscopy recorded***</w:t>
            </w:r>
          </w:p>
        </w:tc>
        <w:tc>
          <w:tcPr>
            <w:tcW w:w="993" w:type="dxa"/>
            <w:tcBorders>
              <w:left w:val="nil"/>
              <w:right w:val="nil"/>
            </w:tcBorders>
            <w:vAlign w:val="center"/>
          </w:tcPr>
          <w:p w14:paraId="35F5C093" w14:textId="77777777" w:rsidR="003A7339" w:rsidRPr="00E511DE" w:rsidRDefault="003A7339" w:rsidP="00BB6A36">
            <w:pPr>
              <w:pStyle w:val="72TabletextTablesTableFigureBoxstyles"/>
            </w:pPr>
            <w:r w:rsidRPr="00E511DE">
              <w:t>81 [1.2]</w:t>
            </w:r>
          </w:p>
        </w:tc>
        <w:tc>
          <w:tcPr>
            <w:tcW w:w="992" w:type="dxa"/>
            <w:tcBorders>
              <w:left w:val="nil"/>
              <w:right w:val="nil"/>
            </w:tcBorders>
            <w:vAlign w:val="center"/>
          </w:tcPr>
          <w:p w14:paraId="2FE98CDD" w14:textId="77777777" w:rsidR="003A7339" w:rsidRPr="00E511DE" w:rsidRDefault="003A7339" w:rsidP="00BB6A36">
            <w:pPr>
              <w:pStyle w:val="72TabletextTablesTableFigureBoxstyles"/>
            </w:pPr>
            <w:r w:rsidRPr="00E511DE">
              <w:t>96 [1.2]</w:t>
            </w:r>
          </w:p>
        </w:tc>
        <w:tc>
          <w:tcPr>
            <w:tcW w:w="992" w:type="dxa"/>
            <w:tcBorders>
              <w:left w:val="nil"/>
              <w:right w:val="nil"/>
            </w:tcBorders>
            <w:vAlign w:val="center"/>
          </w:tcPr>
          <w:p w14:paraId="2DCDBC60" w14:textId="77777777" w:rsidR="003A7339" w:rsidRPr="00E511DE" w:rsidRDefault="003A7339" w:rsidP="00BB6A36">
            <w:pPr>
              <w:pStyle w:val="72TabletextTablesTableFigureBoxstyles"/>
            </w:pPr>
            <w:r w:rsidRPr="00E511DE">
              <w:t>128 [1.5]</w:t>
            </w:r>
          </w:p>
        </w:tc>
        <w:tc>
          <w:tcPr>
            <w:tcW w:w="992" w:type="dxa"/>
            <w:tcBorders>
              <w:left w:val="nil"/>
              <w:right w:val="nil"/>
            </w:tcBorders>
            <w:vAlign w:val="center"/>
          </w:tcPr>
          <w:p w14:paraId="48C06A4B" w14:textId="77777777" w:rsidR="003A7339" w:rsidRPr="00E511DE" w:rsidRDefault="003A7339" w:rsidP="00BB6A36">
            <w:pPr>
              <w:pStyle w:val="72TabletextTablesTableFigureBoxstyles"/>
            </w:pPr>
            <w:r w:rsidRPr="00E511DE">
              <w:t>142 [1.7]</w:t>
            </w:r>
          </w:p>
        </w:tc>
        <w:tc>
          <w:tcPr>
            <w:tcW w:w="992" w:type="dxa"/>
            <w:tcBorders>
              <w:left w:val="nil"/>
              <w:right w:val="nil"/>
            </w:tcBorders>
            <w:vAlign w:val="center"/>
          </w:tcPr>
          <w:p w14:paraId="18BA9AA9" w14:textId="77777777" w:rsidR="003A7339" w:rsidRPr="00E511DE" w:rsidRDefault="003A7339" w:rsidP="00BB6A36">
            <w:pPr>
              <w:pStyle w:val="72TabletextTablesTableFigureBoxstyles"/>
            </w:pPr>
            <w:r w:rsidRPr="00E511DE">
              <w:t>83 [0.7]</w:t>
            </w:r>
          </w:p>
        </w:tc>
        <w:tc>
          <w:tcPr>
            <w:tcW w:w="992" w:type="dxa"/>
            <w:tcBorders>
              <w:left w:val="nil"/>
              <w:right w:val="nil"/>
            </w:tcBorders>
            <w:vAlign w:val="center"/>
          </w:tcPr>
          <w:p w14:paraId="49CC0FF3" w14:textId="77777777" w:rsidR="003A7339" w:rsidRPr="00E511DE" w:rsidRDefault="003A7339" w:rsidP="00BB6A36">
            <w:pPr>
              <w:pStyle w:val="72TabletextTablesTableFigureBoxstyles"/>
            </w:pPr>
            <w:r w:rsidRPr="00E511DE">
              <w:t>147 [1.1]</w:t>
            </w:r>
          </w:p>
        </w:tc>
        <w:tc>
          <w:tcPr>
            <w:tcW w:w="992" w:type="dxa"/>
            <w:tcBorders>
              <w:left w:val="nil"/>
              <w:right w:val="nil"/>
            </w:tcBorders>
            <w:vAlign w:val="center"/>
          </w:tcPr>
          <w:p w14:paraId="348CACDA" w14:textId="77777777" w:rsidR="003A7339" w:rsidRPr="00E511DE" w:rsidRDefault="003A7339" w:rsidP="00BB6A36">
            <w:pPr>
              <w:pStyle w:val="72TabletextTablesTableFigureBoxstyles"/>
            </w:pPr>
            <w:r w:rsidRPr="00E511DE">
              <w:t>124 [0.9]</w:t>
            </w:r>
          </w:p>
        </w:tc>
        <w:tc>
          <w:tcPr>
            <w:tcW w:w="992" w:type="dxa"/>
            <w:tcBorders>
              <w:left w:val="nil"/>
              <w:right w:val="nil"/>
            </w:tcBorders>
            <w:vAlign w:val="center"/>
          </w:tcPr>
          <w:p w14:paraId="13CFFD4A" w14:textId="77777777" w:rsidR="003A7339" w:rsidRPr="00E511DE" w:rsidRDefault="003A7339" w:rsidP="00BB6A36">
            <w:pPr>
              <w:pStyle w:val="72TabletextTablesTableFigureBoxstyles"/>
            </w:pPr>
            <w:r w:rsidRPr="00E511DE">
              <w:t>48 [0.3]</w:t>
            </w:r>
          </w:p>
        </w:tc>
        <w:tc>
          <w:tcPr>
            <w:tcW w:w="992" w:type="dxa"/>
            <w:tcBorders>
              <w:left w:val="nil"/>
              <w:right w:val="nil"/>
            </w:tcBorders>
            <w:vAlign w:val="center"/>
          </w:tcPr>
          <w:p w14:paraId="2D34CE69" w14:textId="77777777" w:rsidR="003A7339" w:rsidRPr="00E511DE" w:rsidRDefault="003A7339" w:rsidP="00BB6A36">
            <w:pPr>
              <w:pStyle w:val="72TabletextTablesTableFigureBoxstyles"/>
            </w:pPr>
            <w:r w:rsidRPr="00E511DE">
              <w:t>63 [0.4]</w:t>
            </w:r>
          </w:p>
        </w:tc>
        <w:tc>
          <w:tcPr>
            <w:tcW w:w="992" w:type="dxa"/>
            <w:tcBorders>
              <w:left w:val="nil"/>
              <w:right w:val="nil"/>
            </w:tcBorders>
            <w:vAlign w:val="center"/>
          </w:tcPr>
          <w:p w14:paraId="5DDF5368" w14:textId="77777777" w:rsidR="003A7339" w:rsidRPr="00E511DE" w:rsidRDefault="003A7339" w:rsidP="00BB6A36">
            <w:pPr>
              <w:pStyle w:val="72TabletextTablesTableFigureBoxstyles"/>
            </w:pPr>
            <w:r w:rsidRPr="00E511DE">
              <w:t>66 [0.4]</w:t>
            </w:r>
          </w:p>
        </w:tc>
        <w:tc>
          <w:tcPr>
            <w:tcW w:w="992" w:type="dxa"/>
            <w:tcBorders>
              <w:left w:val="nil"/>
              <w:right w:val="nil"/>
            </w:tcBorders>
            <w:vAlign w:val="center"/>
          </w:tcPr>
          <w:p w14:paraId="5B8F9EA3" w14:textId="77777777" w:rsidR="003A7339" w:rsidRPr="00E511DE" w:rsidRDefault="003A7339" w:rsidP="00BB6A36">
            <w:pPr>
              <w:pStyle w:val="72TabletextTablesTableFigureBoxstyles"/>
            </w:pPr>
            <w:r w:rsidRPr="00E511DE">
              <w:t>126 [0.8]</w:t>
            </w:r>
          </w:p>
        </w:tc>
        <w:tc>
          <w:tcPr>
            <w:tcW w:w="2271" w:type="dxa"/>
            <w:tcBorders>
              <w:left w:val="nil"/>
            </w:tcBorders>
            <w:vAlign w:val="center"/>
          </w:tcPr>
          <w:p w14:paraId="2FC5B599" w14:textId="77777777" w:rsidR="003A7339" w:rsidRPr="00860F3C" w:rsidRDefault="003A7339" w:rsidP="00BB6A36">
            <w:pPr>
              <w:pStyle w:val="72TabletextTablesTableFigureBoxstyles"/>
            </w:pPr>
            <w:r>
              <w:t>1104 [0.8; 0.8-0.9]</w:t>
            </w:r>
          </w:p>
        </w:tc>
      </w:tr>
      <w:tr w:rsidR="003A7339" w14:paraId="7210C830" w14:textId="77777777" w:rsidTr="00BB6A36">
        <w:tc>
          <w:tcPr>
            <w:tcW w:w="2375" w:type="dxa"/>
            <w:tcBorders>
              <w:left w:val="nil"/>
              <w:right w:val="nil"/>
            </w:tcBorders>
            <w:vAlign w:val="center"/>
          </w:tcPr>
          <w:p w14:paraId="4799EA67" w14:textId="77777777" w:rsidR="003A7339" w:rsidRPr="002A73DB" w:rsidRDefault="003A7339" w:rsidP="00BB6A36">
            <w:pPr>
              <w:pStyle w:val="72TabletextTablesTableFigureBoxstyles"/>
              <w:rPr>
                <w:b/>
              </w:rPr>
            </w:pPr>
            <w:r w:rsidRPr="002A73DB">
              <w:rPr>
                <w:b/>
              </w:rPr>
              <w:t>Screen negative</w:t>
            </w:r>
          </w:p>
        </w:tc>
        <w:tc>
          <w:tcPr>
            <w:tcW w:w="993" w:type="dxa"/>
            <w:tcBorders>
              <w:left w:val="nil"/>
              <w:right w:val="nil"/>
            </w:tcBorders>
            <w:vAlign w:val="center"/>
          </w:tcPr>
          <w:p w14:paraId="76C243FC" w14:textId="77777777" w:rsidR="003A7339" w:rsidRPr="002A73DB" w:rsidRDefault="003A7339" w:rsidP="00BB6A36">
            <w:pPr>
              <w:pStyle w:val="72TabletextTablesTableFigureBoxstyles"/>
              <w:rPr>
                <w:b/>
              </w:rPr>
            </w:pPr>
            <w:r w:rsidRPr="002A73DB">
              <w:rPr>
                <w:b/>
              </w:rPr>
              <w:t>6110 [92.1]</w:t>
            </w:r>
          </w:p>
        </w:tc>
        <w:tc>
          <w:tcPr>
            <w:tcW w:w="992" w:type="dxa"/>
            <w:tcBorders>
              <w:left w:val="nil"/>
              <w:right w:val="nil"/>
            </w:tcBorders>
            <w:vAlign w:val="center"/>
          </w:tcPr>
          <w:p w14:paraId="15B72132" w14:textId="77777777" w:rsidR="003A7339" w:rsidRPr="002A73DB" w:rsidRDefault="003A7339" w:rsidP="00BB6A36">
            <w:pPr>
              <w:pStyle w:val="72TabletextTablesTableFigureBoxstyles"/>
              <w:rPr>
                <w:b/>
              </w:rPr>
            </w:pPr>
            <w:r w:rsidRPr="002A73DB">
              <w:rPr>
                <w:b/>
              </w:rPr>
              <w:t>7374 [91.2]</w:t>
            </w:r>
          </w:p>
        </w:tc>
        <w:tc>
          <w:tcPr>
            <w:tcW w:w="992" w:type="dxa"/>
            <w:tcBorders>
              <w:left w:val="nil"/>
              <w:right w:val="nil"/>
            </w:tcBorders>
            <w:vAlign w:val="center"/>
          </w:tcPr>
          <w:p w14:paraId="2D813E60" w14:textId="77777777" w:rsidR="003A7339" w:rsidRPr="002A73DB" w:rsidRDefault="003A7339" w:rsidP="00BB6A36">
            <w:pPr>
              <w:pStyle w:val="72TabletextTablesTableFigureBoxstyles"/>
              <w:rPr>
                <w:b/>
              </w:rPr>
            </w:pPr>
            <w:r w:rsidRPr="002A73DB">
              <w:rPr>
                <w:b/>
              </w:rPr>
              <w:t>7742 [89.4]</w:t>
            </w:r>
          </w:p>
        </w:tc>
        <w:tc>
          <w:tcPr>
            <w:tcW w:w="992" w:type="dxa"/>
            <w:tcBorders>
              <w:left w:val="nil"/>
              <w:right w:val="nil"/>
            </w:tcBorders>
            <w:vAlign w:val="center"/>
          </w:tcPr>
          <w:p w14:paraId="5242C017" w14:textId="77777777" w:rsidR="003A7339" w:rsidRPr="002A73DB" w:rsidRDefault="003A7339" w:rsidP="00BB6A36">
            <w:pPr>
              <w:pStyle w:val="72TabletextTablesTableFigureBoxstyles"/>
              <w:rPr>
                <w:b/>
              </w:rPr>
            </w:pPr>
            <w:r w:rsidRPr="002A73DB">
              <w:rPr>
                <w:b/>
              </w:rPr>
              <w:t>9412 [91.7]</w:t>
            </w:r>
          </w:p>
        </w:tc>
        <w:tc>
          <w:tcPr>
            <w:tcW w:w="992" w:type="dxa"/>
            <w:tcBorders>
              <w:left w:val="nil"/>
              <w:right w:val="nil"/>
            </w:tcBorders>
            <w:vAlign w:val="center"/>
          </w:tcPr>
          <w:p w14:paraId="65D01CAD" w14:textId="77777777" w:rsidR="003A7339" w:rsidRPr="002A73DB" w:rsidRDefault="003A7339" w:rsidP="00BB6A36">
            <w:pPr>
              <w:pStyle w:val="72TabletextTablesTableFigureBoxstyles"/>
              <w:rPr>
                <w:b/>
              </w:rPr>
            </w:pPr>
            <w:r w:rsidRPr="002A73DB">
              <w:rPr>
                <w:b/>
              </w:rPr>
              <w:t>10519 [93.8]</w:t>
            </w:r>
          </w:p>
        </w:tc>
        <w:tc>
          <w:tcPr>
            <w:tcW w:w="992" w:type="dxa"/>
            <w:tcBorders>
              <w:left w:val="nil"/>
              <w:right w:val="nil"/>
            </w:tcBorders>
            <w:vAlign w:val="center"/>
          </w:tcPr>
          <w:p w14:paraId="7BE90F62" w14:textId="77777777" w:rsidR="003A7339" w:rsidRPr="002A73DB" w:rsidRDefault="003A7339" w:rsidP="00BB6A36">
            <w:pPr>
              <w:pStyle w:val="72TabletextTablesTableFigureBoxstyles"/>
              <w:rPr>
                <w:b/>
              </w:rPr>
            </w:pPr>
            <w:r w:rsidRPr="002A73DB">
              <w:rPr>
                <w:b/>
              </w:rPr>
              <w:t>12203 [93.0]</w:t>
            </w:r>
          </w:p>
        </w:tc>
        <w:tc>
          <w:tcPr>
            <w:tcW w:w="992" w:type="dxa"/>
            <w:tcBorders>
              <w:left w:val="nil"/>
              <w:right w:val="nil"/>
            </w:tcBorders>
            <w:vAlign w:val="center"/>
          </w:tcPr>
          <w:p w14:paraId="37000A14" w14:textId="77777777" w:rsidR="003A7339" w:rsidRPr="002A73DB" w:rsidRDefault="003A7339" w:rsidP="00BB6A36">
            <w:pPr>
              <w:pStyle w:val="72TabletextTablesTableFigureBoxstyles"/>
              <w:rPr>
                <w:b/>
              </w:rPr>
            </w:pPr>
            <w:r w:rsidRPr="002A73DB">
              <w:rPr>
                <w:b/>
              </w:rPr>
              <w:t>12744 [94.3]</w:t>
            </w:r>
          </w:p>
        </w:tc>
        <w:tc>
          <w:tcPr>
            <w:tcW w:w="992" w:type="dxa"/>
            <w:tcBorders>
              <w:left w:val="nil"/>
              <w:right w:val="nil"/>
            </w:tcBorders>
            <w:vAlign w:val="center"/>
          </w:tcPr>
          <w:p w14:paraId="178F7543" w14:textId="77777777" w:rsidR="003A7339" w:rsidRPr="002A73DB" w:rsidRDefault="003A7339" w:rsidP="00BB6A36">
            <w:pPr>
              <w:pStyle w:val="72TabletextTablesTableFigureBoxstyles"/>
              <w:rPr>
                <w:b/>
              </w:rPr>
            </w:pPr>
            <w:r w:rsidRPr="002A73DB">
              <w:rPr>
                <w:b/>
              </w:rPr>
              <w:t>14446 [95.6]</w:t>
            </w:r>
          </w:p>
        </w:tc>
        <w:tc>
          <w:tcPr>
            <w:tcW w:w="992" w:type="dxa"/>
            <w:tcBorders>
              <w:left w:val="nil"/>
              <w:right w:val="nil"/>
            </w:tcBorders>
            <w:vAlign w:val="center"/>
          </w:tcPr>
          <w:p w14:paraId="75925691" w14:textId="77777777" w:rsidR="003A7339" w:rsidRPr="002A73DB" w:rsidRDefault="003A7339" w:rsidP="00BB6A36">
            <w:pPr>
              <w:pStyle w:val="72TabletextTablesTableFigureBoxstyles"/>
              <w:rPr>
                <w:b/>
              </w:rPr>
            </w:pPr>
            <w:r w:rsidRPr="002A73DB">
              <w:rPr>
                <w:b/>
              </w:rPr>
              <w:t>14747 [94.8]</w:t>
            </w:r>
          </w:p>
        </w:tc>
        <w:tc>
          <w:tcPr>
            <w:tcW w:w="992" w:type="dxa"/>
            <w:tcBorders>
              <w:left w:val="nil"/>
              <w:right w:val="nil"/>
            </w:tcBorders>
            <w:vAlign w:val="center"/>
          </w:tcPr>
          <w:p w14:paraId="0A0FE09B" w14:textId="77777777" w:rsidR="003A7339" w:rsidRPr="002A73DB" w:rsidRDefault="003A7339" w:rsidP="00BB6A36">
            <w:pPr>
              <w:pStyle w:val="72TabletextTablesTableFigureBoxstyles"/>
              <w:rPr>
                <w:b/>
              </w:rPr>
            </w:pPr>
            <w:r w:rsidRPr="002A73DB">
              <w:rPr>
                <w:b/>
              </w:rPr>
              <w:t>14249 [93.3]</w:t>
            </w:r>
          </w:p>
        </w:tc>
        <w:tc>
          <w:tcPr>
            <w:tcW w:w="992" w:type="dxa"/>
            <w:tcBorders>
              <w:left w:val="nil"/>
              <w:right w:val="nil"/>
            </w:tcBorders>
            <w:vAlign w:val="center"/>
          </w:tcPr>
          <w:p w14:paraId="1E284B64" w14:textId="77777777" w:rsidR="003A7339" w:rsidRPr="002A73DB" w:rsidRDefault="003A7339" w:rsidP="00BB6A36">
            <w:pPr>
              <w:pStyle w:val="72TabletextTablesTableFigureBoxstyles"/>
              <w:rPr>
                <w:b/>
              </w:rPr>
            </w:pPr>
            <w:r w:rsidRPr="002A73DB">
              <w:rPr>
                <w:b/>
              </w:rPr>
              <w:t>15102 [93.8]</w:t>
            </w:r>
          </w:p>
        </w:tc>
        <w:tc>
          <w:tcPr>
            <w:tcW w:w="2271" w:type="dxa"/>
            <w:tcBorders>
              <w:left w:val="nil"/>
            </w:tcBorders>
            <w:vAlign w:val="center"/>
          </w:tcPr>
          <w:p w14:paraId="0AE0EDD5" w14:textId="77777777" w:rsidR="003A7339" w:rsidRPr="002A73DB" w:rsidRDefault="003A7339" w:rsidP="00BB6A36">
            <w:pPr>
              <w:pStyle w:val="72TabletextTablesTableFigureBoxstyles"/>
              <w:rPr>
                <w:b/>
              </w:rPr>
            </w:pPr>
            <w:r w:rsidRPr="002A73DB">
              <w:rPr>
                <w:b/>
              </w:rPr>
              <w:t>124648 [93.3; 93.2-93.5]</w:t>
            </w:r>
          </w:p>
        </w:tc>
      </w:tr>
      <w:tr w:rsidR="003A7339" w14:paraId="3CA13715" w14:textId="77777777" w:rsidTr="00BB6A36">
        <w:tc>
          <w:tcPr>
            <w:tcW w:w="15559" w:type="dxa"/>
            <w:gridSpan w:val="13"/>
            <w:tcBorders>
              <w:left w:val="nil"/>
              <w:bottom w:val="nil"/>
              <w:right w:val="nil"/>
            </w:tcBorders>
            <w:shd w:val="clear" w:color="auto" w:fill="EAF1DD"/>
            <w:vAlign w:val="center"/>
          </w:tcPr>
          <w:p w14:paraId="08DCC20B" w14:textId="77777777" w:rsidR="003A7339" w:rsidRPr="000003A2" w:rsidRDefault="003A7339" w:rsidP="00BB6A36">
            <w:pPr>
              <w:pStyle w:val="75TablenotesTablesTableFigureBoxstyles"/>
            </w:pPr>
            <w:r w:rsidRPr="000003A2">
              <w:t>*Screening year is from 1</w:t>
            </w:r>
            <w:r w:rsidRPr="000003A2">
              <w:rPr>
                <w:vertAlign w:val="superscript"/>
              </w:rPr>
              <w:t>st</w:t>
            </w:r>
            <w:r w:rsidRPr="000003A2">
              <w:t xml:space="preserve"> April – 31</w:t>
            </w:r>
            <w:r w:rsidRPr="000003A2">
              <w:rPr>
                <w:vertAlign w:val="superscript"/>
              </w:rPr>
              <w:t>st</w:t>
            </w:r>
            <w:r>
              <w:t xml:space="preserve"> March. </w:t>
            </w:r>
            <w:r w:rsidRPr="000003A2">
              <w:t>**Based on assumption that if category is unknown, then assume category is OED.</w:t>
            </w:r>
            <w:r>
              <w:t xml:space="preserve"> ***Biomicroscopy must be recorded within 1 year of screening appointment when positive screen result occurred. ^Note that all percentages are calculated out of the number of individuals with at least one attended screening appointment. ^^Adjusted for those in the RCT and assigned to 24m who under normal circumstances would have had a screening appointment in these years. In 2015/16 this amounts to 226 individuals (266*0.85 which is the approximate assumed attendance percentage) and in 2016/17 it affected 1232 individuals (1449*0.85). All are assumed to be screen negative.</w:t>
            </w:r>
            <w:r w:rsidRPr="00367589">
              <w:t xml:space="preserve"> </w:t>
            </w:r>
            <w:r>
              <w:t xml:space="preserve">^^^Wilson score confidence intervals. </w:t>
            </w:r>
            <w:r w:rsidRPr="00367589">
              <w:rPr>
                <w:vertAlign w:val="superscript"/>
              </w:rPr>
              <w:t>$</w:t>
            </w:r>
            <w:r>
              <w:t>Note that these are not mutually exclusive categories. In 2006/07 there were 16 [0.2%] cases with both STR &amp; STM. Additionally, 1 [&lt;0.1%] STR case had unknown STM and 1 [&lt;0.1%] STM case had unknown STR.</w:t>
            </w:r>
            <w:r w:rsidRPr="003D7D28">
              <w:t xml:space="preserve"> </w:t>
            </w:r>
            <w:r>
              <w:t>In 2007/08 there were 18 [0.2%] cases with both STR &amp; STM. In 2008/09 there were 48 [0.6%] cases with both STR &amp; STM.</w:t>
            </w:r>
            <w:r w:rsidRPr="006376AF">
              <w:t xml:space="preserve"> </w:t>
            </w:r>
            <w:r>
              <w:t>In 2009/10 there were 24 [0.2%] cases with both STR &amp; STM.</w:t>
            </w:r>
            <w:r w:rsidRPr="008A3CF6">
              <w:t xml:space="preserve"> </w:t>
            </w:r>
            <w:r>
              <w:t>Additionally, 1 [&lt;0.1%] STR case had unknown STM and 3 [&lt;0.1%] STM cases had unknown STR.</w:t>
            </w:r>
            <w:r w:rsidRPr="006376AF">
              <w:t xml:space="preserve"> </w:t>
            </w:r>
            <w:r>
              <w:t>In 2010/11 there were 30 [0.3%] cases with both STR &amp; STM. Additionally, 1 [&lt;0.1%] STR case had unknown STM and 1 [&lt;0.1%] STM case had unknown STR.</w:t>
            </w:r>
            <w:r w:rsidRPr="001F6A4D">
              <w:t xml:space="preserve"> </w:t>
            </w:r>
            <w:r>
              <w:t>In 2011/12 there were 49 [0.4%] cases with both STR &amp; STM.</w:t>
            </w:r>
            <w:r w:rsidRPr="001F6A4D">
              <w:t xml:space="preserve"> </w:t>
            </w:r>
            <w:r>
              <w:t>Additionally, 1 [&lt;0.1%] STR case had unknown STM.</w:t>
            </w:r>
            <w:r w:rsidRPr="006D306A">
              <w:t xml:space="preserve"> </w:t>
            </w:r>
            <w:r>
              <w:t>In 2012/13 there were 31 [0.2%] cases with both STR &amp; STM.</w:t>
            </w:r>
            <w:r w:rsidRPr="001F6A4D">
              <w:t xml:space="preserve"> </w:t>
            </w:r>
            <w:r>
              <w:t>Additionally, 2 [&lt;0.1%] STR cases had unknown STM.</w:t>
            </w:r>
            <w:r w:rsidRPr="00220032">
              <w:t xml:space="preserve"> </w:t>
            </w:r>
            <w:r>
              <w:t>In 2013/14 there were 37 [0.2%] cases with both STR &amp; STM.</w:t>
            </w:r>
            <w:r w:rsidRPr="008A3CF6">
              <w:t xml:space="preserve"> </w:t>
            </w:r>
            <w:r>
              <w:t>Additionally, 2 [&lt;0.1%] STR cases had unknown STM and 3 [&lt;0.1%] STM cases had unknown STR.</w:t>
            </w:r>
            <w:r w:rsidRPr="00BF3785">
              <w:t xml:space="preserve"> </w:t>
            </w:r>
            <w:r>
              <w:t>In 2014/15 there were 44 [0.3%] cases with both STR &amp; STM.</w:t>
            </w:r>
            <w:r w:rsidRPr="008A3CF6">
              <w:t xml:space="preserve"> </w:t>
            </w:r>
            <w:r>
              <w:t>Additionally, 3 [&lt;0.1%] STR cases had unknown STM and 3 [&lt;0.1%] STM cases had unknown STR.</w:t>
            </w:r>
            <w:r w:rsidRPr="006B486A">
              <w:t xml:space="preserve"> </w:t>
            </w:r>
            <w:r>
              <w:t>In 2015/16 there were 50 [0.3%] cases with both STR &amp; STM.</w:t>
            </w:r>
            <w:r w:rsidRPr="001F6A4D">
              <w:t xml:space="preserve"> </w:t>
            </w:r>
            <w:r>
              <w:t>Additionally, 1 [&lt;0.1%] STR case had unknown STM.</w:t>
            </w:r>
            <w:r w:rsidRPr="00754D20">
              <w:t xml:space="preserve"> </w:t>
            </w:r>
            <w:r>
              <w:t>In 2016/17 there were 57 [0.4%] cases with both STR &amp; STM.</w:t>
            </w:r>
            <w:r w:rsidRPr="008A3CF6">
              <w:t xml:space="preserve"> </w:t>
            </w:r>
            <w:r>
              <w:t>Additionally, 5 [&lt;0.1%] STR cases had unknown STM and 9 [0.1%] STM cases had unknown STR.</w:t>
            </w:r>
          </w:p>
          <w:p w14:paraId="180CC2FE" w14:textId="77777777" w:rsidR="003A7339" w:rsidRDefault="003A7339" w:rsidP="00BB6A36">
            <w:pPr>
              <w:pStyle w:val="75TablenotesTablesTableFigureBoxstyles"/>
            </w:pPr>
            <w:r w:rsidRPr="000003A2">
              <w:t>Note: This table does not include any HES pathway appointments (screening or biomicroscopies).</w:t>
            </w:r>
          </w:p>
        </w:tc>
      </w:tr>
    </w:tbl>
    <w:p w14:paraId="0FCAEBEF" w14:textId="77777777" w:rsidR="003A7339" w:rsidRDefault="003A7339" w:rsidP="003A7339">
      <w:pPr>
        <w:pStyle w:val="602TextfoTextstylesTextstyles"/>
        <w:rPr>
          <w:i/>
          <w:iCs/>
        </w:rPr>
      </w:pPr>
      <w:r>
        <w:t>The annual incidence of screen positive due to DR appeared to decrease from 4-5% (2006/07-2009/10) to 2-3% (2010/11-2016/17). Rates of screen positive for unassessable images appeared to fluctuate around 2-3% (highest proportion 4.1% in 2008/09, lowest 1.2% in 2013/14) and for other eye disease was stable (around 1%) apart from a peak in 2008/9 (1.9%). Rates of STDR (true positive,</w:t>
      </w:r>
      <w:r w:rsidRPr="008D413B">
        <w:t xml:space="preserve"> </w:t>
      </w:r>
      <w:r>
        <w:t xml:space="preserve">examined by a medical retina specialist using biomicroscopy) were relatively stable at around 1.5-2% (sight-threatening retinopathy (STR) around 0.6%, sight-threatening maculopathy (STM) 1.0-1.5%). </w:t>
      </w:r>
      <w:r w:rsidRPr="003C068E">
        <w:rPr>
          <w:i/>
          <w:iCs/>
          <w:color w:val="FF0000"/>
        </w:rPr>
        <w:t>Figure 9</w:t>
      </w:r>
      <w:r>
        <w:rPr>
          <w:i/>
          <w:iCs/>
        </w:rPr>
        <w:t xml:space="preserve"> </w:t>
      </w:r>
      <w:r w:rsidRPr="006A3515">
        <w:t>illustrates these trends</w:t>
      </w:r>
      <w:r>
        <w:rPr>
          <w:i/>
          <w:iCs/>
        </w:rPr>
        <w:t>.</w:t>
      </w:r>
    </w:p>
    <w:p w14:paraId="76C9F85A" w14:textId="77777777" w:rsidR="003A7339" w:rsidRPr="002A73DB" w:rsidRDefault="003A7339" w:rsidP="003A7339">
      <w:pPr>
        <w:pStyle w:val="81FigurelegendTableFigureBoxstyles"/>
        <w:rPr>
          <w:rFonts w:eastAsia="SimSun"/>
        </w:rPr>
      </w:pPr>
      <w:bookmarkStart w:id="145" w:name="_Toc83637265"/>
      <w:r w:rsidRPr="002A73DB">
        <w:rPr>
          <w:b/>
        </w:rPr>
        <w:t>FIGURE 9</w:t>
      </w:r>
      <w:r w:rsidRPr="002A73DB">
        <w:rPr>
          <w:b/>
        </w:rPr>
        <w:t> </w:t>
      </w:r>
      <w:r w:rsidRPr="002A73DB">
        <w:rPr>
          <w:rFonts w:eastAsia="SimSun"/>
        </w:rPr>
        <w:t>Plot of overall screen positive/STDR/STR annual incidences 2006/07 - 2016/17 (out of number of people with at least one attended screening appointment) by screening year (with 95% wilson score cis). STM not shown.</w:t>
      </w:r>
      <w:bookmarkEnd w:id="145"/>
    </w:p>
    <w:p w14:paraId="3D498E4E" w14:textId="77777777" w:rsidR="003A7339" w:rsidRDefault="003A7339" w:rsidP="003A7339">
      <w:pPr>
        <w:pStyle w:val="602TextfoTextstylesTextstyles"/>
      </w:pPr>
      <w:r>
        <w:t xml:space="preserve">Of the 133,366 screening episodes across the 11 years studied, 6.7% (8906) were screen positive, 3.1% (4073) were screen positive for DR, 2.6% (3444) due to ungradeable images and 1.0% (1389) due to other significant eye disease. </w:t>
      </w:r>
    </w:p>
    <w:p w14:paraId="49E518AF" w14:textId="77777777" w:rsidR="003A7339" w:rsidRDefault="003A7339" w:rsidP="003A7339">
      <w:pPr>
        <w:pStyle w:val="602TextfoTextstylesTextstyles"/>
      </w:pPr>
      <w:r>
        <w:t>Of the 7803 screen positive individuals who attended the HES and were examined by a medical retina specialist only 28.1% (2193) were confirmed as having STDR (overall incidence 1.6% (2193/133,366)), with 71.6% (5584) having unassessable images, other disease or false positive. 53.8% (2193/4073) of the people referred with screen positive disease due to DR were true positive. 82.2% (1802/2192) had STM and 35.6% STR.</w:t>
      </w:r>
    </w:p>
    <w:p w14:paraId="74F0BCF3" w14:textId="77777777" w:rsidR="003A7339" w:rsidRDefault="003A7339" w:rsidP="003A7339">
      <w:pPr>
        <w:pStyle w:val="53BheadHeadingsHeadingstyles"/>
      </w:pPr>
      <w:bookmarkStart w:id="146" w:name="_Toc429911690"/>
      <w:bookmarkStart w:id="147" w:name="_Toc441394815"/>
      <w:r>
        <w:t>People attending for their first visit</w:t>
      </w:r>
      <w:bookmarkEnd w:id="146"/>
      <w:bookmarkEnd w:id="147"/>
    </w:p>
    <w:p w14:paraId="528DAC24" w14:textId="77777777" w:rsidR="003A7339" w:rsidRDefault="003A7339" w:rsidP="003A7339">
      <w:pPr>
        <w:pStyle w:val="602TextfoTextstylesTextstyles"/>
      </w:pPr>
      <w:r>
        <w:t>Annual incidences of screen positive/negative and STDR for individuals attending their 1</w:t>
      </w:r>
      <w:r w:rsidRPr="00A617C5">
        <w:rPr>
          <w:vertAlign w:val="superscript"/>
        </w:rPr>
        <w:t>st</w:t>
      </w:r>
      <w:r>
        <w:t xml:space="preserve"> ever </w:t>
      </w:r>
      <w:r>
        <w:lastRenderedPageBreak/>
        <w:t xml:space="preserve">recorded attended screening appointment were 2-4% higher (absolute difference) than the rates for the overall group (see </w:t>
      </w:r>
      <w:r w:rsidRPr="006E14C9">
        <w:rPr>
          <w:i/>
          <w:iCs/>
          <w:color w:val="FF0000"/>
        </w:rPr>
        <w:t>Table 11</w:t>
      </w:r>
      <w:r w:rsidRPr="005D265D">
        <w:rPr>
          <w:i/>
          <w:iCs/>
        </w:rPr>
        <w:t xml:space="preserve"> </w:t>
      </w:r>
      <w:r w:rsidRPr="00055B25">
        <w:t>and</w:t>
      </w:r>
      <w:r w:rsidRPr="005D265D">
        <w:rPr>
          <w:i/>
          <w:iCs/>
        </w:rPr>
        <w:t xml:space="preserve"> </w:t>
      </w:r>
      <w:r w:rsidRPr="006E14C9">
        <w:rPr>
          <w:i/>
          <w:iCs/>
          <w:color w:val="FF0000"/>
        </w:rPr>
        <w:t>Table 12</w:t>
      </w:r>
      <w:r>
        <w:t>). Compared to the rates seen in those who had had at least one previous screening year, screen positive rates were 62.3% higher (9.9% vs 6.1%) and STDR 37.5% higher (2.2 vs 1.6). However much of the screen positive effect appears to have been due to unassessable images (78.3%, 4.1% vs 2.3%) and other eye disease (200%, 2.4% vs 0.8%).</w:t>
      </w:r>
      <w:bookmarkStart w:id="148" w:name="_Toc20476550"/>
    </w:p>
    <w:p w14:paraId="2011B048" w14:textId="77777777" w:rsidR="003A7339" w:rsidRPr="002A73DB" w:rsidRDefault="003A7339" w:rsidP="003A7339">
      <w:pPr>
        <w:pStyle w:val="70TablelegendTablesTableFigureBoxstyles"/>
        <w:rPr>
          <w:rFonts w:eastAsia="SimSun"/>
        </w:rPr>
      </w:pPr>
      <w:bookmarkStart w:id="149" w:name="_Toc87626910"/>
      <w:r w:rsidRPr="002A73DB">
        <w:rPr>
          <w:b/>
        </w:rPr>
        <w:t>TABLE 11</w:t>
      </w:r>
      <w:r w:rsidRPr="002A73DB">
        <w:rPr>
          <w:b/>
        </w:rPr>
        <w:t> </w:t>
      </w:r>
      <w:r w:rsidRPr="002A73DB">
        <w:rPr>
          <w:rFonts w:eastAsia="SimSun"/>
        </w:rPr>
        <w:t>Screen positive/negative/STDR (STR/STM) annual incidences 2007/08 - 2016/17 for people attending their first screening appointments only (out of number of people with at least one 1st recorded attended screening appointment)</w:t>
      </w:r>
      <w:bookmarkEnd w:id="149"/>
    </w:p>
    <w:tbl>
      <w:tblPr>
        <w:tblW w:w="0" w:type="auto"/>
        <w:tblLook w:val="04A0" w:firstRow="1" w:lastRow="0" w:firstColumn="1" w:lastColumn="0" w:noHBand="0" w:noVBand="1"/>
      </w:tblPr>
      <w:tblGrid>
        <w:gridCol w:w="1056"/>
        <w:gridCol w:w="730"/>
        <w:gridCol w:w="730"/>
        <w:gridCol w:w="730"/>
        <w:gridCol w:w="730"/>
        <w:gridCol w:w="729"/>
        <w:gridCol w:w="729"/>
        <w:gridCol w:w="729"/>
        <w:gridCol w:w="729"/>
        <w:gridCol w:w="729"/>
        <w:gridCol w:w="729"/>
        <w:gridCol w:w="676"/>
      </w:tblGrid>
      <w:tr w:rsidR="003A7339" w:rsidRPr="005B70EF" w14:paraId="21113798" w14:textId="77777777" w:rsidTr="00BB6A36">
        <w:tc>
          <w:tcPr>
            <w:tcW w:w="2660" w:type="dxa"/>
            <w:vMerge w:val="restart"/>
            <w:tcBorders>
              <w:top w:val="nil"/>
              <w:left w:val="nil"/>
              <w:right w:val="nil"/>
            </w:tcBorders>
            <w:vAlign w:val="center"/>
          </w:tcPr>
          <w:p w14:paraId="61A46D68" w14:textId="77777777" w:rsidR="003A7339" w:rsidRDefault="003A7339" w:rsidP="00BB6A36">
            <w:pPr>
              <w:pStyle w:val="710TableheadTablesTableFigureBoxstyles"/>
            </w:pPr>
          </w:p>
        </w:tc>
        <w:tc>
          <w:tcPr>
            <w:tcW w:w="10770" w:type="dxa"/>
            <w:gridSpan w:val="10"/>
            <w:tcBorders>
              <w:top w:val="nil"/>
              <w:left w:val="nil"/>
              <w:bottom w:val="nil"/>
              <w:right w:val="nil"/>
            </w:tcBorders>
            <w:shd w:val="clear" w:color="auto" w:fill="87C773"/>
            <w:vAlign w:val="center"/>
          </w:tcPr>
          <w:p w14:paraId="7C0611E8" w14:textId="77777777" w:rsidR="003A7339" w:rsidRPr="00A253AA" w:rsidRDefault="003A7339" w:rsidP="00BB6A36">
            <w:pPr>
              <w:pStyle w:val="705TableheadgroupTablesTableFigureBoxstyles"/>
            </w:pPr>
            <w:r w:rsidRPr="00A253AA">
              <w:t>Screening Year*, n[%^]</w:t>
            </w:r>
          </w:p>
        </w:tc>
        <w:tc>
          <w:tcPr>
            <w:tcW w:w="2129" w:type="dxa"/>
            <w:vMerge w:val="restart"/>
            <w:tcBorders>
              <w:top w:val="nil"/>
              <w:left w:val="nil"/>
              <w:bottom w:val="nil"/>
              <w:right w:val="nil"/>
            </w:tcBorders>
            <w:shd w:val="clear" w:color="auto" w:fill="87C773"/>
            <w:vAlign w:val="center"/>
          </w:tcPr>
          <w:p w14:paraId="0FE9FD67" w14:textId="77777777" w:rsidR="003A7339" w:rsidRPr="00A253AA" w:rsidRDefault="003A7339" w:rsidP="00BB6A36">
            <w:pPr>
              <w:pStyle w:val="710TableheadTablesTableFigureBoxstyles"/>
            </w:pPr>
            <w:r w:rsidRPr="00A253AA">
              <w:t xml:space="preserve">Overall, </w:t>
            </w:r>
          </w:p>
          <w:p w14:paraId="1EAAFF4F" w14:textId="77777777" w:rsidR="003A7339" w:rsidRPr="00A253AA" w:rsidRDefault="003A7339" w:rsidP="00BB6A36">
            <w:pPr>
              <w:pStyle w:val="710TableheadTablesTableFigureBoxstyles"/>
              <w:rPr>
                <w:color w:val="FFFFFF"/>
              </w:rPr>
            </w:pPr>
            <w:r w:rsidRPr="00A253AA">
              <w:rPr>
                <w:color w:val="FFFFFF"/>
              </w:rPr>
              <w:t>n[%^; 95% CI^^]</w:t>
            </w:r>
          </w:p>
        </w:tc>
      </w:tr>
      <w:tr w:rsidR="003A7339" w:rsidRPr="005B70EF" w14:paraId="0AA85046" w14:textId="77777777" w:rsidTr="00BB6A36">
        <w:tc>
          <w:tcPr>
            <w:tcW w:w="2660" w:type="dxa"/>
            <w:vMerge/>
            <w:tcBorders>
              <w:left w:val="nil"/>
              <w:bottom w:val="nil"/>
              <w:right w:val="nil"/>
            </w:tcBorders>
            <w:vAlign w:val="center"/>
          </w:tcPr>
          <w:p w14:paraId="2C8E770B" w14:textId="77777777" w:rsidR="003A7339" w:rsidRDefault="003A7339" w:rsidP="00BB6A36">
            <w:pPr>
              <w:pStyle w:val="Figtext"/>
              <w:spacing w:after="0" w:line="240" w:lineRule="auto"/>
            </w:pPr>
          </w:p>
        </w:tc>
        <w:tc>
          <w:tcPr>
            <w:tcW w:w="1077" w:type="dxa"/>
            <w:tcBorders>
              <w:top w:val="nil"/>
              <w:left w:val="nil"/>
              <w:bottom w:val="nil"/>
              <w:right w:val="nil"/>
            </w:tcBorders>
            <w:shd w:val="clear" w:color="auto" w:fill="87C773"/>
            <w:vAlign w:val="center"/>
          </w:tcPr>
          <w:p w14:paraId="7079BD01" w14:textId="77777777" w:rsidR="003A7339" w:rsidRPr="00A253AA" w:rsidRDefault="003A7339" w:rsidP="00BB6A36">
            <w:pPr>
              <w:pStyle w:val="710TableheadTablesTableFigureBoxstyles"/>
            </w:pPr>
            <w:r w:rsidRPr="00A253AA">
              <w:t>2007/08</w:t>
            </w:r>
          </w:p>
        </w:tc>
        <w:tc>
          <w:tcPr>
            <w:tcW w:w="1077" w:type="dxa"/>
            <w:tcBorders>
              <w:top w:val="nil"/>
              <w:left w:val="nil"/>
              <w:bottom w:val="nil"/>
              <w:right w:val="nil"/>
            </w:tcBorders>
            <w:shd w:val="clear" w:color="auto" w:fill="87C773"/>
            <w:vAlign w:val="center"/>
          </w:tcPr>
          <w:p w14:paraId="0954D1AB" w14:textId="77777777" w:rsidR="003A7339" w:rsidRPr="00A253AA" w:rsidRDefault="003A7339" w:rsidP="00BB6A36">
            <w:pPr>
              <w:pStyle w:val="710TableheadTablesTableFigureBoxstyles"/>
            </w:pPr>
            <w:r w:rsidRPr="00A253AA">
              <w:t>2008/09</w:t>
            </w:r>
          </w:p>
        </w:tc>
        <w:tc>
          <w:tcPr>
            <w:tcW w:w="1077" w:type="dxa"/>
            <w:tcBorders>
              <w:top w:val="nil"/>
              <w:left w:val="nil"/>
              <w:bottom w:val="nil"/>
              <w:right w:val="nil"/>
            </w:tcBorders>
            <w:shd w:val="clear" w:color="auto" w:fill="87C773"/>
            <w:vAlign w:val="center"/>
          </w:tcPr>
          <w:p w14:paraId="15FC3BCE" w14:textId="77777777" w:rsidR="003A7339" w:rsidRPr="00A253AA" w:rsidRDefault="003A7339" w:rsidP="00BB6A36">
            <w:pPr>
              <w:pStyle w:val="710TableheadTablesTableFigureBoxstyles"/>
            </w:pPr>
            <w:r w:rsidRPr="00A253AA">
              <w:t>2009/10</w:t>
            </w:r>
          </w:p>
        </w:tc>
        <w:tc>
          <w:tcPr>
            <w:tcW w:w="1077" w:type="dxa"/>
            <w:tcBorders>
              <w:top w:val="nil"/>
              <w:left w:val="nil"/>
              <w:bottom w:val="nil"/>
              <w:right w:val="nil"/>
            </w:tcBorders>
            <w:shd w:val="clear" w:color="auto" w:fill="87C773"/>
            <w:vAlign w:val="center"/>
          </w:tcPr>
          <w:p w14:paraId="088F0789" w14:textId="77777777" w:rsidR="003A7339" w:rsidRPr="00A253AA" w:rsidRDefault="003A7339" w:rsidP="00BB6A36">
            <w:pPr>
              <w:pStyle w:val="710TableheadTablesTableFigureBoxstyles"/>
            </w:pPr>
            <w:r w:rsidRPr="00A253AA">
              <w:t>2010/11</w:t>
            </w:r>
          </w:p>
        </w:tc>
        <w:tc>
          <w:tcPr>
            <w:tcW w:w="1077" w:type="dxa"/>
            <w:tcBorders>
              <w:top w:val="nil"/>
              <w:left w:val="nil"/>
              <w:bottom w:val="nil"/>
              <w:right w:val="nil"/>
            </w:tcBorders>
            <w:shd w:val="clear" w:color="auto" w:fill="87C773"/>
            <w:vAlign w:val="center"/>
          </w:tcPr>
          <w:p w14:paraId="7220C0FF" w14:textId="77777777" w:rsidR="003A7339" w:rsidRPr="00A253AA" w:rsidRDefault="003A7339" w:rsidP="00BB6A36">
            <w:pPr>
              <w:pStyle w:val="710TableheadTablesTableFigureBoxstyles"/>
            </w:pPr>
            <w:r w:rsidRPr="00A253AA">
              <w:t>2011/12</w:t>
            </w:r>
          </w:p>
        </w:tc>
        <w:tc>
          <w:tcPr>
            <w:tcW w:w="1077" w:type="dxa"/>
            <w:tcBorders>
              <w:top w:val="nil"/>
              <w:left w:val="nil"/>
              <w:bottom w:val="nil"/>
              <w:right w:val="nil"/>
            </w:tcBorders>
            <w:shd w:val="clear" w:color="auto" w:fill="87C773"/>
            <w:vAlign w:val="center"/>
          </w:tcPr>
          <w:p w14:paraId="6D98F99C" w14:textId="77777777" w:rsidR="003A7339" w:rsidRPr="00A253AA" w:rsidRDefault="003A7339" w:rsidP="00BB6A36">
            <w:pPr>
              <w:pStyle w:val="710TableheadTablesTableFigureBoxstyles"/>
            </w:pPr>
            <w:r w:rsidRPr="00A253AA">
              <w:t>2012/13</w:t>
            </w:r>
          </w:p>
        </w:tc>
        <w:tc>
          <w:tcPr>
            <w:tcW w:w="1077" w:type="dxa"/>
            <w:tcBorders>
              <w:top w:val="nil"/>
              <w:left w:val="nil"/>
              <w:bottom w:val="nil"/>
              <w:right w:val="nil"/>
            </w:tcBorders>
            <w:shd w:val="clear" w:color="auto" w:fill="87C773"/>
            <w:vAlign w:val="center"/>
          </w:tcPr>
          <w:p w14:paraId="20ACC2FF" w14:textId="77777777" w:rsidR="003A7339" w:rsidRPr="00A253AA" w:rsidRDefault="003A7339" w:rsidP="00BB6A36">
            <w:pPr>
              <w:pStyle w:val="710TableheadTablesTableFigureBoxstyles"/>
            </w:pPr>
            <w:r w:rsidRPr="00A253AA">
              <w:t>2013/14</w:t>
            </w:r>
          </w:p>
        </w:tc>
        <w:tc>
          <w:tcPr>
            <w:tcW w:w="1077" w:type="dxa"/>
            <w:tcBorders>
              <w:top w:val="nil"/>
              <w:left w:val="nil"/>
              <w:bottom w:val="nil"/>
              <w:right w:val="nil"/>
            </w:tcBorders>
            <w:shd w:val="clear" w:color="auto" w:fill="87C773"/>
            <w:vAlign w:val="center"/>
          </w:tcPr>
          <w:p w14:paraId="1EC164B7" w14:textId="77777777" w:rsidR="003A7339" w:rsidRPr="00A253AA" w:rsidRDefault="003A7339" w:rsidP="00BB6A36">
            <w:pPr>
              <w:pStyle w:val="710TableheadTablesTableFigureBoxstyles"/>
            </w:pPr>
            <w:r w:rsidRPr="00A253AA">
              <w:t>2014/15</w:t>
            </w:r>
          </w:p>
        </w:tc>
        <w:tc>
          <w:tcPr>
            <w:tcW w:w="1077" w:type="dxa"/>
            <w:tcBorders>
              <w:top w:val="nil"/>
              <w:left w:val="nil"/>
              <w:bottom w:val="nil"/>
              <w:right w:val="nil"/>
            </w:tcBorders>
            <w:shd w:val="clear" w:color="auto" w:fill="87C773"/>
            <w:vAlign w:val="center"/>
          </w:tcPr>
          <w:p w14:paraId="7C417D2B" w14:textId="77777777" w:rsidR="003A7339" w:rsidRPr="00A253AA" w:rsidRDefault="003A7339" w:rsidP="00BB6A36">
            <w:pPr>
              <w:pStyle w:val="710TableheadTablesTableFigureBoxstyles"/>
            </w:pPr>
            <w:r w:rsidRPr="00A253AA">
              <w:t>2015/16</w:t>
            </w:r>
          </w:p>
        </w:tc>
        <w:tc>
          <w:tcPr>
            <w:tcW w:w="1077" w:type="dxa"/>
            <w:tcBorders>
              <w:top w:val="nil"/>
              <w:left w:val="nil"/>
              <w:bottom w:val="nil"/>
              <w:right w:val="nil"/>
            </w:tcBorders>
            <w:shd w:val="clear" w:color="auto" w:fill="87C773"/>
            <w:vAlign w:val="center"/>
          </w:tcPr>
          <w:p w14:paraId="776BDFC4" w14:textId="77777777" w:rsidR="003A7339" w:rsidRPr="00A253AA" w:rsidRDefault="003A7339" w:rsidP="00BB6A36">
            <w:pPr>
              <w:pStyle w:val="710TableheadTablesTableFigureBoxstyles"/>
            </w:pPr>
            <w:r w:rsidRPr="00A253AA">
              <w:t>2016/17</w:t>
            </w:r>
          </w:p>
        </w:tc>
        <w:tc>
          <w:tcPr>
            <w:tcW w:w="2129" w:type="dxa"/>
            <w:vMerge/>
            <w:tcBorders>
              <w:top w:val="nil"/>
              <w:left w:val="nil"/>
              <w:bottom w:val="nil"/>
              <w:right w:val="nil"/>
            </w:tcBorders>
            <w:shd w:val="clear" w:color="auto" w:fill="87C773"/>
          </w:tcPr>
          <w:p w14:paraId="007459DE" w14:textId="77777777" w:rsidR="003A7339" w:rsidRPr="00A253AA" w:rsidRDefault="003A7339" w:rsidP="00BB6A36">
            <w:pPr>
              <w:pStyle w:val="Figtext"/>
              <w:spacing w:after="0" w:line="240" w:lineRule="auto"/>
              <w:rPr>
                <w:color w:val="FFFFFF"/>
              </w:rPr>
            </w:pPr>
          </w:p>
        </w:tc>
      </w:tr>
      <w:tr w:rsidR="003A7339" w14:paraId="572C4051" w14:textId="77777777" w:rsidTr="00BB6A36">
        <w:tc>
          <w:tcPr>
            <w:tcW w:w="2660" w:type="dxa"/>
            <w:tcBorders>
              <w:top w:val="nil"/>
              <w:left w:val="nil"/>
              <w:right w:val="nil"/>
            </w:tcBorders>
            <w:vAlign w:val="center"/>
          </w:tcPr>
          <w:p w14:paraId="761C50DD" w14:textId="77777777" w:rsidR="003A7339" w:rsidRPr="005B70EF" w:rsidRDefault="003A7339" w:rsidP="00BB6A36">
            <w:pPr>
              <w:pStyle w:val="710TableheadTablesTableFigureBoxstyles"/>
            </w:pPr>
            <w:r w:rsidRPr="005B70EF">
              <w:t>Number of Individuals with a 1</w:t>
            </w:r>
            <w:r w:rsidRPr="005B70EF">
              <w:rPr>
                <w:vertAlign w:val="superscript"/>
              </w:rPr>
              <w:t>st</w:t>
            </w:r>
            <w:r w:rsidRPr="005B70EF">
              <w:t xml:space="preserve"> ever recorded attended screening appointment</w:t>
            </w:r>
          </w:p>
        </w:tc>
        <w:tc>
          <w:tcPr>
            <w:tcW w:w="1077" w:type="dxa"/>
            <w:tcBorders>
              <w:top w:val="nil"/>
              <w:left w:val="nil"/>
              <w:right w:val="nil"/>
            </w:tcBorders>
            <w:vAlign w:val="center"/>
          </w:tcPr>
          <w:p w14:paraId="375725E9" w14:textId="77777777" w:rsidR="003A7339" w:rsidRPr="005B70EF" w:rsidRDefault="003A7339" w:rsidP="00BB6A36">
            <w:pPr>
              <w:pStyle w:val="710TableheadTablesTableFigureBoxstyles"/>
            </w:pPr>
            <w:r w:rsidRPr="005B70EF">
              <w:t>1883 [100.0]</w:t>
            </w:r>
          </w:p>
        </w:tc>
        <w:tc>
          <w:tcPr>
            <w:tcW w:w="1077" w:type="dxa"/>
            <w:tcBorders>
              <w:top w:val="nil"/>
              <w:left w:val="nil"/>
              <w:right w:val="nil"/>
            </w:tcBorders>
            <w:vAlign w:val="center"/>
          </w:tcPr>
          <w:p w14:paraId="25562201" w14:textId="77777777" w:rsidR="003A7339" w:rsidRPr="005B70EF" w:rsidRDefault="003A7339" w:rsidP="00BB6A36">
            <w:pPr>
              <w:pStyle w:val="710TableheadTablesTableFigureBoxstyles"/>
            </w:pPr>
            <w:r w:rsidRPr="005B70EF">
              <w:t>1542 [100.0]</w:t>
            </w:r>
          </w:p>
        </w:tc>
        <w:tc>
          <w:tcPr>
            <w:tcW w:w="1077" w:type="dxa"/>
            <w:tcBorders>
              <w:top w:val="nil"/>
              <w:left w:val="nil"/>
              <w:right w:val="nil"/>
            </w:tcBorders>
            <w:vAlign w:val="center"/>
          </w:tcPr>
          <w:p w14:paraId="74634957" w14:textId="77777777" w:rsidR="003A7339" w:rsidRPr="005B70EF" w:rsidRDefault="003A7339" w:rsidP="00BB6A36">
            <w:pPr>
              <w:pStyle w:val="710TableheadTablesTableFigureBoxstyles"/>
            </w:pPr>
            <w:r w:rsidRPr="005B70EF">
              <w:t>1566 [100.0]</w:t>
            </w:r>
          </w:p>
        </w:tc>
        <w:tc>
          <w:tcPr>
            <w:tcW w:w="1077" w:type="dxa"/>
            <w:tcBorders>
              <w:top w:val="nil"/>
              <w:left w:val="nil"/>
              <w:right w:val="nil"/>
            </w:tcBorders>
            <w:vAlign w:val="center"/>
          </w:tcPr>
          <w:p w14:paraId="20018BAA" w14:textId="77777777" w:rsidR="003A7339" w:rsidRPr="005B70EF" w:rsidRDefault="003A7339" w:rsidP="00BB6A36">
            <w:pPr>
              <w:pStyle w:val="710TableheadTablesTableFigureBoxstyles"/>
            </w:pPr>
            <w:r w:rsidRPr="005B70EF">
              <w:t>1665 [100.0]</w:t>
            </w:r>
          </w:p>
        </w:tc>
        <w:tc>
          <w:tcPr>
            <w:tcW w:w="1077" w:type="dxa"/>
            <w:tcBorders>
              <w:top w:val="nil"/>
              <w:left w:val="nil"/>
              <w:right w:val="nil"/>
            </w:tcBorders>
            <w:vAlign w:val="center"/>
          </w:tcPr>
          <w:p w14:paraId="7657B260" w14:textId="77777777" w:rsidR="003A7339" w:rsidRPr="005B70EF" w:rsidRDefault="003A7339" w:rsidP="00BB6A36">
            <w:pPr>
              <w:pStyle w:val="710TableheadTablesTableFigureBoxstyles"/>
            </w:pPr>
            <w:r w:rsidRPr="005B70EF">
              <w:t>1941 [100.0]</w:t>
            </w:r>
          </w:p>
        </w:tc>
        <w:tc>
          <w:tcPr>
            <w:tcW w:w="1077" w:type="dxa"/>
            <w:tcBorders>
              <w:top w:val="nil"/>
              <w:left w:val="nil"/>
              <w:right w:val="nil"/>
            </w:tcBorders>
            <w:vAlign w:val="center"/>
          </w:tcPr>
          <w:p w14:paraId="1D6300DE" w14:textId="77777777" w:rsidR="003A7339" w:rsidRPr="005B70EF" w:rsidRDefault="003A7339" w:rsidP="00BB6A36">
            <w:pPr>
              <w:pStyle w:val="710TableheadTablesTableFigureBoxstyles"/>
            </w:pPr>
            <w:r w:rsidRPr="005B70EF">
              <w:t>1503 [100.0]</w:t>
            </w:r>
          </w:p>
        </w:tc>
        <w:tc>
          <w:tcPr>
            <w:tcW w:w="1077" w:type="dxa"/>
            <w:tcBorders>
              <w:top w:val="nil"/>
              <w:left w:val="nil"/>
              <w:right w:val="nil"/>
            </w:tcBorders>
            <w:vAlign w:val="center"/>
          </w:tcPr>
          <w:p w14:paraId="7A24FF04" w14:textId="77777777" w:rsidR="003A7339" w:rsidRPr="005B70EF" w:rsidRDefault="003A7339" w:rsidP="00BB6A36">
            <w:pPr>
              <w:pStyle w:val="710TableheadTablesTableFigureBoxstyles"/>
            </w:pPr>
            <w:r w:rsidRPr="005B70EF">
              <w:t>1588 [100.0]</w:t>
            </w:r>
          </w:p>
        </w:tc>
        <w:tc>
          <w:tcPr>
            <w:tcW w:w="1077" w:type="dxa"/>
            <w:tcBorders>
              <w:top w:val="nil"/>
              <w:left w:val="nil"/>
              <w:right w:val="nil"/>
            </w:tcBorders>
            <w:vAlign w:val="center"/>
          </w:tcPr>
          <w:p w14:paraId="78582965" w14:textId="77777777" w:rsidR="003A7339" w:rsidRPr="005B70EF" w:rsidRDefault="003A7339" w:rsidP="00BB6A36">
            <w:pPr>
              <w:pStyle w:val="710TableheadTablesTableFigureBoxstyles"/>
            </w:pPr>
            <w:r w:rsidRPr="005B70EF">
              <w:t>1634 [100.0]</w:t>
            </w:r>
          </w:p>
        </w:tc>
        <w:tc>
          <w:tcPr>
            <w:tcW w:w="1077" w:type="dxa"/>
            <w:tcBorders>
              <w:top w:val="nil"/>
              <w:left w:val="nil"/>
              <w:right w:val="nil"/>
            </w:tcBorders>
            <w:vAlign w:val="center"/>
          </w:tcPr>
          <w:p w14:paraId="69390C16" w14:textId="77777777" w:rsidR="003A7339" w:rsidRPr="005B70EF" w:rsidRDefault="003A7339" w:rsidP="00BB6A36">
            <w:pPr>
              <w:pStyle w:val="710TableheadTablesTableFigureBoxstyles"/>
            </w:pPr>
            <w:r w:rsidRPr="005B70EF">
              <w:t>1629 [100.0]</w:t>
            </w:r>
          </w:p>
        </w:tc>
        <w:tc>
          <w:tcPr>
            <w:tcW w:w="1077" w:type="dxa"/>
            <w:tcBorders>
              <w:top w:val="nil"/>
              <w:left w:val="nil"/>
              <w:right w:val="nil"/>
            </w:tcBorders>
            <w:vAlign w:val="center"/>
          </w:tcPr>
          <w:p w14:paraId="4C91A6B2" w14:textId="77777777" w:rsidR="003A7339" w:rsidRPr="005B70EF" w:rsidRDefault="003A7339" w:rsidP="00BB6A36">
            <w:pPr>
              <w:pStyle w:val="710TableheadTablesTableFigureBoxstyles"/>
            </w:pPr>
            <w:r w:rsidRPr="005B70EF">
              <w:t>1877 [100.0]</w:t>
            </w:r>
          </w:p>
        </w:tc>
        <w:tc>
          <w:tcPr>
            <w:tcW w:w="2129" w:type="dxa"/>
            <w:tcBorders>
              <w:top w:val="nil"/>
              <w:left w:val="nil"/>
              <w:right w:val="nil"/>
            </w:tcBorders>
            <w:vAlign w:val="center"/>
          </w:tcPr>
          <w:p w14:paraId="0AB4DA6D" w14:textId="77777777" w:rsidR="003A7339" w:rsidRPr="005B70EF" w:rsidRDefault="003A7339" w:rsidP="00BB6A36">
            <w:pPr>
              <w:pStyle w:val="710TableheadTablesTableFigureBoxstyles"/>
            </w:pPr>
            <w:r w:rsidRPr="005B70EF">
              <w:t>16828 [100.0]</w:t>
            </w:r>
          </w:p>
        </w:tc>
      </w:tr>
      <w:tr w:rsidR="003A7339" w14:paraId="56CD8504" w14:textId="77777777" w:rsidTr="00BB6A36">
        <w:tc>
          <w:tcPr>
            <w:tcW w:w="2660" w:type="dxa"/>
            <w:tcBorders>
              <w:left w:val="nil"/>
              <w:bottom w:val="nil"/>
              <w:right w:val="nil"/>
            </w:tcBorders>
            <w:vAlign w:val="center"/>
          </w:tcPr>
          <w:p w14:paraId="57AC5085" w14:textId="77777777" w:rsidR="003A7339" w:rsidRPr="00652097" w:rsidRDefault="003A7339" w:rsidP="00BB6A36">
            <w:pPr>
              <w:pStyle w:val="72TabletextTablesTableFigureBoxstyles"/>
              <w:rPr>
                <w:b/>
              </w:rPr>
            </w:pPr>
            <w:r w:rsidRPr="00652097">
              <w:rPr>
                <w:b/>
              </w:rPr>
              <w:t>Screen positive</w:t>
            </w:r>
          </w:p>
        </w:tc>
        <w:tc>
          <w:tcPr>
            <w:tcW w:w="1077" w:type="dxa"/>
            <w:tcBorders>
              <w:left w:val="nil"/>
              <w:bottom w:val="nil"/>
              <w:right w:val="nil"/>
            </w:tcBorders>
            <w:vAlign w:val="center"/>
          </w:tcPr>
          <w:p w14:paraId="0899EA24" w14:textId="77777777" w:rsidR="003A7339" w:rsidRPr="00652097" w:rsidRDefault="003A7339" w:rsidP="00BB6A36">
            <w:pPr>
              <w:pStyle w:val="72TabletextTablesTableFigureBoxstyles"/>
              <w:rPr>
                <w:b/>
              </w:rPr>
            </w:pPr>
            <w:r w:rsidRPr="00652097">
              <w:rPr>
                <w:b/>
              </w:rPr>
              <w:t>230 [12.2]</w:t>
            </w:r>
          </w:p>
        </w:tc>
        <w:tc>
          <w:tcPr>
            <w:tcW w:w="1077" w:type="dxa"/>
            <w:tcBorders>
              <w:left w:val="nil"/>
              <w:bottom w:val="nil"/>
              <w:right w:val="nil"/>
            </w:tcBorders>
            <w:vAlign w:val="center"/>
          </w:tcPr>
          <w:p w14:paraId="13B8292B" w14:textId="77777777" w:rsidR="003A7339" w:rsidRPr="00652097" w:rsidRDefault="003A7339" w:rsidP="00BB6A36">
            <w:pPr>
              <w:pStyle w:val="72TabletextTablesTableFigureBoxstyles"/>
              <w:rPr>
                <w:b/>
              </w:rPr>
            </w:pPr>
            <w:r w:rsidRPr="00652097">
              <w:rPr>
                <w:b/>
              </w:rPr>
              <w:t>226 [14.7]</w:t>
            </w:r>
          </w:p>
        </w:tc>
        <w:tc>
          <w:tcPr>
            <w:tcW w:w="1077" w:type="dxa"/>
            <w:tcBorders>
              <w:left w:val="nil"/>
              <w:bottom w:val="nil"/>
              <w:right w:val="nil"/>
            </w:tcBorders>
            <w:vAlign w:val="center"/>
          </w:tcPr>
          <w:p w14:paraId="1B10120B" w14:textId="77777777" w:rsidR="003A7339" w:rsidRPr="00652097" w:rsidRDefault="003A7339" w:rsidP="00BB6A36">
            <w:pPr>
              <w:pStyle w:val="72TabletextTablesTableFigureBoxstyles"/>
              <w:rPr>
                <w:b/>
              </w:rPr>
            </w:pPr>
            <w:r w:rsidRPr="00652097">
              <w:rPr>
                <w:b/>
              </w:rPr>
              <w:t>169 [10.8]</w:t>
            </w:r>
          </w:p>
        </w:tc>
        <w:tc>
          <w:tcPr>
            <w:tcW w:w="1077" w:type="dxa"/>
            <w:tcBorders>
              <w:left w:val="nil"/>
              <w:bottom w:val="nil"/>
              <w:right w:val="nil"/>
            </w:tcBorders>
            <w:vAlign w:val="center"/>
          </w:tcPr>
          <w:p w14:paraId="5290E50B" w14:textId="77777777" w:rsidR="003A7339" w:rsidRPr="00652097" w:rsidRDefault="003A7339" w:rsidP="00BB6A36">
            <w:pPr>
              <w:pStyle w:val="72TabletextTablesTableFigureBoxstyles"/>
              <w:rPr>
                <w:b/>
              </w:rPr>
            </w:pPr>
            <w:r w:rsidRPr="00652097">
              <w:rPr>
                <w:b/>
              </w:rPr>
              <w:t>148 [8.9]</w:t>
            </w:r>
          </w:p>
        </w:tc>
        <w:tc>
          <w:tcPr>
            <w:tcW w:w="1077" w:type="dxa"/>
            <w:tcBorders>
              <w:left w:val="nil"/>
              <w:bottom w:val="nil"/>
              <w:right w:val="nil"/>
            </w:tcBorders>
            <w:vAlign w:val="center"/>
          </w:tcPr>
          <w:p w14:paraId="1BAFC7EA" w14:textId="77777777" w:rsidR="003A7339" w:rsidRPr="00652097" w:rsidRDefault="003A7339" w:rsidP="00BB6A36">
            <w:pPr>
              <w:pStyle w:val="72TabletextTablesTableFigureBoxstyles"/>
              <w:rPr>
                <w:b/>
              </w:rPr>
            </w:pPr>
            <w:r w:rsidRPr="00652097">
              <w:rPr>
                <w:b/>
              </w:rPr>
              <w:t>197 [10.1]</w:t>
            </w:r>
          </w:p>
        </w:tc>
        <w:tc>
          <w:tcPr>
            <w:tcW w:w="1077" w:type="dxa"/>
            <w:tcBorders>
              <w:left w:val="nil"/>
              <w:bottom w:val="nil"/>
              <w:right w:val="nil"/>
            </w:tcBorders>
            <w:vAlign w:val="center"/>
          </w:tcPr>
          <w:p w14:paraId="41952B95" w14:textId="77777777" w:rsidR="003A7339" w:rsidRPr="00652097" w:rsidRDefault="003A7339" w:rsidP="00BB6A36">
            <w:pPr>
              <w:pStyle w:val="72TabletextTablesTableFigureBoxstyles"/>
              <w:rPr>
                <w:b/>
              </w:rPr>
            </w:pPr>
            <w:r w:rsidRPr="00652097">
              <w:rPr>
                <w:b/>
              </w:rPr>
              <w:t>131 [8.7]</w:t>
            </w:r>
          </w:p>
        </w:tc>
        <w:tc>
          <w:tcPr>
            <w:tcW w:w="1077" w:type="dxa"/>
            <w:tcBorders>
              <w:left w:val="nil"/>
              <w:bottom w:val="nil"/>
              <w:right w:val="nil"/>
            </w:tcBorders>
            <w:vAlign w:val="center"/>
          </w:tcPr>
          <w:p w14:paraId="12B5C939" w14:textId="77777777" w:rsidR="003A7339" w:rsidRPr="00652097" w:rsidRDefault="003A7339" w:rsidP="00BB6A36">
            <w:pPr>
              <w:pStyle w:val="72TabletextTablesTableFigureBoxstyles"/>
              <w:rPr>
                <w:b/>
              </w:rPr>
            </w:pPr>
            <w:r w:rsidRPr="00652097">
              <w:rPr>
                <w:b/>
              </w:rPr>
              <w:t>112 [7.1]</w:t>
            </w:r>
          </w:p>
        </w:tc>
        <w:tc>
          <w:tcPr>
            <w:tcW w:w="1077" w:type="dxa"/>
            <w:tcBorders>
              <w:left w:val="nil"/>
              <w:bottom w:val="nil"/>
              <w:right w:val="nil"/>
            </w:tcBorders>
            <w:vAlign w:val="center"/>
          </w:tcPr>
          <w:p w14:paraId="62F55E3B" w14:textId="77777777" w:rsidR="003A7339" w:rsidRPr="00652097" w:rsidRDefault="003A7339" w:rsidP="00BB6A36">
            <w:pPr>
              <w:pStyle w:val="72TabletextTablesTableFigureBoxstyles"/>
              <w:rPr>
                <w:b/>
              </w:rPr>
            </w:pPr>
            <w:r w:rsidRPr="00652097">
              <w:rPr>
                <w:b/>
              </w:rPr>
              <w:t>129 [7.9]</w:t>
            </w:r>
          </w:p>
        </w:tc>
        <w:tc>
          <w:tcPr>
            <w:tcW w:w="1077" w:type="dxa"/>
            <w:tcBorders>
              <w:left w:val="nil"/>
              <w:bottom w:val="nil"/>
              <w:right w:val="nil"/>
            </w:tcBorders>
            <w:vAlign w:val="center"/>
          </w:tcPr>
          <w:p w14:paraId="7A2CE50E" w14:textId="77777777" w:rsidR="003A7339" w:rsidRPr="00652097" w:rsidRDefault="003A7339" w:rsidP="00BB6A36">
            <w:pPr>
              <w:pStyle w:val="72TabletextTablesTableFigureBoxstyles"/>
              <w:rPr>
                <w:b/>
              </w:rPr>
            </w:pPr>
            <w:r w:rsidRPr="00652097">
              <w:rPr>
                <w:b/>
              </w:rPr>
              <w:t>157 [9.6]</w:t>
            </w:r>
          </w:p>
        </w:tc>
        <w:tc>
          <w:tcPr>
            <w:tcW w:w="1077" w:type="dxa"/>
            <w:tcBorders>
              <w:left w:val="nil"/>
              <w:bottom w:val="nil"/>
              <w:right w:val="nil"/>
            </w:tcBorders>
            <w:vAlign w:val="center"/>
          </w:tcPr>
          <w:p w14:paraId="275C524F" w14:textId="77777777" w:rsidR="003A7339" w:rsidRPr="00652097" w:rsidRDefault="003A7339" w:rsidP="00BB6A36">
            <w:pPr>
              <w:pStyle w:val="72TabletextTablesTableFigureBoxstyles"/>
              <w:rPr>
                <w:b/>
              </w:rPr>
            </w:pPr>
            <w:r w:rsidRPr="00652097">
              <w:rPr>
                <w:b/>
              </w:rPr>
              <w:t>160 [8.5]</w:t>
            </w:r>
          </w:p>
        </w:tc>
        <w:tc>
          <w:tcPr>
            <w:tcW w:w="2129" w:type="dxa"/>
            <w:tcBorders>
              <w:left w:val="nil"/>
              <w:bottom w:val="nil"/>
              <w:right w:val="nil"/>
            </w:tcBorders>
            <w:vAlign w:val="center"/>
          </w:tcPr>
          <w:p w14:paraId="1BCE5CDF" w14:textId="77777777" w:rsidR="003A7339" w:rsidRPr="00652097" w:rsidRDefault="003A7339" w:rsidP="00BB6A36">
            <w:pPr>
              <w:pStyle w:val="72TabletextTablesTableFigureBoxstyles"/>
              <w:rPr>
                <w:b/>
              </w:rPr>
            </w:pPr>
            <w:r w:rsidRPr="00652097">
              <w:rPr>
                <w:b/>
              </w:rPr>
              <w:t>1659 [9.9; 9.4-10.3]</w:t>
            </w:r>
          </w:p>
        </w:tc>
      </w:tr>
      <w:tr w:rsidR="003A7339" w14:paraId="3E7CB0D8" w14:textId="77777777" w:rsidTr="00BB6A36">
        <w:tc>
          <w:tcPr>
            <w:tcW w:w="2660" w:type="dxa"/>
            <w:tcBorders>
              <w:top w:val="nil"/>
              <w:left w:val="nil"/>
              <w:bottom w:val="nil"/>
              <w:right w:val="nil"/>
            </w:tcBorders>
            <w:vAlign w:val="center"/>
          </w:tcPr>
          <w:p w14:paraId="2574D886" w14:textId="77777777" w:rsidR="003A7339" w:rsidRPr="00652097" w:rsidRDefault="003A7339" w:rsidP="00BB6A36">
            <w:pPr>
              <w:pStyle w:val="72TabletextTablesTableFigureBoxstyles"/>
              <w:rPr>
                <w:i/>
              </w:rPr>
            </w:pPr>
            <w:r w:rsidRPr="00652097">
              <w:rPr>
                <w:i/>
              </w:rPr>
              <w:t>Screen positive for DR</w:t>
            </w:r>
          </w:p>
        </w:tc>
        <w:tc>
          <w:tcPr>
            <w:tcW w:w="1077" w:type="dxa"/>
            <w:tcBorders>
              <w:top w:val="nil"/>
              <w:left w:val="nil"/>
              <w:bottom w:val="nil"/>
              <w:right w:val="nil"/>
            </w:tcBorders>
            <w:vAlign w:val="center"/>
          </w:tcPr>
          <w:p w14:paraId="0EA36001" w14:textId="77777777" w:rsidR="003A7339" w:rsidRPr="00652097" w:rsidRDefault="003A7339" w:rsidP="00BB6A36">
            <w:pPr>
              <w:pStyle w:val="72TabletextTablesTableFigureBoxstyles"/>
              <w:rPr>
                <w:i/>
              </w:rPr>
            </w:pPr>
            <w:r w:rsidRPr="00652097">
              <w:rPr>
                <w:i/>
              </w:rPr>
              <w:t>98 [5.2]</w:t>
            </w:r>
          </w:p>
        </w:tc>
        <w:tc>
          <w:tcPr>
            <w:tcW w:w="1077" w:type="dxa"/>
            <w:tcBorders>
              <w:top w:val="nil"/>
              <w:left w:val="nil"/>
              <w:bottom w:val="nil"/>
              <w:right w:val="nil"/>
            </w:tcBorders>
            <w:vAlign w:val="center"/>
          </w:tcPr>
          <w:p w14:paraId="2CA6B93E" w14:textId="77777777" w:rsidR="003A7339" w:rsidRPr="00652097" w:rsidRDefault="003A7339" w:rsidP="00BB6A36">
            <w:pPr>
              <w:pStyle w:val="72TabletextTablesTableFigureBoxstyles"/>
              <w:rPr>
                <w:i/>
              </w:rPr>
            </w:pPr>
            <w:r w:rsidRPr="00652097">
              <w:rPr>
                <w:i/>
              </w:rPr>
              <w:t>67 [4.3]</w:t>
            </w:r>
          </w:p>
        </w:tc>
        <w:tc>
          <w:tcPr>
            <w:tcW w:w="1077" w:type="dxa"/>
            <w:tcBorders>
              <w:top w:val="nil"/>
              <w:left w:val="nil"/>
              <w:bottom w:val="nil"/>
              <w:right w:val="nil"/>
            </w:tcBorders>
            <w:vAlign w:val="center"/>
          </w:tcPr>
          <w:p w14:paraId="131D3FD1" w14:textId="77777777" w:rsidR="003A7339" w:rsidRPr="00652097" w:rsidRDefault="003A7339" w:rsidP="00BB6A36">
            <w:pPr>
              <w:pStyle w:val="72TabletextTablesTableFigureBoxstyles"/>
              <w:rPr>
                <w:i/>
              </w:rPr>
            </w:pPr>
            <w:r w:rsidRPr="00652097">
              <w:rPr>
                <w:i/>
              </w:rPr>
              <w:t>48 [3.1]</w:t>
            </w:r>
          </w:p>
        </w:tc>
        <w:tc>
          <w:tcPr>
            <w:tcW w:w="1077" w:type="dxa"/>
            <w:tcBorders>
              <w:top w:val="nil"/>
              <w:left w:val="nil"/>
              <w:bottom w:val="nil"/>
              <w:right w:val="nil"/>
            </w:tcBorders>
            <w:vAlign w:val="center"/>
          </w:tcPr>
          <w:p w14:paraId="6425E28E" w14:textId="77777777" w:rsidR="003A7339" w:rsidRPr="00652097" w:rsidRDefault="003A7339" w:rsidP="00BB6A36">
            <w:pPr>
              <w:pStyle w:val="72TabletextTablesTableFigureBoxstyles"/>
              <w:rPr>
                <w:i/>
              </w:rPr>
            </w:pPr>
            <w:r w:rsidRPr="00652097">
              <w:rPr>
                <w:i/>
              </w:rPr>
              <w:t>52 [3.1]</w:t>
            </w:r>
          </w:p>
        </w:tc>
        <w:tc>
          <w:tcPr>
            <w:tcW w:w="1077" w:type="dxa"/>
            <w:tcBorders>
              <w:top w:val="nil"/>
              <w:left w:val="nil"/>
              <w:bottom w:val="nil"/>
              <w:right w:val="nil"/>
            </w:tcBorders>
            <w:vAlign w:val="center"/>
          </w:tcPr>
          <w:p w14:paraId="1C71532E" w14:textId="77777777" w:rsidR="003A7339" w:rsidRPr="00652097" w:rsidRDefault="003A7339" w:rsidP="00BB6A36">
            <w:pPr>
              <w:pStyle w:val="72TabletextTablesTableFigureBoxstyles"/>
              <w:rPr>
                <w:i/>
              </w:rPr>
            </w:pPr>
            <w:r w:rsidRPr="00652097">
              <w:rPr>
                <w:i/>
              </w:rPr>
              <w:t>64 [3.3]</w:t>
            </w:r>
          </w:p>
        </w:tc>
        <w:tc>
          <w:tcPr>
            <w:tcW w:w="1077" w:type="dxa"/>
            <w:tcBorders>
              <w:top w:val="nil"/>
              <w:left w:val="nil"/>
              <w:bottom w:val="nil"/>
              <w:right w:val="nil"/>
            </w:tcBorders>
            <w:vAlign w:val="center"/>
          </w:tcPr>
          <w:p w14:paraId="4290CD46" w14:textId="77777777" w:rsidR="003A7339" w:rsidRPr="00652097" w:rsidRDefault="003A7339" w:rsidP="00BB6A36">
            <w:pPr>
              <w:pStyle w:val="72TabletextTablesTableFigureBoxstyles"/>
              <w:rPr>
                <w:i/>
              </w:rPr>
            </w:pPr>
            <w:r w:rsidRPr="00652097">
              <w:rPr>
                <w:i/>
              </w:rPr>
              <w:t>42 [2.8]</w:t>
            </w:r>
          </w:p>
        </w:tc>
        <w:tc>
          <w:tcPr>
            <w:tcW w:w="1077" w:type="dxa"/>
            <w:tcBorders>
              <w:top w:val="nil"/>
              <w:left w:val="nil"/>
              <w:bottom w:val="nil"/>
              <w:right w:val="nil"/>
            </w:tcBorders>
            <w:vAlign w:val="center"/>
          </w:tcPr>
          <w:p w14:paraId="481FCDCC" w14:textId="77777777" w:rsidR="003A7339" w:rsidRPr="00652097" w:rsidRDefault="003A7339" w:rsidP="00BB6A36">
            <w:pPr>
              <w:pStyle w:val="72TabletextTablesTableFigureBoxstyles"/>
              <w:rPr>
                <w:i/>
              </w:rPr>
            </w:pPr>
            <w:r w:rsidRPr="00652097">
              <w:rPr>
                <w:i/>
              </w:rPr>
              <w:t>40 [2.5]</w:t>
            </w:r>
          </w:p>
        </w:tc>
        <w:tc>
          <w:tcPr>
            <w:tcW w:w="1077" w:type="dxa"/>
            <w:tcBorders>
              <w:top w:val="nil"/>
              <w:left w:val="nil"/>
              <w:bottom w:val="nil"/>
              <w:right w:val="nil"/>
            </w:tcBorders>
            <w:vAlign w:val="center"/>
          </w:tcPr>
          <w:p w14:paraId="0726DD03" w14:textId="77777777" w:rsidR="003A7339" w:rsidRPr="00652097" w:rsidRDefault="003A7339" w:rsidP="00BB6A36">
            <w:pPr>
              <w:pStyle w:val="72TabletextTablesTableFigureBoxstyles"/>
              <w:rPr>
                <w:i/>
              </w:rPr>
            </w:pPr>
            <w:r w:rsidRPr="00652097">
              <w:rPr>
                <w:i/>
              </w:rPr>
              <w:t>49 [3.0]</w:t>
            </w:r>
          </w:p>
        </w:tc>
        <w:tc>
          <w:tcPr>
            <w:tcW w:w="1077" w:type="dxa"/>
            <w:tcBorders>
              <w:top w:val="nil"/>
              <w:left w:val="nil"/>
              <w:bottom w:val="nil"/>
              <w:right w:val="nil"/>
            </w:tcBorders>
            <w:vAlign w:val="center"/>
          </w:tcPr>
          <w:p w14:paraId="78F95DA8" w14:textId="77777777" w:rsidR="003A7339" w:rsidRPr="00652097" w:rsidRDefault="003A7339" w:rsidP="00BB6A36">
            <w:pPr>
              <w:pStyle w:val="72TabletextTablesTableFigureBoxstyles"/>
              <w:rPr>
                <w:i/>
              </w:rPr>
            </w:pPr>
            <w:r w:rsidRPr="00652097">
              <w:rPr>
                <w:i/>
              </w:rPr>
              <w:t>55 [3.4]</w:t>
            </w:r>
          </w:p>
        </w:tc>
        <w:tc>
          <w:tcPr>
            <w:tcW w:w="1077" w:type="dxa"/>
            <w:tcBorders>
              <w:top w:val="nil"/>
              <w:left w:val="nil"/>
              <w:bottom w:val="nil"/>
              <w:right w:val="nil"/>
            </w:tcBorders>
            <w:vAlign w:val="center"/>
          </w:tcPr>
          <w:p w14:paraId="118ADE42" w14:textId="77777777" w:rsidR="003A7339" w:rsidRPr="00652097" w:rsidRDefault="003A7339" w:rsidP="00BB6A36">
            <w:pPr>
              <w:pStyle w:val="72TabletextTablesTableFigureBoxstyles"/>
              <w:rPr>
                <w:i/>
              </w:rPr>
            </w:pPr>
            <w:r w:rsidRPr="00652097">
              <w:rPr>
                <w:i/>
              </w:rPr>
              <w:t>56 [3.0]</w:t>
            </w:r>
          </w:p>
        </w:tc>
        <w:tc>
          <w:tcPr>
            <w:tcW w:w="2129" w:type="dxa"/>
            <w:tcBorders>
              <w:top w:val="nil"/>
              <w:left w:val="nil"/>
              <w:bottom w:val="nil"/>
              <w:right w:val="nil"/>
            </w:tcBorders>
            <w:vAlign w:val="center"/>
          </w:tcPr>
          <w:p w14:paraId="177D56EE" w14:textId="77777777" w:rsidR="003A7339" w:rsidRPr="00652097" w:rsidRDefault="003A7339" w:rsidP="00BB6A36">
            <w:pPr>
              <w:pStyle w:val="72TabletextTablesTableFigureBoxstyles"/>
              <w:rPr>
                <w:i/>
              </w:rPr>
            </w:pPr>
            <w:r w:rsidRPr="00652097">
              <w:rPr>
                <w:i/>
              </w:rPr>
              <w:t>571 [3.4; 3.1-3.7]</w:t>
            </w:r>
          </w:p>
        </w:tc>
      </w:tr>
      <w:tr w:rsidR="003A7339" w14:paraId="2EBF460B" w14:textId="77777777" w:rsidTr="00BB6A36">
        <w:tc>
          <w:tcPr>
            <w:tcW w:w="2660" w:type="dxa"/>
            <w:tcBorders>
              <w:top w:val="nil"/>
              <w:left w:val="nil"/>
              <w:bottom w:val="nil"/>
              <w:right w:val="nil"/>
            </w:tcBorders>
            <w:vAlign w:val="center"/>
          </w:tcPr>
          <w:p w14:paraId="509913C7" w14:textId="77777777" w:rsidR="003A7339" w:rsidRPr="00652097" w:rsidRDefault="003A7339" w:rsidP="00BB6A36">
            <w:pPr>
              <w:pStyle w:val="72TabletextTablesTableFigureBoxstyles"/>
              <w:rPr>
                <w:i/>
              </w:rPr>
            </w:pPr>
            <w:r w:rsidRPr="00652097">
              <w:rPr>
                <w:i/>
              </w:rPr>
              <w:t>Screen positive for unassessable images</w:t>
            </w:r>
          </w:p>
        </w:tc>
        <w:tc>
          <w:tcPr>
            <w:tcW w:w="1077" w:type="dxa"/>
            <w:tcBorders>
              <w:top w:val="nil"/>
              <w:left w:val="nil"/>
              <w:bottom w:val="nil"/>
              <w:right w:val="nil"/>
            </w:tcBorders>
            <w:vAlign w:val="center"/>
          </w:tcPr>
          <w:p w14:paraId="1B9893CF" w14:textId="77777777" w:rsidR="003A7339" w:rsidRPr="00652097" w:rsidRDefault="003A7339" w:rsidP="00BB6A36">
            <w:pPr>
              <w:pStyle w:val="72TabletextTablesTableFigureBoxstyles"/>
              <w:rPr>
                <w:i/>
              </w:rPr>
            </w:pPr>
            <w:r w:rsidRPr="00652097">
              <w:rPr>
                <w:i/>
              </w:rPr>
              <w:t>83 [4.4]</w:t>
            </w:r>
          </w:p>
        </w:tc>
        <w:tc>
          <w:tcPr>
            <w:tcW w:w="1077" w:type="dxa"/>
            <w:tcBorders>
              <w:top w:val="nil"/>
              <w:left w:val="nil"/>
              <w:bottom w:val="nil"/>
              <w:right w:val="nil"/>
            </w:tcBorders>
            <w:vAlign w:val="center"/>
          </w:tcPr>
          <w:p w14:paraId="476B2FDC" w14:textId="77777777" w:rsidR="003A7339" w:rsidRPr="00652097" w:rsidRDefault="003A7339" w:rsidP="00BB6A36">
            <w:pPr>
              <w:pStyle w:val="72TabletextTablesTableFigureBoxstyles"/>
              <w:rPr>
                <w:i/>
              </w:rPr>
            </w:pPr>
            <w:r w:rsidRPr="00652097">
              <w:rPr>
                <w:i/>
              </w:rPr>
              <w:t>88 [5.7]</w:t>
            </w:r>
          </w:p>
        </w:tc>
        <w:tc>
          <w:tcPr>
            <w:tcW w:w="1077" w:type="dxa"/>
            <w:tcBorders>
              <w:top w:val="nil"/>
              <w:left w:val="nil"/>
              <w:bottom w:val="nil"/>
              <w:right w:val="nil"/>
            </w:tcBorders>
            <w:vAlign w:val="center"/>
          </w:tcPr>
          <w:p w14:paraId="7617E595" w14:textId="77777777" w:rsidR="003A7339" w:rsidRPr="00652097" w:rsidRDefault="003A7339" w:rsidP="00BB6A36">
            <w:pPr>
              <w:pStyle w:val="72TabletextTablesTableFigureBoxstyles"/>
              <w:rPr>
                <w:i/>
              </w:rPr>
            </w:pPr>
            <w:r w:rsidRPr="00652097">
              <w:rPr>
                <w:i/>
              </w:rPr>
              <w:t>87 [5.6]</w:t>
            </w:r>
          </w:p>
        </w:tc>
        <w:tc>
          <w:tcPr>
            <w:tcW w:w="1077" w:type="dxa"/>
            <w:tcBorders>
              <w:top w:val="nil"/>
              <w:left w:val="nil"/>
              <w:bottom w:val="nil"/>
              <w:right w:val="nil"/>
            </w:tcBorders>
            <w:vAlign w:val="center"/>
          </w:tcPr>
          <w:p w14:paraId="0DCF7D18" w14:textId="77777777" w:rsidR="003A7339" w:rsidRPr="00652097" w:rsidRDefault="003A7339" w:rsidP="00BB6A36">
            <w:pPr>
              <w:pStyle w:val="72TabletextTablesTableFigureBoxstyles"/>
              <w:rPr>
                <w:i/>
              </w:rPr>
            </w:pPr>
            <w:r w:rsidRPr="00652097">
              <w:rPr>
                <w:i/>
              </w:rPr>
              <w:t>72 [4.3]</w:t>
            </w:r>
          </w:p>
        </w:tc>
        <w:tc>
          <w:tcPr>
            <w:tcW w:w="1077" w:type="dxa"/>
            <w:tcBorders>
              <w:top w:val="nil"/>
              <w:left w:val="nil"/>
              <w:bottom w:val="nil"/>
              <w:right w:val="nil"/>
            </w:tcBorders>
            <w:vAlign w:val="center"/>
          </w:tcPr>
          <w:p w14:paraId="6BFEADD9" w14:textId="77777777" w:rsidR="003A7339" w:rsidRPr="00652097" w:rsidRDefault="003A7339" w:rsidP="00BB6A36">
            <w:pPr>
              <w:pStyle w:val="72TabletextTablesTableFigureBoxstyles"/>
              <w:rPr>
                <w:i/>
              </w:rPr>
            </w:pPr>
            <w:r w:rsidRPr="00652097">
              <w:rPr>
                <w:i/>
              </w:rPr>
              <w:t>103 [5.3]</w:t>
            </w:r>
          </w:p>
        </w:tc>
        <w:tc>
          <w:tcPr>
            <w:tcW w:w="1077" w:type="dxa"/>
            <w:tcBorders>
              <w:top w:val="nil"/>
              <w:left w:val="nil"/>
              <w:bottom w:val="nil"/>
              <w:right w:val="nil"/>
            </w:tcBorders>
            <w:vAlign w:val="center"/>
          </w:tcPr>
          <w:p w14:paraId="24605D83" w14:textId="77777777" w:rsidR="003A7339" w:rsidRPr="00652097" w:rsidRDefault="003A7339" w:rsidP="00BB6A36">
            <w:pPr>
              <w:pStyle w:val="72TabletextTablesTableFigureBoxstyles"/>
              <w:rPr>
                <w:i/>
              </w:rPr>
            </w:pPr>
            <w:r w:rsidRPr="00652097">
              <w:rPr>
                <w:i/>
              </w:rPr>
              <w:t>57 [3.8]</w:t>
            </w:r>
          </w:p>
        </w:tc>
        <w:tc>
          <w:tcPr>
            <w:tcW w:w="1077" w:type="dxa"/>
            <w:tcBorders>
              <w:top w:val="nil"/>
              <w:left w:val="nil"/>
              <w:bottom w:val="nil"/>
              <w:right w:val="nil"/>
            </w:tcBorders>
            <w:vAlign w:val="center"/>
          </w:tcPr>
          <w:p w14:paraId="1FF031D9" w14:textId="77777777" w:rsidR="003A7339" w:rsidRPr="00652097" w:rsidRDefault="003A7339" w:rsidP="00BB6A36">
            <w:pPr>
              <w:pStyle w:val="72TabletextTablesTableFigureBoxstyles"/>
              <w:rPr>
                <w:i/>
              </w:rPr>
            </w:pPr>
            <w:r w:rsidRPr="00652097">
              <w:rPr>
                <w:i/>
              </w:rPr>
              <w:t>33 [2.1]</w:t>
            </w:r>
          </w:p>
        </w:tc>
        <w:tc>
          <w:tcPr>
            <w:tcW w:w="1077" w:type="dxa"/>
            <w:tcBorders>
              <w:top w:val="nil"/>
              <w:left w:val="nil"/>
              <w:bottom w:val="nil"/>
              <w:right w:val="nil"/>
            </w:tcBorders>
            <w:vAlign w:val="center"/>
          </w:tcPr>
          <w:p w14:paraId="5CB521B4" w14:textId="77777777" w:rsidR="003A7339" w:rsidRPr="00652097" w:rsidRDefault="003A7339" w:rsidP="00BB6A36">
            <w:pPr>
              <w:pStyle w:val="72TabletextTablesTableFigureBoxstyles"/>
              <w:rPr>
                <w:i/>
              </w:rPr>
            </w:pPr>
            <w:r w:rsidRPr="00652097">
              <w:rPr>
                <w:i/>
              </w:rPr>
              <w:t>43 [2.6]</w:t>
            </w:r>
          </w:p>
        </w:tc>
        <w:tc>
          <w:tcPr>
            <w:tcW w:w="1077" w:type="dxa"/>
            <w:tcBorders>
              <w:top w:val="nil"/>
              <w:left w:val="nil"/>
              <w:bottom w:val="nil"/>
              <w:right w:val="nil"/>
            </w:tcBorders>
            <w:vAlign w:val="center"/>
          </w:tcPr>
          <w:p w14:paraId="2BDAE85C" w14:textId="77777777" w:rsidR="003A7339" w:rsidRPr="00652097" w:rsidRDefault="003A7339" w:rsidP="00BB6A36">
            <w:pPr>
              <w:pStyle w:val="72TabletextTablesTableFigureBoxstyles"/>
              <w:rPr>
                <w:i/>
              </w:rPr>
            </w:pPr>
            <w:r w:rsidRPr="00652097">
              <w:rPr>
                <w:i/>
              </w:rPr>
              <w:t>55 [3.4]</w:t>
            </w:r>
          </w:p>
        </w:tc>
        <w:tc>
          <w:tcPr>
            <w:tcW w:w="1077" w:type="dxa"/>
            <w:tcBorders>
              <w:top w:val="nil"/>
              <w:left w:val="nil"/>
              <w:bottom w:val="nil"/>
              <w:right w:val="nil"/>
            </w:tcBorders>
            <w:vAlign w:val="center"/>
          </w:tcPr>
          <w:p w14:paraId="0810CF77" w14:textId="77777777" w:rsidR="003A7339" w:rsidRPr="00652097" w:rsidRDefault="003A7339" w:rsidP="00BB6A36">
            <w:pPr>
              <w:pStyle w:val="72TabletextTablesTableFigureBoxstyles"/>
              <w:rPr>
                <w:i/>
              </w:rPr>
            </w:pPr>
            <w:r w:rsidRPr="00652097">
              <w:rPr>
                <w:i/>
              </w:rPr>
              <w:t>62 [3.3]</w:t>
            </w:r>
          </w:p>
        </w:tc>
        <w:tc>
          <w:tcPr>
            <w:tcW w:w="2129" w:type="dxa"/>
            <w:tcBorders>
              <w:top w:val="nil"/>
              <w:left w:val="nil"/>
              <w:bottom w:val="nil"/>
              <w:right w:val="nil"/>
            </w:tcBorders>
            <w:vAlign w:val="center"/>
          </w:tcPr>
          <w:p w14:paraId="07F3CAFF" w14:textId="77777777" w:rsidR="003A7339" w:rsidRPr="00652097" w:rsidRDefault="003A7339" w:rsidP="00BB6A36">
            <w:pPr>
              <w:pStyle w:val="72TabletextTablesTableFigureBoxstyles"/>
              <w:rPr>
                <w:i/>
              </w:rPr>
            </w:pPr>
            <w:r w:rsidRPr="00652097">
              <w:rPr>
                <w:i/>
              </w:rPr>
              <w:t>683 [4.1; 3.8-4.4]</w:t>
            </w:r>
          </w:p>
        </w:tc>
      </w:tr>
      <w:tr w:rsidR="003A7339" w14:paraId="1871DB8F" w14:textId="77777777" w:rsidTr="00BB6A36">
        <w:tc>
          <w:tcPr>
            <w:tcW w:w="2660" w:type="dxa"/>
            <w:tcBorders>
              <w:top w:val="nil"/>
              <w:left w:val="nil"/>
              <w:right w:val="nil"/>
            </w:tcBorders>
            <w:vAlign w:val="center"/>
          </w:tcPr>
          <w:p w14:paraId="7AEEF0AE" w14:textId="77777777" w:rsidR="003A7339" w:rsidRPr="00652097" w:rsidRDefault="003A7339" w:rsidP="00BB6A36">
            <w:pPr>
              <w:pStyle w:val="72TabletextTablesTableFigureBoxstyles"/>
              <w:rPr>
                <w:i/>
              </w:rPr>
            </w:pPr>
            <w:r w:rsidRPr="00652097">
              <w:rPr>
                <w:i/>
              </w:rPr>
              <w:t>Screen positive for other eye disease requiring HES**</w:t>
            </w:r>
          </w:p>
        </w:tc>
        <w:tc>
          <w:tcPr>
            <w:tcW w:w="1077" w:type="dxa"/>
            <w:tcBorders>
              <w:top w:val="nil"/>
              <w:left w:val="nil"/>
              <w:right w:val="nil"/>
            </w:tcBorders>
            <w:vAlign w:val="center"/>
          </w:tcPr>
          <w:p w14:paraId="3B943780" w14:textId="77777777" w:rsidR="003A7339" w:rsidRPr="00652097" w:rsidRDefault="003A7339" w:rsidP="00BB6A36">
            <w:pPr>
              <w:pStyle w:val="72TabletextTablesTableFigureBoxstyles"/>
              <w:rPr>
                <w:i/>
              </w:rPr>
            </w:pPr>
            <w:r w:rsidRPr="00652097">
              <w:rPr>
                <w:i/>
              </w:rPr>
              <w:t>49 [2.6]</w:t>
            </w:r>
          </w:p>
        </w:tc>
        <w:tc>
          <w:tcPr>
            <w:tcW w:w="1077" w:type="dxa"/>
            <w:tcBorders>
              <w:top w:val="nil"/>
              <w:left w:val="nil"/>
              <w:right w:val="nil"/>
            </w:tcBorders>
            <w:vAlign w:val="center"/>
          </w:tcPr>
          <w:p w14:paraId="4021FFBE" w14:textId="77777777" w:rsidR="003A7339" w:rsidRPr="00652097" w:rsidRDefault="003A7339" w:rsidP="00BB6A36">
            <w:pPr>
              <w:pStyle w:val="72TabletextTablesTableFigureBoxstyles"/>
              <w:rPr>
                <w:i/>
              </w:rPr>
            </w:pPr>
            <w:r w:rsidRPr="00652097">
              <w:rPr>
                <w:i/>
              </w:rPr>
              <w:t>71 [4.6]</w:t>
            </w:r>
          </w:p>
        </w:tc>
        <w:tc>
          <w:tcPr>
            <w:tcW w:w="1077" w:type="dxa"/>
            <w:tcBorders>
              <w:top w:val="nil"/>
              <w:left w:val="nil"/>
              <w:right w:val="nil"/>
            </w:tcBorders>
            <w:vAlign w:val="center"/>
          </w:tcPr>
          <w:p w14:paraId="735CF87B" w14:textId="77777777" w:rsidR="003A7339" w:rsidRPr="00652097" w:rsidRDefault="003A7339" w:rsidP="00BB6A36">
            <w:pPr>
              <w:pStyle w:val="72TabletextTablesTableFigureBoxstyles"/>
              <w:rPr>
                <w:i/>
              </w:rPr>
            </w:pPr>
            <w:r w:rsidRPr="00652097">
              <w:rPr>
                <w:i/>
              </w:rPr>
              <w:t>34 [2.2]</w:t>
            </w:r>
          </w:p>
        </w:tc>
        <w:tc>
          <w:tcPr>
            <w:tcW w:w="1077" w:type="dxa"/>
            <w:tcBorders>
              <w:top w:val="nil"/>
              <w:left w:val="nil"/>
              <w:right w:val="nil"/>
            </w:tcBorders>
            <w:vAlign w:val="center"/>
          </w:tcPr>
          <w:p w14:paraId="50B58C6E" w14:textId="77777777" w:rsidR="003A7339" w:rsidRPr="00652097" w:rsidRDefault="003A7339" w:rsidP="00BB6A36">
            <w:pPr>
              <w:pStyle w:val="72TabletextTablesTableFigureBoxstyles"/>
              <w:rPr>
                <w:i/>
              </w:rPr>
            </w:pPr>
            <w:r w:rsidRPr="00652097">
              <w:rPr>
                <w:i/>
              </w:rPr>
              <w:t>24 [1.4]</w:t>
            </w:r>
          </w:p>
        </w:tc>
        <w:tc>
          <w:tcPr>
            <w:tcW w:w="1077" w:type="dxa"/>
            <w:tcBorders>
              <w:top w:val="nil"/>
              <w:left w:val="nil"/>
              <w:right w:val="nil"/>
            </w:tcBorders>
            <w:vAlign w:val="center"/>
          </w:tcPr>
          <w:p w14:paraId="5FD93AA4" w14:textId="77777777" w:rsidR="003A7339" w:rsidRPr="00652097" w:rsidRDefault="003A7339" w:rsidP="00BB6A36">
            <w:pPr>
              <w:pStyle w:val="72TabletextTablesTableFigureBoxstyles"/>
              <w:rPr>
                <w:i/>
              </w:rPr>
            </w:pPr>
            <w:r w:rsidRPr="00652097">
              <w:rPr>
                <w:i/>
              </w:rPr>
              <w:t>30 [1.5]</w:t>
            </w:r>
          </w:p>
        </w:tc>
        <w:tc>
          <w:tcPr>
            <w:tcW w:w="1077" w:type="dxa"/>
            <w:tcBorders>
              <w:top w:val="nil"/>
              <w:left w:val="nil"/>
              <w:right w:val="nil"/>
            </w:tcBorders>
            <w:vAlign w:val="center"/>
          </w:tcPr>
          <w:p w14:paraId="2BAB87E3" w14:textId="77777777" w:rsidR="003A7339" w:rsidRPr="00652097" w:rsidRDefault="003A7339" w:rsidP="00BB6A36">
            <w:pPr>
              <w:pStyle w:val="72TabletextTablesTableFigureBoxstyles"/>
              <w:rPr>
                <w:i/>
              </w:rPr>
            </w:pPr>
            <w:r w:rsidRPr="00652097">
              <w:rPr>
                <w:i/>
              </w:rPr>
              <w:t>32 [2.1]</w:t>
            </w:r>
          </w:p>
        </w:tc>
        <w:tc>
          <w:tcPr>
            <w:tcW w:w="1077" w:type="dxa"/>
            <w:tcBorders>
              <w:top w:val="nil"/>
              <w:left w:val="nil"/>
              <w:right w:val="nil"/>
            </w:tcBorders>
            <w:vAlign w:val="center"/>
          </w:tcPr>
          <w:p w14:paraId="6E88CEED" w14:textId="77777777" w:rsidR="003A7339" w:rsidRPr="00652097" w:rsidRDefault="003A7339" w:rsidP="00BB6A36">
            <w:pPr>
              <w:pStyle w:val="72TabletextTablesTableFigureBoxstyles"/>
              <w:rPr>
                <w:i/>
              </w:rPr>
            </w:pPr>
            <w:r w:rsidRPr="00652097">
              <w:rPr>
                <w:i/>
              </w:rPr>
              <w:t>39 [2.5]</w:t>
            </w:r>
          </w:p>
        </w:tc>
        <w:tc>
          <w:tcPr>
            <w:tcW w:w="1077" w:type="dxa"/>
            <w:tcBorders>
              <w:top w:val="nil"/>
              <w:left w:val="nil"/>
              <w:right w:val="nil"/>
            </w:tcBorders>
            <w:vAlign w:val="center"/>
          </w:tcPr>
          <w:p w14:paraId="11775489" w14:textId="77777777" w:rsidR="003A7339" w:rsidRPr="00652097" w:rsidRDefault="003A7339" w:rsidP="00BB6A36">
            <w:pPr>
              <w:pStyle w:val="72TabletextTablesTableFigureBoxstyles"/>
              <w:rPr>
                <w:i/>
              </w:rPr>
            </w:pPr>
            <w:r w:rsidRPr="00652097">
              <w:rPr>
                <w:i/>
              </w:rPr>
              <w:t>37 [2.3]</w:t>
            </w:r>
          </w:p>
        </w:tc>
        <w:tc>
          <w:tcPr>
            <w:tcW w:w="1077" w:type="dxa"/>
            <w:tcBorders>
              <w:top w:val="nil"/>
              <w:left w:val="nil"/>
              <w:right w:val="nil"/>
            </w:tcBorders>
            <w:vAlign w:val="center"/>
          </w:tcPr>
          <w:p w14:paraId="29F2B7C1" w14:textId="77777777" w:rsidR="003A7339" w:rsidRPr="00652097" w:rsidRDefault="003A7339" w:rsidP="00BB6A36">
            <w:pPr>
              <w:pStyle w:val="72TabletextTablesTableFigureBoxstyles"/>
              <w:rPr>
                <w:i/>
              </w:rPr>
            </w:pPr>
            <w:r w:rsidRPr="00652097">
              <w:rPr>
                <w:i/>
              </w:rPr>
              <w:t>47 [2.9]</w:t>
            </w:r>
          </w:p>
        </w:tc>
        <w:tc>
          <w:tcPr>
            <w:tcW w:w="1077" w:type="dxa"/>
            <w:tcBorders>
              <w:top w:val="nil"/>
              <w:left w:val="nil"/>
              <w:right w:val="nil"/>
            </w:tcBorders>
            <w:vAlign w:val="center"/>
          </w:tcPr>
          <w:p w14:paraId="5F80327D" w14:textId="77777777" w:rsidR="003A7339" w:rsidRPr="00652097" w:rsidRDefault="003A7339" w:rsidP="00BB6A36">
            <w:pPr>
              <w:pStyle w:val="72TabletextTablesTableFigureBoxstyles"/>
              <w:rPr>
                <w:i/>
              </w:rPr>
            </w:pPr>
            <w:r w:rsidRPr="00652097">
              <w:rPr>
                <w:i/>
              </w:rPr>
              <w:t>42 [2.2]</w:t>
            </w:r>
          </w:p>
        </w:tc>
        <w:tc>
          <w:tcPr>
            <w:tcW w:w="2129" w:type="dxa"/>
            <w:tcBorders>
              <w:top w:val="nil"/>
              <w:left w:val="nil"/>
              <w:right w:val="nil"/>
            </w:tcBorders>
            <w:vAlign w:val="center"/>
          </w:tcPr>
          <w:p w14:paraId="541DDB45" w14:textId="77777777" w:rsidR="003A7339" w:rsidRPr="00652097" w:rsidRDefault="003A7339" w:rsidP="00BB6A36">
            <w:pPr>
              <w:pStyle w:val="72TabletextTablesTableFigureBoxstyles"/>
              <w:rPr>
                <w:i/>
              </w:rPr>
            </w:pPr>
            <w:r w:rsidRPr="00652097">
              <w:rPr>
                <w:i/>
              </w:rPr>
              <w:t>405 [2.4; 2.2-2.6]</w:t>
            </w:r>
          </w:p>
        </w:tc>
      </w:tr>
      <w:tr w:rsidR="003A7339" w14:paraId="18ECBC2B" w14:textId="77777777" w:rsidTr="00BB6A36">
        <w:tc>
          <w:tcPr>
            <w:tcW w:w="2660" w:type="dxa"/>
            <w:tcBorders>
              <w:left w:val="nil"/>
              <w:bottom w:val="nil"/>
              <w:right w:val="nil"/>
            </w:tcBorders>
            <w:vAlign w:val="center"/>
          </w:tcPr>
          <w:p w14:paraId="6300A93B" w14:textId="77777777" w:rsidR="003A7339" w:rsidRPr="00652097" w:rsidRDefault="003A7339" w:rsidP="00BB6A36">
            <w:pPr>
              <w:pStyle w:val="72TabletextTablesTableFigureBoxstyles"/>
            </w:pPr>
            <w:r w:rsidRPr="00652097">
              <w:t>Biomicroscopy recorded***</w:t>
            </w:r>
          </w:p>
        </w:tc>
        <w:tc>
          <w:tcPr>
            <w:tcW w:w="1077" w:type="dxa"/>
            <w:tcBorders>
              <w:left w:val="nil"/>
              <w:bottom w:val="nil"/>
              <w:right w:val="nil"/>
            </w:tcBorders>
            <w:vAlign w:val="center"/>
          </w:tcPr>
          <w:p w14:paraId="2B6923B0" w14:textId="77777777" w:rsidR="003A7339" w:rsidRPr="00652097" w:rsidRDefault="003A7339" w:rsidP="00BB6A36">
            <w:pPr>
              <w:pStyle w:val="72TabletextTablesTableFigureBoxstyles"/>
            </w:pPr>
            <w:r w:rsidRPr="00652097">
              <w:t>186 [9.9]</w:t>
            </w:r>
          </w:p>
        </w:tc>
        <w:tc>
          <w:tcPr>
            <w:tcW w:w="1077" w:type="dxa"/>
            <w:tcBorders>
              <w:left w:val="nil"/>
              <w:bottom w:val="nil"/>
              <w:right w:val="nil"/>
            </w:tcBorders>
            <w:vAlign w:val="center"/>
          </w:tcPr>
          <w:p w14:paraId="7B8AD5F3" w14:textId="77777777" w:rsidR="003A7339" w:rsidRPr="00652097" w:rsidRDefault="003A7339" w:rsidP="00BB6A36">
            <w:pPr>
              <w:pStyle w:val="72TabletextTablesTableFigureBoxstyles"/>
            </w:pPr>
            <w:r w:rsidRPr="00652097">
              <w:t>197 [12.8]</w:t>
            </w:r>
          </w:p>
        </w:tc>
        <w:tc>
          <w:tcPr>
            <w:tcW w:w="1077" w:type="dxa"/>
            <w:tcBorders>
              <w:left w:val="nil"/>
              <w:bottom w:val="nil"/>
              <w:right w:val="nil"/>
            </w:tcBorders>
            <w:vAlign w:val="center"/>
          </w:tcPr>
          <w:p w14:paraId="183EC244" w14:textId="77777777" w:rsidR="003A7339" w:rsidRPr="00652097" w:rsidRDefault="003A7339" w:rsidP="00BB6A36">
            <w:pPr>
              <w:pStyle w:val="72TabletextTablesTableFigureBoxstyles"/>
            </w:pPr>
            <w:r w:rsidRPr="00652097">
              <w:t>135 [8.6]</w:t>
            </w:r>
          </w:p>
        </w:tc>
        <w:tc>
          <w:tcPr>
            <w:tcW w:w="1077" w:type="dxa"/>
            <w:tcBorders>
              <w:left w:val="nil"/>
              <w:bottom w:val="nil"/>
              <w:right w:val="nil"/>
            </w:tcBorders>
            <w:vAlign w:val="center"/>
          </w:tcPr>
          <w:p w14:paraId="3AAF6F43" w14:textId="77777777" w:rsidR="003A7339" w:rsidRPr="00652097" w:rsidRDefault="003A7339" w:rsidP="00BB6A36">
            <w:pPr>
              <w:pStyle w:val="72TabletextTablesTableFigureBoxstyles"/>
            </w:pPr>
            <w:r w:rsidRPr="00652097">
              <w:t>127 [7.6]</w:t>
            </w:r>
          </w:p>
        </w:tc>
        <w:tc>
          <w:tcPr>
            <w:tcW w:w="1077" w:type="dxa"/>
            <w:tcBorders>
              <w:left w:val="nil"/>
              <w:bottom w:val="nil"/>
              <w:right w:val="nil"/>
            </w:tcBorders>
            <w:vAlign w:val="center"/>
          </w:tcPr>
          <w:p w14:paraId="774C3EE5" w14:textId="77777777" w:rsidR="003A7339" w:rsidRPr="00652097" w:rsidRDefault="003A7339" w:rsidP="00BB6A36">
            <w:pPr>
              <w:pStyle w:val="72TabletextTablesTableFigureBoxstyles"/>
            </w:pPr>
            <w:r w:rsidRPr="00652097">
              <w:t>169 [8.7]</w:t>
            </w:r>
          </w:p>
        </w:tc>
        <w:tc>
          <w:tcPr>
            <w:tcW w:w="1077" w:type="dxa"/>
            <w:tcBorders>
              <w:left w:val="nil"/>
              <w:bottom w:val="nil"/>
              <w:right w:val="nil"/>
            </w:tcBorders>
            <w:vAlign w:val="center"/>
          </w:tcPr>
          <w:p w14:paraId="4315C410" w14:textId="77777777" w:rsidR="003A7339" w:rsidRPr="00652097" w:rsidRDefault="003A7339" w:rsidP="00BB6A36">
            <w:pPr>
              <w:pStyle w:val="72TabletextTablesTableFigureBoxstyles"/>
            </w:pPr>
            <w:r w:rsidRPr="00652097">
              <w:t>114 [7.6]</w:t>
            </w:r>
          </w:p>
        </w:tc>
        <w:tc>
          <w:tcPr>
            <w:tcW w:w="1077" w:type="dxa"/>
            <w:tcBorders>
              <w:left w:val="nil"/>
              <w:bottom w:val="nil"/>
              <w:right w:val="nil"/>
            </w:tcBorders>
            <w:vAlign w:val="center"/>
          </w:tcPr>
          <w:p w14:paraId="350F70CE" w14:textId="77777777" w:rsidR="003A7339" w:rsidRPr="00652097" w:rsidRDefault="003A7339" w:rsidP="00BB6A36">
            <w:pPr>
              <w:pStyle w:val="72TabletextTablesTableFigureBoxstyles"/>
            </w:pPr>
            <w:r w:rsidRPr="00652097">
              <w:t>106 [6.7]</w:t>
            </w:r>
          </w:p>
        </w:tc>
        <w:tc>
          <w:tcPr>
            <w:tcW w:w="1077" w:type="dxa"/>
            <w:tcBorders>
              <w:left w:val="nil"/>
              <w:bottom w:val="nil"/>
              <w:right w:val="nil"/>
            </w:tcBorders>
            <w:vAlign w:val="center"/>
          </w:tcPr>
          <w:p w14:paraId="2C676441" w14:textId="77777777" w:rsidR="003A7339" w:rsidRPr="00652097" w:rsidRDefault="003A7339" w:rsidP="00BB6A36">
            <w:pPr>
              <w:pStyle w:val="72TabletextTablesTableFigureBoxstyles"/>
            </w:pPr>
            <w:r w:rsidRPr="00652097">
              <w:t>119 [7.3]</w:t>
            </w:r>
          </w:p>
        </w:tc>
        <w:tc>
          <w:tcPr>
            <w:tcW w:w="1077" w:type="dxa"/>
            <w:tcBorders>
              <w:left w:val="nil"/>
              <w:bottom w:val="nil"/>
              <w:right w:val="nil"/>
            </w:tcBorders>
            <w:vAlign w:val="center"/>
          </w:tcPr>
          <w:p w14:paraId="157DEE27" w14:textId="77777777" w:rsidR="003A7339" w:rsidRPr="00652097" w:rsidRDefault="003A7339" w:rsidP="00BB6A36">
            <w:pPr>
              <w:pStyle w:val="72TabletextTablesTableFigureBoxstyles"/>
            </w:pPr>
            <w:r w:rsidRPr="00652097">
              <w:t>145 [8.9]</w:t>
            </w:r>
          </w:p>
        </w:tc>
        <w:tc>
          <w:tcPr>
            <w:tcW w:w="1077" w:type="dxa"/>
            <w:tcBorders>
              <w:left w:val="nil"/>
              <w:bottom w:val="nil"/>
              <w:right w:val="nil"/>
            </w:tcBorders>
            <w:vAlign w:val="center"/>
          </w:tcPr>
          <w:p w14:paraId="1B260E29" w14:textId="77777777" w:rsidR="003A7339" w:rsidRPr="00652097" w:rsidRDefault="003A7339" w:rsidP="00BB6A36">
            <w:pPr>
              <w:pStyle w:val="72TabletextTablesTableFigureBoxstyles"/>
            </w:pPr>
            <w:r w:rsidRPr="00652097">
              <w:t>144 [7.7]</w:t>
            </w:r>
          </w:p>
        </w:tc>
        <w:tc>
          <w:tcPr>
            <w:tcW w:w="2129" w:type="dxa"/>
            <w:tcBorders>
              <w:left w:val="nil"/>
              <w:bottom w:val="nil"/>
              <w:right w:val="nil"/>
            </w:tcBorders>
            <w:vAlign w:val="center"/>
          </w:tcPr>
          <w:p w14:paraId="1DF9F305" w14:textId="77777777" w:rsidR="003A7339" w:rsidRPr="00652097" w:rsidRDefault="003A7339" w:rsidP="00BB6A36">
            <w:pPr>
              <w:pStyle w:val="72TabletextTablesTableFigureBoxstyles"/>
            </w:pPr>
            <w:r w:rsidRPr="00652097">
              <w:t>1442 [8.6; 8.2-9.0]</w:t>
            </w:r>
          </w:p>
        </w:tc>
      </w:tr>
      <w:tr w:rsidR="003A7339" w14:paraId="115208DA" w14:textId="77777777" w:rsidTr="00BB6A36">
        <w:tc>
          <w:tcPr>
            <w:tcW w:w="2660" w:type="dxa"/>
            <w:tcBorders>
              <w:top w:val="nil"/>
              <w:left w:val="nil"/>
              <w:bottom w:val="nil"/>
              <w:right w:val="nil"/>
            </w:tcBorders>
            <w:vAlign w:val="center"/>
          </w:tcPr>
          <w:p w14:paraId="4CFB7DAF" w14:textId="77777777" w:rsidR="003A7339" w:rsidRPr="00652097" w:rsidRDefault="003A7339" w:rsidP="00BB6A36">
            <w:pPr>
              <w:pStyle w:val="72TabletextTablesTableFigureBoxstyles"/>
            </w:pPr>
            <w:r w:rsidRPr="00652097">
              <w:t>STDR</w:t>
            </w:r>
          </w:p>
        </w:tc>
        <w:tc>
          <w:tcPr>
            <w:tcW w:w="1077" w:type="dxa"/>
            <w:tcBorders>
              <w:top w:val="nil"/>
              <w:left w:val="nil"/>
              <w:bottom w:val="nil"/>
              <w:right w:val="nil"/>
            </w:tcBorders>
            <w:vAlign w:val="center"/>
          </w:tcPr>
          <w:p w14:paraId="67118806" w14:textId="77777777" w:rsidR="003A7339" w:rsidRPr="00652097" w:rsidRDefault="003A7339" w:rsidP="00BB6A36">
            <w:pPr>
              <w:pStyle w:val="72TabletextTablesTableFigureBoxstyles"/>
            </w:pPr>
            <w:r w:rsidRPr="00652097">
              <w:t>39 [2.1]</w:t>
            </w:r>
          </w:p>
        </w:tc>
        <w:tc>
          <w:tcPr>
            <w:tcW w:w="1077" w:type="dxa"/>
            <w:tcBorders>
              <w:top w:val="nil"/>
              <w:left w:val="nil"/>
              <w:bottom w:val="nil"/>
              <w:right w:val="nil"/>
            </w:tcBorders>
            <w:vAlign w:val="center"/>
          </w:tcPr>
          <w:p w14:paraId="269C4C23" w14:textId="77777777" w:rsidR="003A7339" w:rsidRPr="00652097" w:rsidRDefault="003A7339" w:rsidP="00BB6A36">
            <w:pPr>
              <w:pStyle w:val="72TabletextTablesTableFigureBoxstyles"/>
            </w:pPr>
            <w:r w:rsidRPr="00652097">
              <w:t>37 [2.4]</w:t>
            </w:r>
          </w:p>
        </w:tc>
        <w:tc>
          <w:tcPr>
            <w:tcW w:w="1077" w:type="dxa"/>
            <w:tcBorders>
              <w:top w:val="nil"/>
              <w:left w:val="nil"/>
              <w:bottom w:val="nil"/>
              <w:right w:val="nil"/>
            </w:tcBorders>
            <w:vAlign w:val="center"/>
          </w:tcPr>
          <w:p w14:paraId="55219B27" w14:textId="77777777" w:rsidR="003A7339" w:rsidRPr="00652097" w:rsidRDefault="003A7339" w:rsidP="00BB6A36">
            <w:pPr>
              <w:pStyle w:val="72TabletextTablesTableFigureBoxstyles"/>
            </w:pPr>
            <w:r w:rsidRPr="00652097">
              <w:t>31 [2.0]</w:t>
            </w:r>
          </w:p>
        </w:tc>
        <w:tc>
          <w:tcPr>
            <w:tcW w:w="1077" w:type="dxa"/>
            <w:tcBorders>
              <w:top w:val="nil"/>
              <w:left w:val="nil"/>
              <w:bottom w:val="nil"/>
              <w:right w:val="nil"/>
            </w:tcBorders>
            <w:vAlign w:val="center"/>
          </w:tcPr>
          <w:p w14:paraId="054A091A" w14:textId="77777777" w:rsidR="003A7339" w:rsidRPr="00652097" w:rsidRDefault="003A7339" w:rsidP="00BB6A36">
            <w:pPr>
              <w:pStyle w:val="72TabletextTablesTableFigureBoxstyles"/>
            </w:pPr>
            <w:r w:rsidRPr="00652097">
              <w:t>31 [1.9]</w:t>
            </w:r>
          </w:p>
        </w:tc>
        <w:tc>
          <w:tcPr>
            <w:tcW w:w="1077" w:type="dxa"/>
            <w:tcBorders>
              <w:top w:val="nil"/>
              <w:left w:val="nil"/>
              <w:bottom w:val="nil"/>
              <w:right w:val="nil"/>
            </w:tcBorders>
            <w:vAlign w:val="center"/>
          </w:tcPr>
          <w:p w14:paraId="044BED6F" w14:textId="77777777" w:rsidR="003A7339" w:rsidRPr="00652097" w:rsidRDefault="003A7339" w:rsidP="00BB6A36">
            <w:pPr>
              <w:pStyle w:val="72TabletextTablesTableFigureBoxstyles"/>
            </w:pPr>
            <w:r w:rsidRPr="00652097">
              <w:t>42 [2.2]</w:t>
            </w:r>
          </w:p>
        </w:tc>
        <w:tc>
          <w:tcPr>
            <w:tcW w:w="1077" w:type="dxa"/>
            <w:tcBorders>
              <w:top w:val="nil"/>
              <w:left w:val="nil"/>
              <w:bottom w:val="nil"/>
              <w:right w:val="nil"/>
            </w:tcBorders>
            <w:vAlign w:val="center"/>
          </w:tcPr>
          <w:p w14:paraId="6FE07DA2" w14:textId="77777777" w:rsidR="003A7339" w:rsidRPr="00652097" w:rsidRDefault="003A7339" w:rsidP="00BB6A36">
            <w:pPr>
              <w:pStyle w:val="72TabletextTablesTableFigureBoxstyles"/>
            </w:pPr>
            <w:r w:rsidRPr="00652097">
              <w:t>30 [2.0]</w:t>
            </w:r>
          </w:p>
        </w:tc>
        <w:tc>
          <w:tcPr>
            <w:tcW w:w="1077" w:type="dxa"/>
            <w:tcBorders>
              <w:top w:val="nil"/>
              <w:left w:val="nil"/>
              <w:bottom w:val="nil"/>
              <w:right w:val="nil"/>
            </w:tcBorders>
            <w:vAlign w:val="center"/>
          </w:tcPr>
          <w:p w14:paraId="1240A68B" w14:textId="77777777" w:rsidR="003A7339" w:rsidRPr="00652097" w:rsidRDefault="003A7339" w:rsidP="00BB6A36">
            <w:pPr>
              <w:pStyle w:val="72TabletextTablesTableFigureBoxstyles"/>
            </w:pPr>
            <w:r w:rsidRPr="00652097">
              <w:t>33 [2.1]</w:t>
            </w:r>
          </w:p>
        </w:tc>
        <w:tc>
          <w:tcPr>
            <w:tcW w:w="1077" w:type="dxa"/>
            <w:tcBorders>
              <w:top w:val="nil"/>
              <w:left w:val="nil"/>
              <w:bottom w:val="nil"/>
              <w:right w:val="nil"/>
            </w:tcBorders>
            <w:vAlign w:val="center"/>
          </w:tcPr>
          <w:p w14:paraId="5541CB2E" w14:textId="77777777" w:rsidR="003A7339" w:rsidRPr="00652097" w:rsidRDefault="003A7339" w:rsidP="00BB6A36">
            <w:pPr>
              <w:pStyle w:val="72TabletextTablesTableFigureBoxstyles"/>
            </w:pPr>
            <w:r w:rsidRPr="00652097">
              <w:t>36 [2.2]</w:t>
            </w:r>
          </w:p>
        </w:tc>
        <w:tc>
          <w:tcPr>
            <w:tcW w:w="1077" w:type="dxa"/>
            <w:tcBorders>
              <w:top w:val="nil"/>
              <w:left w:val="nil"/>
              <w:bottom w:val="nil"/>
              <w:right w:val="nil"/>
            </w:tcBorders>
            <w:vAlign w:val="center"/>
          </w:tcPr>
          <w:p w14:paraId="581C95C0" w14:textId="77777777" w:rsidR="003A7339" w:rsidRPr="00652097" w:rsidRDefault="003A7339" w:rsidP="00BB6A36">
            <w:pPr>
              <w:pStyle w:val="72TabletextTablesTableFigureBoxstyles"/>
            </w:pPr>
            <w:r w:rsidRPr="00652097">
              <w:t>40 [2.5]</w:t>
            </w:r>
          </w:p>
        </w:tc>
        <w:tc>
          <w:tcPr>
            <w:tcW w:w="1077" w:type="dxa"/>
            <w:tcBorders>
              <w:top w:val="nil"/>
              <w:left w:val="nil"/>
              <w:bottom w:val="nil"/>
              <w:right w:val="nil"/>
            </w:tcBorders>
            <w:vAlign w:val="center"/>
          </w:tcPr>
          <w:p w14:paraId="5BA9D21F" w14:textId="77777777" w:rsidR="003A7339" w:rsidRPr="00652097" w:rsidRDefault="003A7339" w:rsidP="00BB6A36">
            <w:pPr>
              <w:pStyle w:val="72TabletextTablesTableFigureBoxstyles"/>
            </w:pPr>
            <w:r w:rsidRPr="00652097">
              <w:t>45 [2.4]</w:t>
            </w:r>
          </w:p>
        </w:tc>
        <w:tc>
          <w:tcPr>
            <w:tcW w:w="2129" w:type="dxa"/>
            <w:tcBorders>
              <w:top w:val="nil"/>
              <w:left w:val="nil"/>
              <w:bottom w:val="nil"/>
              <w:right w:val="nil"/>
            </w:tcBorders>
            <w:vAlign w:val="center"/>
          </w:tcPr>
          <w:p w14:paraId="1CEED444" w14:textId="77777777" w:rsidR="003A7339" w:rsidRPr="00652097" w:rsidRDefault="003A7339" w:rsidP="00BB6A36">
            <w:pPr>
              <w:pStyle w:val="72TabletextTablesTableFigureBoxstyles"/>
            </w:pPr>
            <w:r w:rsidRPr="00652097">
              <w:t>364 [2.2; 2.0-2.4]</w:t>
            </w:r>
          </w:p>
        </w:tc>
      </w:tr>
      <w:tr w:rsidR="003A7339" w14:paraId="58D5B8A6" w14:textId="77777777" w:rsidTr="00BB6A36">
        <w:tc>
          <w:tcPr>
            <w:tcW w:w="2660" w:type="dxa"/>
            <w:tcBorders>
              <w:top w:val="nil"/>
              <w:left w:val="nil"/>
              <w:bottom w:val="nil"/>
              <w:right w:val="nil"/>
            </w:tcBorders>
            <w:vAlign w:val="center"/>
          </w:tcPr>
          <w:p w14:paraId="132A4600" w14:textId="77777777" w:rsidR="003A7339" w:rsidRPr="00652097" w:rsidRDefault="003A7339" w:rsidP="00BB6A36">
            <w:pPr>
              <w:pStyle w:val="72TabletextTablesTableFigureBoxstyles"/>
              <w:rPr>
                <w:i/>
                <w:vertAlign w:val="superscript"/>
              </w:rPr>
            </w:pPr>
            <w:r w:rsidRPr="00652097">
              <w:rPr>
                <w:i/>
              </w:rPr>
              <w:t>STR</w:t>
            </w:r>
            <w:r w:rsidRPr="00652097">
              <w:rPr>
                <w:i/>
                <w:vertAlign w:val="superscript"/>
              </w:rPr>
              <w:t>$</w:t>
            </w:r>
          </w:p>
        </w:tc>
        <w:tc>
          <w:tcPr>
            <w:tcW w:w="1077" w:type="dxa"/>
            <w:tcBorders>
              <w:top w:val="nil"/>
              <w:left w:val="nil"/>
              <w:bottom w:val="nil"/>
              <w:right w:val="nil"/>
            </w:tcBorders>
            <w:vAlign w:val="center"/>
          </w:tcPr>
          <w:p w14:paraId="57CC2752" w14:textId="77777777" w:rsidR="003A7339" w:rsidRPr="00652097" w:rsidRDefault="003A7339" w:rsidP="00BB6A36">
            <w:pPr>
              <w:pStyle w:val="72TabletextTablesTableFigureBoxstyles"/>
              <w:rPr>
                <w:i/>
              </w:rPr>
            </w:pPr>
            <w:r w:rsidRPr="00652097">
              <w:rPr>
                <w:i/>
              </w:rPr>
              <w:t>15 [0.8]</w:t>
            </w:r>
          </w:p>
        </w:tc>
        <w:tc>
          <w:tcPr>
            <w:tcW w:w="1077" w:type="dxa"/>
            <w:tcBorders>
              <w:top w:val="nil"/>
              <w:left w:val="nil"/>
              <w:bottom w:val="nil"/>
              <w:right w:val="nil"/>
            </w:tcBorders>
            <w:vAlign w:val="center"/>
          </w:tcPr>
          <w:p w14:paraId="4E0D4CE7" w14:textId="77777777" w:rsidR="003A7339" w:rsidRPr="00652097" w:rsidRDefault="003A7339" w:rsidP="00BB6A36">
            <w:pPr>
              <w:pStyle w:val="72TabletextTablesTableFigureBoxstyles"/>
              <w:rPr>
                <w:i/>
              </w:rPr>
            </w:pPr>
            <w:r w:rsidRPr="00652097">
              <w:rPr>
                <w:i/>
              </w:rPr>
              <w:t>26 [1.7]</w:t>
            </w:r>
          </w:p>
        </w:tc>
        <w:tc>
          <w:tcPr>
            <w:tcW w:w="1077" w:type="dxa"/>
            <w:tcBorders>
              <w:top w:val="nil"/>
              <w:left w:val="nil"/>
              <w:bottom w:val="nil"/>
              <w:right w:val="nil"/>
            </w:tcBorders>
            <w:vAlign w:val="center"/>
          </w:tcPr>
          <w:p w14:paraId="6F4C2B22" w14:textId="77777777" w:rsidR="003A7339" w:rsidRPr="00652097" w:rsidRDefault="003A7339" w:rsidP="00BB6A36">
            <w:pPr>
              <w:pStyle w:val="72TabletextTablesTableFigureBoxstyles"/>
              <w:rPr>
                <w:i/>
              </w:rPr>
            </w:pPr>
            <w:r w:rsidRPr="00652097">
              <w:rPr>
                <w:i/>
              </w:rPr>
              <w:t>18 [1.1]</w:t>
            </w:r>
          </w:p>
        </w:tc>
        <w:tc>
          <w:tcPr>
            <w:tcW w:w="1077" w:type="dxa"/>
            <w:tcBorders>
              <w:top w:val="nil"/>
              <w:left w:val="nil"/>
              <w:bottom w:val="nil"/>
              <w:right w:val="nil"/>
            </w:tcBorders>
            <w:vAlign w:val="center"/>
          </w:tcPr>
          <w:p w14:paraId="581FA2CC" w14:textId="77777777" w:rsidR="003A7339" w:rsidRPr="00652097" w:rsidRDefault="003A7339" w:rsidP="00BB6A36">
            <w:pPr>
              <w:pStyle w:val="72TabletextTablesTableFigureBoxstyles"/>
              <w:rPr>
                <w:i/>
              </w:rPr>
            </w:pPr>
            <w:r w:rsidRPr="00652097">
              <w:rPr>
                <w:i/>
              </w:rPr>
              <w:t>14 [0.8]</w:t>
            </w:r>
          </w:p>
        </w:tc>
        <w:tc>
          <w:tcPr>
            <w:tcW w:w="1077" w:type="dxa"/>
            <w:tcBorders>
              <w:top w:val="nil"/>
              <w:left w:val="nil"/>
              <w:bottom w:val="nil"/>
              <w:right w:val="nil"/>
            </w:tcBorders>
            <w:vAlign w:val="center"/>
          </w:tcPr>
          <w:p w14:paraId="50B5583B" w14:textId="77777777" w:rsidR="003A7339" w:rsidRPr="00652097" w:rsidRDefault="003A7339" w:rsidP="00BB6A36">
            <w:pPr>
              <w:pStyle w:val="72TabletextTablesTableFigureBoxstyles"/>
              <w:rPr>
                <w:i/>
              </w:rPr>
            </w:pPr>
            <w:r w:rsidRPr="00652097">
              <w:rPr>
                <w:i/>
              </w:rPr>
              <w:t>20 [1.0]</w:t>
            </w:r>
          </w:p>
        </w:tc>
        <w:tc>
          <w:tcPr>
            <w:tcW w:w="1077" w:type="dxa"/>
            <w:tcBorders>
              <w:top w:val="nil"/>
              <w:left w:val="nil"/>
              <w:bottom w:val="nil"/>
              <w:right w:val="nil"/>
            </w:tcBorders>
            <w:vAlign w:val="center"/>
          </w:tcPr>
          <w:p w14:paraId="5806AD64" w14:textId="77777777" w:rsidR="003A7339" w:rsidRPr="00652097" w:rsidRDefault="003A7339" w:rsidP="00BB6A36">
            <w:pPr>
              <w:pStyle w:val="72TabletextTablesTableFigureBoxstyles"/>
              <w:rPr>
                <w:i/>
              </w:rPr>
            </w:pPr>
            <w:r w:rsidRPr="00652097">
              <w:rPr>
                <w:i/>
              </w:rPr>
              <w:t>13 [0.9]</w:t>
            </w:r>
          </w:p>
        </w:tc>
        <w:tc>
          <w:tcPr>
            <w:tcW w:w="1077" w:type="dxa"/>
            <w:tcBorders>
              <w:top w:val="nil"/>
              <w:left w:val="nil"/>
              <w:bottom w:val="nil"/>
              <w:right w:val="nil"/>
            </w:tcBorders>
            <w:vAlign w:val="center"/>
          </w:tcPr>
          <w:p w14:paraId="1336CCFE" w14:textId="77777777" w:rsidR="003A7339" w:rsidRPr="00652097" w:rsidRDefault="003A7339" w:rsidP="00BB6A36">
            <w:pPr>
              <w:pStyle w:val="72TabletextTablesTableFigureBoxstyles"/>
              <w:rPr>
                <w:i/>
              </w:rPr>
            </w:pPr>
            <w:r w:rsidRPr="00652097">
              <w:rPr>
                <w:i/>
              </w:rPr>
              <w:t>14 [0.9]</w:t>
            </w:r>
          </w:p>
        </w:tc>
        <w:tc>
          <w:tcPr>
            <w:tcW w:w="1077" w:type="dxa"/>
            <w:tcBorders>
              <w:top w:val="nil"/>
              <w:left w:val="nil"/>
              <w:bottom w:val="nil"/>
              <w:right w:val="nil"/>
            </w:tcBorders>
            <w:vAlign w:val="center"/>
          </w:tcPr>
          <w:p w14:paraId="3862E2D2" w14:textId="77777777" w:rsidR="003A7339" w:rsidRPr="00652097" w:rsidRDefault="003A7339" w:rsidP="00BB6A36">
            <w:pPr>
              <w:pStyle w:val="72TabletextTablesTableFigureBoxstyles"/>
              <w:rPr>
                <w:i/>
              </w:rPr>
            </w:pPr>
            <w:r w:rsidRPr="00652097">
              <w:rPr>
                <w:i/>
              </w:rPr>
              <w:t>23 [1.4]</w:t>
            </w:r>
          </w:p>
        </w:tc>
        <w:tc>
          <w:tcPr>
            <w:tcW w:w="1077" w:type="dxa"/>
            <w:tcBorders>
              <w:top w:val="nil"/>
              <w:left w:val="nil"/>
              <w:bottom w:val="nil"/>
              <w:right w:val="nil"/>
            </w:tcBorders>
            <w:vAlign w:val="center"/>
          </w:tcPr>
          <w:p w14:paraId="44A4751F" w14:textId="77777777" w:rsidR="003A7339" w:rsidRPr="00652097" w:rsidRDefault="003A7339" w:rsidP="00BB6A36">
            <w:pPr>
              <w:pStyle w:val="72TabletextTablesTableFigureBoxstyles"/>
              <w:rPr>
                <w:i/>
              </w:rPr>
            </w:pPr>
            <w:r w:rsidRPr="00652097">
              <w:rPr>
                <w:i/>
              </w:rPr>
              <w:t>14 [0.9]</w:t>
            </w:r>
          </w:p>
        </w:tc>
        <w:tc>
          <w:tcPr>
            <w:tcW w:w="1077" w:type="dxa"/>
            <w:tcBorders>
              <w:top w:val="nil"/>
              <w:left w:val="nil"/>
              <w:bottom w:val="nil"/>
              <w:right w:val="nil"/>
            </w:tcBorders>
            <w:vAlign w:val="center"/>
          </w:tcPr>
          <w:p w14:paraId="742DF023" w14:textId="77777777" w:rsidR="003A7339" w:rsidRPr="00652097" w:rsidRDefault="003A7339" w:rsidP="00BB6A36">
            <w:pPr>
              <w:pStyle w:val="72TabletextTablesTableFigureBoxstyles"/>
              <w:rPr>
                <w:i/>
              </w:rPr>
            </w:pPr>
            <w:r w:rsidRPr="00652097">
              <w:rPr>
                <w:i/>
              </w:rPr>
              <w:t>23 [1.2]</w:t>
            </w:r>
          </w:p>
        </w:tc>
        <w:tc>
          <w:tcPr>
            <w:tcW w:w="2129" w:type="dxa"/>
            <w:tcBorders>
              <w:top w:val="nil"/>
              <w:left w:val="nil"/>
              <w:bottom w:val="nil"/>
              <w:right w:val="nil"/>
            </w:tcBorders>
            <w:vAlign w:val="center"/>
          </w:tcPr>
          <w:p w14:paraId="216272AA" w14:textId="77777777" w:rsidR="003A7339" w:rsidRPr="00652097" w:rsidRDefault="003A7339" w:rsidP="00BB6A36">
            <w:pPr>
              <w:pStyle w:val="72TabletextTablesTableFigureBoxstyles"/>
              <w:rPr>
                <w:i/>
              </w:rPr>
            </w:pPr>
            <w:r w:rsidRPr="00652097">
              <w:rPr>
                <w:i/>
              </w:rPr>
              <w:t>180 [1.1; 0.9-1.2]</w:t>
            </w:r>
          </w:p>
        </w:tc>
      </w:tr>
      <w:tr w:rsidR="003A7339" w14:paraId="030B6649" w14:textId="77777777" w:rsidTr="00BB6A36">
        <w:tc>
          <w:tcPr>
            <w:tcW w:w="2660" w:type="dxa"/>
            <w:tcBorders>
              <w:top w:val="nil"/>
              <w:left w:val="nil"/>
              <w:bottom w:val="nil"/>
              <w:right w:val="nil"/>
            </w:tcBorders>
            <w:vAlign w:val="center"/>
          </w:tcPr>
          <w:p w14:paraId="1A19B0CB" w14:textId="77777777" w:rsidR="003A7339" w:rsidRPr="00652097" w:rsidRDefault="003A7339" w:rsidP="00BB6A36">
            <w:pPr>
              <w:pStyle w:val="72TabletextTablesTableFigureBoxstyles"/>
              <w:rPr>
                <w:i/>
                <w:vertAlign w:val="superscript"/>
              </w:rPr>
            </w:pPr>
            <w:r w:rsidRPr="00652097">
              <w:rPr>
                <w:i/>
              </w:rPr>
              <w:t>STM</w:t>
            </w:r>
            <w:r w:rsidRPr="00652097">
              <w:rPr>
                <w:i/>
                <w:vertAlign w:val="superscript"/>
              </w:rPr>
              <w:t>$</w:t>
            </w:r>
          </w:p>
        </w:tc>
        <w:tc>
          <w:tcPr>
            <w:tcW w:w="1077" w:type="dxa"/>
            <w:tcBorders>
              <w:top w:val="nil"/>
              <w:left w:val="nil"/>
              <w:bottom w:val="nil"/>
              <w:right w:val="nil"/>
            </w:tcBorders>
            <w:vAlign w:val="center"/>
          </w:tcPr>
          <w:p w14:paraId="66A01238" w14:textId="77777777" w:rsidR="003A7339" w:rsidRPr="00652097" w:rsidRDefault="003A7339" w:rsidP="00BB6A36">
            <w:pPr>
              <w:pStyle w:val="72TabletextTablesTableFigureBoxstyles"/>
              <w:rPr>
                <w:i/>
              </w:rPr>
            </w:pPr>
            <w:r w:rsidRPr="00652097">
              <w:rPr>
                <w:i/>
              </w:rPr>
              <w:t>35 [1.9]</w:t>
            </w:r>
          </w:p>
        </w:tc>
        <w:tc>
          <w:tcPr>
            <w:tcW w:w="1077" w:type="dxa"/>
            <w:tcBorders>
              <w:top w:val="nil"/>
              <w:left w:val="nil"/>
              <w:bottom w:val="nil"/>
              <w:right w:val="nil"/>
            </w:tcBorders>
            <w:vAlign w:val="center"/>
          </w:tcPr>
          <w:p w14:paraId="25E7CA35" w14:textId="77777777" w:rsidR="003A7339" w:rsidRPr="00652097" w:rsidRDefault="003A7339" w:rsidP="00BB6A36">
            <w:pPr>
              <w:pStyle w:val="72TabletextTablesTableFigureBoxstyles"/>
              <w:rPr>
                <w:i/>
              </w:rPr>
            </w:pPr>
            <w:r w:rsidRPr="00652097">
              <w:rPr>
                <w:i/>
              </w:rPr>
              <w:t>29 [1.9]</w:t>
            </w:r>
          </w:p>
        </w:tc>
        <w:tc>
          <w:tcPr>
            <w:tcW w:w="1077" w:type="dxa"/>
            <w:tcBorders>
              <w:top w:val="nil"/>
              <w:left w:val="nil"/>
              <w:bottom w:val="nil"/>
              <w:right w:val="nil"/>
            </w:tcBorders>
            <w:vAlign w:val="center"/>
          </w:tcPr>
          <w:p w14:paraId="48452141" w14:textId="77777777" w:rsidR="003A7339" w:rsidRPr="00652097" w:rsidRDefault="003A7339" w:rsidP="00BB6A36">
            <w:pPr>
              <w:pStyle w:val="72TabletextTablesTableFigureBoxstyles"/>
              <w:rPr>
                <w:i/>
              </w:rPr>
            </w:pPr>
            <w:r w:rsidRPr="00652097">
              <w:rPr>
                <w:i/>
              </w:rPr>
              <w:t>21 [1.3]</w:t>
            </w:r>
          </w:p>
        </w:tc>
        <w:tc>
          <w:tcPr>
            <w:tcW w:w="1077" w:type="dxa"/>
            <w:tcBorders>
              <w:top w:val="nil"/>
              <w:left w:val="nil"/>
              <w:bottom w:val="nil"/>
              <w:right w:val="nil"/>
            </w:tcBorders>
            <w:vAlign w:val="center"/>
          </w:tcPr>
          <w:p w14:paraId="1F1997D4" w14:textId="77777777" w:rsidR="003A7339" w:rsidRPr="00652097" w:rsidRDefault="003A7339" w:rsidP="00BB6A36">
            <w:pPr>
              <w:pStyle w:val="72TabletextTablesTableFigureBoxstyles"/>
              <w:rPr>
                <w:i/>
              </w:rPr>
            </w:pPr>
            <w:r w:rsidRPr="00652097">
              <w:rPr>
                <w:i/>
              </w:rPr>
              <w:t>25 [1.5]</w:t>
            </w:r>
          </w:p>
        </w:tc>
        <w:tc>
          <w:tcPr>
            <w:tcW w:w="1077" w:type="dxa"/>
            <w:tcBorders>
              <w:top w:val="nil"/>
              <w:left w:val="nil"/>
              <w:bottom w:val="nil"/>
              <w:right w:val="nil"/>
            </w:tcBorders>
            <w:vAlign w:val="center"/>
          </w:tcPr>
          <w:p w14:paraId="33E251FE" w14:textId="77777777" w:rsidR="003A7339" w:rsidRPr="00652097" w:rsidRDefault="003A7339" w:rsidP="00BB6A36">
            <w:pPr>
              <w:pStyle w:val="72TabletextTablesTableFigureBoxstyles"/>
              <w:rPr>
                <w:i/>
              </w:rPr>
            </w:pPr>
            <w:r w:rsidRPr="00652097">
              <w:rPr>
                <w:i/>
              </w:rPr>
              <w:t>39 [2.0]</w:t>
            </w:r>
          </w:p>
        </w:tc>
        <w:tc>
          <w:tcPr>
            <w:tcW w:w="1077" w:type="dxa"/>
            <w:tcBorders>
              <w:top w:val="nil"/>
              <w:left w:val="nil"/>
              <w:bottom w:val="nil"/>
              <w:right w:val="nil"/>
            </w:tcBorders>
            <w:vAlign w:val="center"/>
          </w:tcPr>
          <w:p w14:paraId="0C705D09" w14:textId="77777777" w:rsidR="003A7339" w:rsidRPr="00652097" w:rsidRDefault="003A7339" w:rsidP="00BB6A36">
            <w:pPr>
              <w:pStyle w:val="72TabletextTablesTableFigureBoxstyles"/>
              <w:rPr>
                <w:i/>
              </w:rPr>
            </w:pPr>
            <w:r w:rsidRPr="00652097">
              <w:rPr>
                <w:i/>
              </w:rPr>
              <w:t>26 [1.7]</w:t>
            </w:r>
          </w:p>
        </w:tc>
        <w:tc>
          <w:tcPr>
            <w:tcW w:w="1077" w:type="dxa"/>
            <w:tcBorders>
              <w:top w:val="nil"/>
              <w:left w:val="nil"/>
              <w:bottom w:val="nil"/>
              <w:right w:val="nil"/>
            </w:tcBorders>
            <w:vAlign w:val="center"/>
          </w:tcPr>
          <w:p w14:paraId="4DADDAFD" w14:textId="77777777" w:rsidR="003A7339" w:rsidRPr="00652097" w:rsidRDefault="003A7339" w:rsidP="00BB6A36">
            <w:pPr>
              <w:pStyle w:val="72TabletextTablesTableFigureBoxstyles"/>
              <w:rPr>
                <w:i/>
              </w:rPr>
            </w:pPr>
            <w:r w:rsidRPr="00652097">
              <w:rPr>
                <w:i/>
              </w:rPr>
              <w:t>28 [1.8]</w:t>
            </w:r>
          </w:p>
        </w:tc>
        <w:tc>
          <w:tcPr>
            <w:tcW w:w="1077" w:type="dxa"/>
            <w:tcBorders>
              <w:top w:val="nil"/>
              <w:left w:val="nil"/>
              <w:bottom w:val="nil"/>
              <w:right w:val="nil"/>
            </w:tcBorders>
            <w:vAlign w:val="center"/>
          </w:tcPr>
          <w:p w14:paraId="21B70902" w14:textId="77777777" w:rsidR="003A7339" w:rsidRPr="00652097" w:rsidRDefault="003A7339" w:rsidP="00BB6A36">
            <w:pPr>
              <w:pStyle w:val="72TabletextTablesTableFigureBoxstyles"/>
              <w:rPr>
                <w:i/>
              </w:rPr>
            </w:pPr>
            <w:r w:rsidRPr="00652097">
              <w:rPr>
                <w:i/>
              </w:rPr>
              <w:t>23 [1.4]</w:t>
            </w:r>
          </w:p>
        </w:tc>
        <w:tc>
          <w:tcPr>
            <w:tcW w:w="1077" w:type="dxa"/>
            <w:tcBorders>
              <w:top w:val="nil"/>
              <w:left w:val="nil"/>
              <w:bottom w:val="nil"/>
              <w:right w:val="nil"/>
            </w:tcBorders>
            <w:vAlign w:val="center"/>
          </w:tcPr>
          <w:p w14:paraId="05E15730" w14:textId="77777777" w:rsidR="003A7339" w:rsidRPr="00652097" w:rsidRDefault="003A7339" w:rsidP="00BB6A36">
            <w:pPr>
              <w:pStyle w:val="72TabletextTablesTableFigureBoxstyles"/>
              <w:rPr>
                <w:i/>
              </w:rPr>
            </w:pPr>
            <w:r w:rsidRPr="00652097">
              <w:rPr>
                <w:i/>
              </w:rPr>
              <w:t>35 [2.1]</w:t>
            </w:r>
          </w:p>
        </w:tc>
        <w:tc>
          <w:tcPr>
            <w:tcW w:w="1077" w:type="dxa"/>
            <w:tcBorders>
              <w:top w:val="nil"/>
              <w:left w:val="nil"/>
              <w:bottom w:val="nil"/>
              <w:right w:val="nil"/>
            </w:tcBorders>
            <w:vAlign w:val="center"/>
          </w:tcPr>
          <w:p w14:paraId="30DA8E87" w14:textId="77777777" w:rsidR="003A7339" w:rsidRPr="00652097" w:rsidRDefault="003A7339" w:rsidP="00BB6A36">
            <w:pPr>
              <w:pStyle w:val="72TabletextTablesTableFigureBoxstyles"/>
              <w:rPr>
                <w:i/>
              </w:rPr>
            </w:pPr>
            <w:r w:rsidRPr="00652097">
              <w:rPr>
                <w:i/>
              </w:rPr>
              <w:t>38 [2.0]</w:t>
            </w:r>
          </w:p>
        </w:tc>
        <w:tc>
          <w:tcPr>
            <w:tcW w:w="2129" w:type="dxa"/>
            <w:tcBorders>
              <w:top w:val="nil"/>
              <w:left w:val="nil"/>
              <w:bottom w:val="nil"/>
              <w:right w:val="nil"/>
            </w:tcBorders>
            <w:vAlign w:val="center"/>
          </w:tcPr>
          <w:p w14:paraId="4B9A8C76" w14:textId="77777777" w:rsidR="003A7339" w:rsidRPr="00652097" w:rsidRDefault="003A7339" w:rsidP="00BB6A36">
            <w:pPr>
              <w:pStyle w:val="72TabletextTablesTableFigureBoxstyles"/>
              <w:rPr>
                <w:i/>
              </w:rPr>
            </w:pPr>
            <w:r w:rsidRPr="00652097">
              <w:rPr>
                <w:i/>
              </w:rPr>
              <w:t>299 [1.8; 1.6-2.0]</w:t>
            </w:r>
          </w:p>
        </w:tc>
      </w:tr>
      <w:tr w:rsidR="003A7339" w14:paraId="34BCCB2E" w14:textId="77777777" w:rsidTr="00BB6A36">
        <w:tc>
          <w:tcPr>
            <w:tcW w:w="2660" w:type="dxa"/>
            <w:tcBorders>
              <w:top w:val="nil"/>
              <w:left w:val="nil"/>
              <w:bottom w:val="nil"/>
              <w:right w:val="nil"/>
            </w:tcBorders>
            <w:vAlign w:val="center"/>
          </w:tcPr>
          <w:p w14:paraId="675FA2B5" w14:textId="77777777" w:rsidR="003A7339" w:rsidRPr="00652097" w:rsidRDefault="003A7339" w:rsidP="00BB6A36">
            <w:pPr>
              <w:pStyle w:val="72TabletextTablesTableFigureBoxstyles"/>
              <w:rPr>
                <w:i/>
              </w:rPr>
            </w:pPr>
            <w:r w:rsidRPr="00652097">
              <w:rPr>
                <w:i/>
              </w:rPr>
              <w:t>Unknown STR &amp; Unknown STM</w:t>
            </w:r>
          </w:p>
        </w:tc>
        <w:tc>
          <w:tcPr>
            <w:tcW w:w="1077" w:type="dxa"/>
            <w:tcBorders>
              <w:top w:val="nil"/>
              <w:left w:val="nil"/>
              <w:bottom w:val="nil"/>
              <w:right w:val="nil"/>
            </w:tcBorders>
            <w:vAlign w:val="center"/>
          </w:tcPr>
          <w:p w14:paraId="5AF1EFB1" w14:textId="77777777" w:rsidR="003A7339" w:rsidRPr="00652097" w:rsidRDefault="003A7339" w:rsidP="00BB6A36">
            <w:pPr>
              <w:pStyle w:val="72TabletextTablesTableFigureBoxstyles"/>
              <w:rPr>
                <w:i/>
              </w:rPr>
            </w:pPr>
            <w:r w:rsidRPr="00652097">
              <w:rPr>
                <w:i/>
              </w:rPr>
              <w:t>0 [0.0]</w:t>
            </w:r>
          </w:p>
        </w:tc>
        <w:tc>
          <w:tcPr>
            <w:tcW w:w="1077" w:type="dxa"/>
            <w:tcBorders>
              <w:top w:val="nil"/>
              <w:left w:val="nil"/>
              <w:bottom w:val="nil"/>
              <w:right w:val="nil"/>
            </w:tcBorders>
            <w:vAlign w:val="center"/>
          </w:tcPr>
          <w:p w14:paraId="0E854666" w14:textId="77777777" w:rsidR="003A7339" w:rsidRPr="00652097" w:rsidRDefault="003A7339" w:rsidP="00BB6A36">
            <w:pPr>
              <w:pStyle w:val="72TabletextTablesTableFigureBoxstyles"/>
              <w:rPr>
                <w:i/>
              </w:rPr>
            </w:pPr>
            <w:r w:rsidRPr="00652097">
              <w:rPr>
                <w:i/>
              </w:rPr>
              <w:t>0 [0.0]</w:t>
            </w:r>
          </w:p>
        </w:tc>
        <w:tc>
          <w:tcPr>
            <w:tcW w:w="1077" w:type="dxa"/>
            <w:tcBorders>
              <w:top w:val="nil"/>
              <w:left w:val="nil"/>
              <w:bottom w:val="nil"/>
              <w:right w:val="nil"/>
            </w:tcBorders>
            <w:vAlign w:val="center"/>
          </w:tcPr>
          <w:p w14:paraId="29EA7C84" w14:textId="77777777" w:rsidR="003A7339" w:rsidRPr="00652097" w:rsidRDefault="003A7339" w:rsidP="00BB6A36">
            <w:pPr>
              <w:pStyle w:val="72TabletextTablesTableFigureBoxstyles"/>
              <w:rPr>
                <w:i/>
              </w:rPr>
            </w:pPr>
            <w:r w:rsidRPr="00652097">
              <w:rPr>
                <w:i/>
              </w:rPr>
              <w:t>1 [0.1]</w:t>
            </w:r>
          </w:p>
        </w:tc>
        <w:tc>
          <w:tcPr>
            <w:tcW w:w="1077" w:type="dxa"/>
            <w:tcBorders>
              <w:top w:val="nil"/>
              <w:left w:val="nil"/>
              <w:bottom w:val="nil"/>
              <w:right w:val="nil"/>
            </w:tcBorders>
            <w:vAlign w:val="center"/>
          </w:tcPr>
          <w:p w14:paraId="23B7960B" w14:textId="77777777" w:rsidR="003A7339" w:rsidRPr="00652097" w:rsidRDefault="003A7339" w:rsidP="00BB6A36">
            <w:pPr>
              <w:pStyle w:val="72TabletextTablesTableFigureBoxstyles"/>
              <w:rPr>
                <w:i/>
              </w:rPr>
            </w:pPr>
            <w:r w:rsidRPr="00652097">
              <w:rPr>
                <w:i/>
              </w:rPr>
              <w:t>1 [0.1]</w:t>
            </w:r>
          </w:p>
        </w:tc>
        <w:tc>
          <w:tcPr>
            <w:tcW w:w="1077" w:type="dxa"/>
            <w:tcBorders>
              <w:top w:val="nil"/>
              <w:left w:val="nil"/>
              <w:bottom w:val="nil"/>
              <w:right w:val="nil"/>
            </w:tcBorders>
            <w:vAlign w:val="center"/>
          </w:tcPr>
          <w:p w14:paraId="5503DF6A" w14:textId="77777777" w:rsidR="003A7339" w:rsidRPr="00652097" w:rsidRDefault="003A7339" w:rsidP="00BB6A36">
            <w:pPr>
              <w:pStyle w:val="72TabletextTablesTableFigureBoxstyles"/>
              <w:rPr>
                <w:i/>
              </w:rPr>
            </w:pPr>
            <w:r w:rsidRPr="00652097">
              <w:rPr>
                <w:i/>
              </w:rPr>
              <w:t>0 [0.0]</w:t>
            </w:r>
          </w:p>
        </w:tc>
        <w:tc>
          <w:tcPr>
            <w:tcW w:w="1077" w:type="dxa"/>
            <w:tcBorders>
              <w:top w:val="nil"/>
              <w:left w:val="nil"/>
              <w:bottom w:val="nil"/>
              <w:right w:val="nil"/>
            </w:tcBorders>
            <w:vAlign w:val="center"/>
          </w:tcPr>
          <w:p w14:paraId="109EC0EC" w14:textId="77777777" w:rsidR="003A7339" w:rsidRPr="00652097" w:rsidRDefault="003A7339" w:rsidP="00BB6A36">
            <w:pPr>
              <w:pStyle w:val="72TabletextTablesTableFigureBoxstyles"/>
              <w:rPr>
                <w:i/>
              </w:rPr>
            </w:pPr>
            <w:r w:rsidRPr="00652097">
              <w:rPr>
                <w:i/>
              </w:rPr>
              <w:t>0 [0.0]</w:t>
            </w:r>
          </w:p>
        </w:tc>
        <w:tc>
          <w:tcPr>
            <w:tcW w:w="1077" w:type="dxa"/>
            <w:tcBorders>
              <w:top w:val="nil"/>
              <w:left w:val="nil"/>
              <w:bottom w:val="nil"/>
              <w:right w:val="nil"/>
            </w:tcBorders>
            <w:vAlign w:val="center"/>
          </w:tcPr>
          <w:p w14:paraId="355BE84A" w14:textId="77777777" w:rsidR="003A7339" w:rsidRPr="00652097" w:rsidRDefault="003A7339" w:rsidP="00BB6A36">
            <w:pPr>
              <w:pStyle w:val="72TabletextTablesTableFigureBoxstyles"/>
              <w:rPr>
                <w:i/>
              </w:rPr>
            </w:pPr>
            <w:r w:rsidRPr="00652097">
              <w:rPr>
                <w:i/>
              </w:rPr>
              <w:t>0 [0.0]</w:t>
            </w:r>
          </w:p>
        </w:tc>
        <w:tc>
          <w:tcPr>
            <w:tcW w:w="1077" w:type="dxa"/>
            <w:tcBorders>
              <w:top w:val="nil"/>
              <w:left w:val="nil"/>
              <w:bottom w:val="nil"/>
              <w:right w:val="nil"/>
            </w:tcBorders>
            <w:vAlign w:val="center"/>
          </w:tcPr>
          <w:p w14:paraId="21EB2E75" w14:textId="77777777" w:rsidR="003A7339" w:rsidRPr="00652097" w:rsidRDefault="003A7339" w:rsidP="00BB6A36">
            <w:pPr>
              <w:pStyle w:val="72TabletextTablesTableFigureBoxstyles"/>
              <w:rPr>
                <w:i/>
              </w:rPr>
            </w:pPr>
            <w:r w:rsidRPr="00652097">
              <w:rPr>
                <w:i/>
              </w:rPr>
              <w:t>0 [0.0]</w:t>
            </w:r>
          </w:p>
        </w:tc>
        <w:tc>
          <w:tcPr>
            <w:tcW w:w="1077" w:type="dxa"/>
            <w:tcBorders>
              <w:top w:val="nil"/>
              <w:left w:val="nil"/>
              <w:bottom w:val="nil"/>
              <w:right w:val="nil"/>
            </w:tcBorders>
            <w:vAlign w:val="center"/>
          </w:tcPr>
          <w:p w14:paraId="56621498" w14:textId="77777777" w:rsidR="003A7339" w:rsidRPr="00652097" w:rsidRDefault="003A7339" w:rsidP="00BB6A36">
            <w:pPr>
              <w:pStyle w:val="72TabletextTablesTableFigureBoxstyles"/>
              <w:rPr>
                <w:i/>
              </w:rPr>
            </w:pPr>
            <w:r w:rsidRPr="00652097">
              <w:rPr>
                <w:i/>
              </w:rPr>
              <w:t>0 [0.0]</w:t>
            </w:r>
          </w:p>
        </w:tc>
        <w:tc>
          <w:tcPr>
            <w:tcW w:w="1077" w:type="dxa"/>
            <w:tcBorders>
              <w:top w:val="nil"/>
              <w:left w:val="nil"/>
              <w:bottom w:val="nil"/>
              <w:right w:val="nil"/>
            </w:tcBorders>
            <w:vAlign w:val="center"/>
          </w:tcPr>
          <w:p w14:paraId="0BBD001C" w14:textId="77777777" w:rsidR="003A7339" w:rsidRPr="00652097" w:rsidRDefault="003A7339" w:rsidP="00BB6A36">
            <w:pPr>
              <w:pStyle w:val="72TabletextTablesTableFigureBoxstyles"/>
              <w:rPr>
                <w:i/>
              </w:rPr>
            </w:pPr>
            <w:r w:rsidRPr="00652097">
              <w:rPr>
                <w:i/>
              </w:rPr>
              <w:t>0 [0.0]</w:t>
            </w:r>
          </w:p>
        </w:tc>
        <w:tc>
          <w:tcPr>
            <w:tcW w:w="2129" w:type="dxa"/>
            <w:tcBorders>
              <w:top w:val="nil"/>
              <w:left w:val="nil"/>
              <w:bottom w:val="nil"/>
              <w:right w:val="nil"/>
            </w:tcBorders>
            <w:vAlign w:val="center"/>
          </w:tcPr>
          <w:p w14:paraId="6CB9F36F" w14:textId="77777777" w:rsidR="003A7339" w:rsidRPr="00652097" w:rsidRDefault="003A7339" w:rsidP="00BB6A36">
            <w:pPr>
              <w:pStyle w:val="72TabletextTablesTableFigureBoxstyles"/>
              <w:rPr>
                <w:i/>
              </w:rPr>
            </w:pPr>
            <w:r w:rsidRPr="00652097">
              <w:rPr>
                <w:i/>
              </w:rPr>
              <w:t xml:space="preserve">2 [&lt;0.1; 0.0-0.0] </w:t>
            </w:r>
          </w:p>
        </w:tc>
      </w:tr>
      <w:tr w:rsidR="003A7339" w14:paraId="27626218" w14:textId="77777777" w:rsidTr="00BB6A36">
        <w:tc>
          <w:tcPr>
            <w:tcW w:w="2660" w:type="dxa"/>
            <w:tcBorders>
              <w:top w:val="nil"/>
              <w:left w:val="nil"/>
              <w:bottom w:val="nil"/>
              <w:right w:val="nil"/>
            </w:tcBorders>
            <w:vAlign w:val="center"/>
          </w:tcPr>
          <w:p w14:paraId="49CB863E" w14:textId="77777777" w:rsidR="003A7339" w:rsidRPr="00652097" w:rsidRDefault="003A7339" w:rsidP="00BB6A36">
            <w:pPr>
              <w:pStyle w:val="72TabletextTablesTableFigureBoxstyles"/>
            </w:pPr>
            <w:r w:rsidRPr="00652097">
              <w:t>Not STDR</w:t>
            </w:r>
          </w:p>
        </w:tc>
        <w:tc>
          <w:tcPr>
            <w:tcW w:w="1077" w:type="dxa"/>
            <w:tcBorders>
              <w:top w:val="nil"/>
              <w:left w:val="nil"/>
              <w:bottom w:val="nil"/>
              <w:right w:val="nil"/>
            </w:tcBorders>
            <w:vAlign w:val="center"/>
          </w:tcPr>
          <w:p w14:paraId="1FE9CCE5" w14:textId="77777777" w:rsidR="003A7339" w:rsidRPr="00652097" w:rsidRDefault="003A7339" w:rsidP="00BB6A36">
            <w:pPr>
              <w:pStyle w:val="72TabletextTablesTableFigureBoxstyles"/>
            </w:pPr>
            <w:r w:rsidRPr="00652097">
              <w:t xml:space="preserve">147 </w:t>
            </w:r>
            <w:r w:rsidRPr="00652097">
              <w:lastRenderedPageBreak/>
              <w:t>[7.8]</w:t>
            </w:r>
          </w:p>
        </w:tc>
        <w:tc>
          <w:tcPr>
            <w:tcW w:w="1077" w:type="dxa"/>
            <w:tcBorders>
              <w:top w:val="nil"/>
              <w:left w:val="nil"/>
              <w:bottom w:val="nil"/>
              <w:right w:val="nil"/>
            </w:tcBorders>
            <w:vAlign w:val="center"/>
          </w:tcPr>
          <w:p w14:paraId="676634E5" w14:textId="77777777" w:rsidR="003A7339" w:rsidRPr="00652097" w:rsidRDefault="003A7339" w:rsidP="00BB6A36">
            <w:pPr>
              <w:pStyle w:val="72TabletextTablesTableFigureBoxstyles"/>
            </w:pPr>
            <w:r w:rsidRPr="00652097">
              <w:lastRenderedPageBreak/>
              <w:t xml:space="preserve">160 </w:t>
            </w:r>
            <w:r w:rsidRPr="00652097">
              <w:lastRenderedPageBreak/>
              <w:t>[10.4]</w:t>
            </w:r>
          </w:p>
        </w:tc>
        <w:tc>
          <w:tcPr>
            <w:tcW w:w="1077" w:type="dxa"/>
            <w:tcBorders>
              <w:top w:val="nil"/>
              <w:left w:val="nil"/>
              <w:bottom w:val="nil"/>
              <w:right w:val="nil"/>
            </w:tcBorders>
            <w:vAlign w:val="center"/>
          </w:tcPr>
          <w:p w14:paraId="57082EE0" w14:textId="77777777" w:rsidR="003A7339" w:rsidRPr="00652097" w:rsidRDefault="003A7339" w:rsidP="00BB6A36">
            <w:pPr>
              <w:pStyle w:val="72TabletextTablesTableFigureBoxstyles"/>
            </w:pPr>
            <w:r w:rsidRPr="00652097">
              <w:lastRenderedPageBreak/>
              <w:t xml:space="preserve">104 </w:t>
            </w:r>
            <w:r w:rsidRPr="00652097">
              <w:lastRenderedPageBreak/>
              <w:t>[6.6]</w:t>
            </w:r>
          </w:p>
        </w:tc>
        <w:tc>
          <w:tcPr>
            <w:tcW w:w="1077" w:type="dxa"/>
            <w:tcBorders>
              <w:top w:val="nil"/>
              <w:left w:val="nil"/>
              <w:bottom w:val="nil"/>
              <w:right w:val="nil"/>
            </w:tcBorders>
            <w:vAlign w:val="center"/>
          </w:tcPr>
          <w:p w14:paraId="6FFB209D" w14:textId="77777777" w:rsidR="003A7339" w:rsidRPr="00652097" w:rsidRDefault="003A7339" w:rsidP="00BB6A36">
            <w:pPr>
              <w:pStyle w:val="72TabletextTablesTableFigureBoxstyles"/>
            </w:pPr>
            <w:r w:rsidRPr="00652097">
              <w:lastRenderedPageBreak/>
              <w:t xml:space="preserve">96 </w:t>
            </w:r>
            <w:r w:rsidRPr="00652097">
              <w:lastRenderedPageBreak/>
              <w:t>[5.8]</w:t>
            </w:r>
          </w:p>
        </w:tc>
        <w:tc>
          <w:tcPr>
            <w:tcW w:w="1077" w:type="dxa"/>
            <w:tcBorders>
              <w:top w:val="nil"/>
              <w:left w:val="nil"/>
              <w:bottom w:val="nil"/>
              <w:right w:val="nil"/>
            </w:tcBorders>
            <w:vAlign w:val="center"/>
          </w:tcPr>
          <w:p w14:paraId="101F0DB1" w14:textId="77777777" w:rsidR="003A7339" w:rsidRPr="00652097" w:rsidRDefault="003A7339" w:rsidP="00BB6A36">
            <w:pPr>
              <w:pStyle w:val="72TabletextTablesTableFigureBoxstyles"/>
            </w:pPr>
            <w:r w:rsidRPr="00652097">
              <w:lastRenderedPageBreak/>
              <w:t xml:space="preserve">127 </w:t>
            </w:r>
            <w:r w:rsidRPr="00652097">
              <w:lastRenderedPageBreak/>
              <w:t>[6.5]</w:t>
            </w:r>
          </w:p>
        </w:tc>
        <w:tc>
          <w:tcPr>
            <w:tcW w:w="1077" w:type="dxa"/>
            <w:tcBorders>
              <w:top w:val="nil"/>
              <w:left w:val="nil"/>
              <w:bottom w:val="nil"/>
              <w:right w:val="nil"/>
            </w:tcBorders>
            <w:vAlign w:val="center"/>
          </w:tcPr>
          <w:p w14:paraId="125CED16" w14:textId="77777777" w:rsidR="003A7339" w:rsidRPr="00652097" w:rsidRDefault="003A7339" w:rsidP="00BB6A36">
            <w:pPr>
              <w:pStyle w:val="72TabletextTablesTableFigureBoxstyles"/>
            </w:pPr>
            <w:r w:rsidRPr="00652097">
              <w:lastRenderedPageBreak/>
              <w:t xml:space="preserve">84 </w:t>
            </w:r>
            <w:r w:rsidRPr="00652097">
              <w:lastRenderedPageBreak/>
              <w:t>[5.6]</w:t>
            </w:r>
          </w:p>
        </w:tc>
        <w:tc>
          <w:tcPr>
            <w:tcW w:w="1077" w:type="dxa"/>
            <w:tcBorders>
              <w:top w:val="nil"/>
              <w:left w:val="nil"/>
              <w:bottom w:val="nil"/>
              <w:right w:val="nil"/>
            </w:tcBorders>
            <w:vAlign w:val="center"/>
          </w:tcPr>
          <w:p w14:paraId="120017CC" w14:textId="77777777" w:rsidR="003A7339" w:rsidRPr="00652097" w:rsidRDefault="003A7339" w:rsidP="00BB6A36">
            <w:pPr>
              <w:pStyle w:val="72TabletextTablesTableFigureBoxstyles"/>
            </w:pPr>
            <w:r w:rsidRPr="00652097">
              <w:lastRenderedPageBreak/>
              <w:t xml:space="preserve">73 </w:t>
            </w:r>
            <w:r w:rsidRPr="00652097">
              <w:lastRenderedPageBreak/>
              <w:t>[4.6]</w:t>
            </w:r>
          </w:p>
        </w:tc>
        <w:tc>
          <w:tcPr>
            <w:tcW w:w="1077" w:type="dxa"/>
            <w:tcBorders>
              <w:top w:val="nil"/>
              <w:left w:val="nil"/>
              <w:bottom w:val="nil"/>
              <w:right w:val="nil"/>
            </w:tcBorders>
            <w:vAlign w:val="center"/>
          </w:tcPr>
          <w:p w14:paraId="289DA66E" w14:textId="77777777" w:rsidR="003A7339" w:rsidRPr="00652097" w:rsidRDefault="003A7339" w:rsidP="00BB6A36">
            <w:pPr>
              <w:pStyle w:val="72TabletextTablesTableFigureBoxstyles"/>
            </w:pPr>
            <w:r w:rsidRPr="00652097">
              <w:lastRenderedPageBreak/>
              <w:t xml:space="preserve">83 </w:t>
            </w:r>
            <w:r w:rsidRPr="00652097">
              <w:lastRenderedPageBreak/>
              <w:t>[5.1]</w:t>
            </w:r>
          </w:p>
        </w:tc>
        <w:tc>
          <w:tcPr>
            <w:tcW w:w="1077" w:type="dxa"/>
            <w:tcBorders>
              <w:top w:val="nil"/>
              <w:left w:val="nil"/>
              <w:bottom w:val="nil"/>
              <w:right w:val="nil"/>
            </w:tcBorders>
            <w:vAlign w:val="center"/>
          </w:tcPr>
          <w:p w14:paraId="4306A214" w14:textId="77777777" w:rsidR="003A7339" w:rsidRPr="00652097" w:rsidRDefault="003A7339" w:rsidP="00BB6A36">
            <w:pPr>
              <w:pStyle w:val="72TabletextTablesTableFigureBoxstyles"/>
            </w:pPr>
            <w:r w:rsidRPr="00652097">
              <w:lastRenderedPageBreak/>
              <w:t xml:space="preserve">105 </w:t>
            </w:r>
            <w:r w:rsidRPr="00652097">
              <w:lastRenderedPageBreak/>
              <w:t>[6.4]</w:t>
            </w:r>
          </w:p>
        </w:tc>
        <w:tc>
          <w:tcPr>
            <w:tcW w:w="1077" w:type="dxa"/>
            <w:tcBorders>
              <w:top w:val="nil"/>
              <w:left w:val="nil"/>
              <w:bottom w:val="nil"/>
              <w:right w:val="nil"/>
            </w:tcBorders>
            <w:vAlign w:val="center"/>
          </w:tcPr>
          <w:p w14:paraId="7084A41E" w14:textId="77777777" w:rsidR="003A7339" w:rsidRPr="00652097" w:rsidRDefault="003A7339" w:rsidP="00BB6A36">
            <w:pPr>
              <w:pStyle w:val="72TabletextTablesTableFigureBoxstyles"/>
            </w:pPr>
            <w:r w:rsidRPr="00652097">
              <w:lastRenderedPageBreak/>
              <w:t xml:space="preserve">96 </w:t>
            </w:r>
            <w:r w:rsidRPr="00652097">
              <w:lastRenderedPageBreak/>
              <w:t>[5.1]</w:t>
            </w:r>
          </w:p>
        </w:tc>
        <w:tc>
          <w:tcPr>
            <w:tcW w:w="2129" w:type="dxa"/>
            <w:tcBorders>
              <w:top w:val="nil"/>
              <w:left w:val="nil"/>
              <w:bottom w:val="nil"/>
              <w:right w:val="nil"/>
            </w:tcBorders>
            <w:vAlign w:val="center"/>
          </w:tcPr>
          <w:p w14:paraId="2B98FE59" w14:textId="77777777" w:rsidR="003A7339" w:rsidRPr="00652097" w:rsidRDefault="003A7339" w:rsidP="00BB6A36">
            <w:pPr>
              <w:pStyle w:val="72TabletextTablesTableFigureBoxstyles"/>
            </w:pPr>
            <w:r w:rsidRPr="00652097">
              <w:lastRenderedPageBreak/>
              <w:t xml:space="preserve">1075 [6.4; </w:t>
            </w:r>
            <w:r w:rsidRPr="00652097">
              <w:lastRenderedPageBreak/>
              <w:t>6.0-6.8]</w:t>
            </w:r>
          </w:p>
        </w:tc>
      </w:tr>
      <w:tr w:rsidR="003A7339" w14:paraId="079027DC" w14:textId="77777777" w:rsidTr="00BB6A36">
        <w:tc>
          <w:tcPr>
            <w:tcW w:w="2660" w:type="dxa"/>
            <w:tcBorders>
              <w:top w:val="nil"/>
              <w:left w:val="nil"/>
              <w:right w:val="nil"/>
            </w:tcBorders>
            <w:vAlign w:val="center"/>
          </w:tcPr>
          <w:p w14:paraId="0459EA52" w14:textId="77777777" w:rsidR="003A7339" w:rsidRPr="00652097" w:rsidRDefault="003A7339" w:rsidP="00BB6A36">
            <w:pPr>
              <w:pStyle w:val="72TabletextTablesTableFigureBoxstyles"/>
            </w:pPr>
            <w:r w:rsidRPr="00652097">
              <w:lastRenderedPageBreak/>
              <w:t>Unknown STDR status</w:t>
            </w:r>
          </w:p>
        </w:tc>
        <w:tc>
          <w:tcPr>
            <w:tcW w:w="1077" w:type="dxa"/>
            <w:tcBorders>
              <w:top w:val="nil"/>
              <w:left w:val="nil"/>
              <w:right w:val="nil"/>
            </w:tcBorders>
            <w:vAlign w:val="center"/>
          </w:tcPr>
          <w:p w14:paraId="087EF6BA" w14:textId="77777777" w:rsidR="003A7339" w:rsidRPr="00652097" w:rsidRDefault="003A7339" w:rsidP="00BB6A36">
            <w:pPr>
              <w:pStyle w:val="72TabletextTablesTableFigureBoxstyles"/>
            </w:pPr>
            <w:r w:rsidRPr="00652097">
              <w:t>0 [0.0]</w:t>
            </w:r>
          </w:p>
        </w:tc>
        <w:tc>
          <w:tcPr>
            <w:tcW w:w="1077" w:type="dxa"/>
            <w:tcBorders>
              <w:top w:val="nil"/>
              <w:left w:val="nil"/>
              <w:right w:val="nil"/>
            </w:tcBorders>
            <w:vAlign w:val="center"/>
          </w:tcPr>
          <w:p w14:paraId="09CBF41F" w14:textId="77777777" w:rsidR="003A7339" w:rsidRPr="00652097" w:rsidRDefault="003A7339" w:rsidP="00BB6A36">
            <w:pPr>
              <w:pStyle w:val="72TabletextTablesTableFigureBoxstyles"/>
            </w:pPr>
            <w:r w:rsidRPr="00652097">
              <w:t>0 [0.0]</w:t>
            </w:r>
          </w:p>
        </w:tc>
        <w:tc>
          <w:tcPr>
            <w:tcW w:w="1077" w:type="dxa"/>
            <w:tcBorders>
              <w:top w:val="nil"/>
              <w:left w:val="nil"/>
              <w:right w:val="nil"/>
            </w:tcBorders>
            <w:vAlign w:val="center"/>
          </w:tcPr>
          <w:p w14:paraId="706105BA" w14:textId="77777777" w:rsidR="003A7339" w:rsidRPr="00652097" w:rsidRDefault="003A7339" w:rsidP="00BB6A36">
            <w:pPr>
              <w:pStyle w:val="72TabletextTablesTableFigureBoxstyles"/>
            </w:pPr>
            <w:r w:rsidRPr="00652097">
              <w:t>0 [0.0]</w:t>
            </w:r>
          </w:p>
        </w:tc>
        <w:tc>
          <w:tcPr>
            <w:tcW w:w="1077" w:type="dxa"/>
            <w:tcBorders>
              <w:top w:val="nil"/>
              <w:left w:val="nil"/>
              <w:right w:val="nil"/>
            </w:tcBorders>
            <w:vAlign w:val="center"/>
          </w:tcPr>
          <w:p w14:paraId="5525A0D0" w14:textId="77777777" w:rsidR="003A7339" w:rsidRPr="00652097" w:rsidRDefault="003A7339" w:rsidP="00BB6A36">
            <w:pPr>
              <w:pStyle w:val="72TabletextTablesTableFigureBoxstyles"/>
            </w:pPr>
            <w:r w:rsidRPr="00652097">
              <w:t>0 [0.0]</w:t>
            </w:r>
          </w:p>
        </w:tc>
        <w:tc>
          <w:tcPr>
            <w:tcW w:w="1077" w:type="dxa"/>
            <w:tcBorders>
              <w:top w:val="nil"/>
              <w:left w:val="nil"/>
              <w:right w:val="nil"/>
            </w:tcBorders>
            <w:vAlign w:val="center"/>
          </w:tcPr>
          <w:p w14:paraId="1F97294D" w14:textId="77777777" w:rsidR="003A7339" w:rsidRPr="00652097" w:rsidRDefault="003A7339" w:rsidP="00BB6A36">
            <w:pPr>
              <w:pStyle w:val="72TabletextTablesTableFigureBoxstyles"/>
            </w:pPr>
            <w:r w:rsidRPr="00652097">
              <w:t>0 [0.0]</w:t>
            </w:r>
          </w:p>
        </w:tc>
        <w:tc>
          <w:tcPr>
            <w:tcW w:w="1077" w:type="dxa"/>
            <w:tcBorders>
              <w:top w:val="nil"/>
              <w:left w:val="nil"/>
              <w:right w:val="nil"/>
            </w:tcBorders>
            <w:vAlign w:val="center"/>
          </w:tcPr>
          <w:p w14:paraId="05182B5E" w14:textId="77777777" w:rsidR="003A7339" w:rsidRPr="00652097" w:rsidRDefault="003A7339" w:rsidP="00BB6A36">
            <w:pPr>
              <w:pStyle w:val="72TabletextTablesTableFigureBoxstyles"/>
            </w:pPr>
            <w:r w:rsidRPr="00652097">
              <w:t>0 [0.0]</w:t>
            </w:r>
          </w:p>
        </w:tc>
        <w:tc>
          <w:tcPr>
            <w:tcW w:w="1077" w:type="dxa"/>
            <w:tcBorders>
              <w:top w:val="nil"/>
              <w:left w:val="nil"/>
              <w:right w:val="nil"/>
            </w:tcBorders>
            <w:vAlign w:val="center"/>
          </w:tcPr>
          <w:p w14:paraId="0B447810" w14:textId="77777777" w:rsidR="003A7339" w:rsidRPr="00652097" w:rsidRDefault="003A7339" w:rsidP="00BB6A36">
            <w:pPr>
              <w:pStyle w:val="72TabletextTablesTableFigureBoxstyles"/>
            </w:pPr>
            <w:r w:rsidRPr="00652097">
              <w:t>0 [0.0]</w:t>
            </w:r>
          </w:p>
        </w:tc>
        <w:tc>
          <w:tcPr>
            <w:tcW w:w="1077" w:type="dxa"/>
            <w:tcBorders>
              <w:top w:val="nil"/>
              <w:left w:val="nil"/>
              <w:right w:val="nil"/>
            </w:tcBorders>
            <w:vAlign w:val="center"/>
          </w:tcPr>
          <w:p w14:paraId="5CBEB927" w14:textId="77777777" w:rsidR="003A7339" w:rsidRPr="00652097" w:rsidRDefault="003A7339" w:rsidP="00BB6A36">
            <w:pPr>
              <w:pStyle w:val="72TabletextTablesTableFigureBoxstyles"/>
            </w:pPr>
            <w:r w:rsidRPr="00652097">
              <w:t>0 [0.0]</w:t>
            </w:r>
          </w:p>
        </w:tc>
        <w:tc>
          <w:tcPr>
            <w:tcW w:w="1077" w:type="dxa"/>
            <w:tcBorders>
              <w:top w:val="nil"/>
              <w:left w:val="nil"/>
              <w:right w:val="nil"/>
            </w:tcBorders>
            <w:vAlign w:val="center"/>
          </w:tcPr>
          <w:p w14:paraId="1BD207FA" w14:textId="77777777" w:rsidR="003A7339" w:rsidRPr="00652097" w:rsidRDefault="003A7339" w:rsidP="00BB6A36">
            <w:pPr>
              <w:pStyle w:val="72TabletextTablesTableFigureBoxstyles"/>
            </w:pPr>
            <w:r w:rsidRPr="00652097">
              <w:t>0 [0.0]</w:t>
            </w:r>
          </w:p>
        </w:tc>
        <w:tc>
          <w:tcPr>
            <w:tcW w:w="1077" w:type="dxa"/>
            <w:tcBorders>
              <w:top w:val="nil"/>
              <w:left w:val="nil"/>
              <w:right w:val="nil"/>
            </w:tcBorders>
            <w:vAlign w:val="center"/>
          </w:tcPr>
          <w:p w14:paraId="6388D07E" w14:textId="77777777" w:rsidR="003A7339" w:rsidRPr="00652097" w:rsidRDefault="003A7339" w:rsidP="00BB6A36">
            <w:pPr>
              <w:pStyle w:val="72TabletextTablesTableFigureBoxstyles"/>
            </w:pPr>
            <w:r w:rsidRPr="00652097">
              <w:t>3 [0.2]</w:t>
            </w:r>
          </w:p>
        </w:tc>
        <w:tc>
          <w:tcPr>
            <w:tcW w:w="2129" w:type="dxa"/>
            <w:tcBorders>
              <w:top w:val="nil"/>
              <w:left w:val="nil"/>
              <w:right w:val="nil"/>
            </w:tcBorders>
            <w:vAlign w:val="center"/>
          </w:tcPr>
          <w:p w14:paraId="12B36757" w14:textId="77777777" w:rsidR="003A7339" w:rsidRPr="00652097" w:rsidRDefault="003A7339" w:rsidP="00BB6A36">
            <w:pPr>
              <w:pStyle w:val="72TabletextTablesTableFigureBoxstyles"/>
            </w:pPr>
            <w:r w:rsidRPr="00652097">
              <w:t>3 [&lt;0.1; 0.0-0.1]</w:t>
            </w:r>
          </w:p>
        </w:tc>
      </w:tr>
      <w:tr w:rsidR="003A7339" w14:paraId="22B05E0A" w14:textId="77777777" w:rsidTr="00BB6A36">
        <w:tc>
          <w:tcPr>
            <w:tcW w:w="2660" w:type="dxa"/>
            <w:tcBorders>
              <w:left w:val="nil"/>
              <w:right w:val="nil"/>
            </w:tcBorders>
            <w:vAlign w:val="center"/>
          </w:tcPr>
          <w:p w14:paraId="4055DFB0" w14:textId="77777777" w:rsidR="003A7339" w:rsidRPr="00652097" w:rsidRDefault="003A7339" w:rsidP="00BB6A36">
            <w:pPr>
              <w:pStyle w:val="72TabletextTablesTableFigureBoxstyles"/>
            </w:pPr>
            <w:r w:rsidRPr="00652097">
              <w:t>No biomicroscopy recorded***</w:t>
            </w:r>
          </w:p>
        </w:tc>
        <w:tc>
          <w:tcPr>
            <w:tcW w:w="1077" w:type="dxa"/>
            <w:tcBorders>
              <w:left w:val="nil"/>
              <w:right w:val="nil"/>
            </w:tcBorders>
            <w:vAlign w:val="center"/>
          </w:tcPr>
          <w:p w14:paraId="397348B1" w14:textId="77777777" w:rsidR="003A7339" w:rsidRPr="00652097" w:rsidRDefault="003A7339" w:rsidP="00BB6A36">
            <w:pPr>
              <w:pStyle w:val="72TabletextTablesTableFigureBoxstyles"/>
            </w:pPr>
            <w:r w:rsidRPr="00652097">
              <w:t>44 [2.3]</w:t>
            </w:r>
          </w:p>
        </w:tc>
        <w:tc>
          <w:tcPr>
            <w:tcW w:w="1077" w:type="dxa"/>
            <w:tcBorders>
              <w:left w:val="nil"/>
              <w:right w:val="nil"/>
            </w:tcBorders>
            <w:vAlign w:val="center"/>
          </w:tcPr>
          <w:p w14:paraId="16B87B68" w14:textId="77777777" w:rsidR="003A7339" w:rsidRPr="00652097" w:rsidRDefault="003A7339" w:rsidP="00BB6A36">
            <w:pPr>
              <w:pStyle w:val="72TabletextTablesTableFigureBoxstyles"/>
            </w:pPr>
            <w:r w:rsidRPr="00652097">
              <w:t>29 [1.9]</w:t>
            </w:r>
          </w:p>
        </w:tc>
        <w:tc>
          <w:tcPr>
            <w:tcW w:w="1077" w:type="dxa"/>
            <w:tcBorders>
              <w:left w:val="nil"/>
              <w:right w:val="nil"/>
            </w:tcBorders>
            <w:vAlign w:val="center"/>
          </w:tcPr>
          <w:p w14:paraId="3E62F4BC" w14:textId="77777777" w:rsidR="003A7339" w:rsidRPr="00652097" w:rsidRDefault="003A7339" w:rsidP="00BB6A36">
            <w:pPr>
              <w:pStyle w:val="72TabletextTablesTableFigureBoxstyles"/>
            </w:pPr>
            <w:r w:rsidRPr="00652097">
              <w:t>34 [2.2]</w:t>
            </w:r>
          </w:p>
        </w:tc>
        <w:tc>
          <w:tcPr>
            <w:tcW w:w="1077" w:type="dxa"/>
            <w:tcBorders>
              <w:left w:val="nil"/>
              <w:right w:val="nil"/>
            </w:tcBorders>
            <w:vAlign w:val="center"/>
          </w:tcPr>
          <w:p w14:paraId="7553B3B9" w14:textId="77777777" w:rsidR="003A7339" w:rsidRPr="00652097" w:rsidRDefault="003A7339" w:rsidP="00BB6A36">
            <w:pPr>
              <w:pStyle w:val="72TabletextTablesTableFigureBoxstyles"/>
            </w:pPr>
            <w:r w:rsidRPr="00652097">
              <w:t>21 [1.3]</w:t>
            </w:r>
          </w:p>
        </w:tc>
        <w:tc>
          <w:tcPr>
            <w:tcW w:w="1077" w:type="dxa"/>
            <w:tcBorders>
              <w:left w:val="nil"/>
              <w:right w:val="nil"/>
            </w:tcBorders>
            <w:vAlign w:val="center"/>
          </w:tcPr>
          <w:p w14:paraId="2722C1D6" w14:textId="77777777" w:rsidR="003A7339" w:rsidRPr="00652097" w:rsidRDefault="003A7339" w:rsidP="00BB6A36">
            <w:pPr>
              <w:pStyle w:val="72TabletextTablesTableFigureBoxstyles"/>
            </w:pPr>
            <w:r w:rsidRPr="00652097">
              <w:t>28 [1.4]</w:t>
            </w:r>
          </w:p>
        </w:tc>
        <w:tc>
          <w:tcPr>
            <w:tcW w:w="1077" w:type="dxa"/>
            <w:tcBorders>
              <w:left w:val="nil"/>
              <w:right w:val="nil"/>
            </w:tcBorders>
            <w:vAlign w:val="center"/>
          </w:tcPr>
          <w:p w14:paraId="7B72EB81" w14:textId="77777777" w:rsidR="003A7339" w:rsidRPr="00652097" w:rsidRDefault="003A7339" w:rsidP="00BB6A36">
            <w:pPr>
              <w:pStyle w:val="72TabletextTablesTableFigureBoxstyles"/>
            </w:pPr>
            <w:r w:rsidRPr="00652097">
              <w:t>17 [1.1]</w:t>
            </w:r>
          </w:p>
        </w:tc>
        <w:tc>
          <w:tcPr>
            <w:tcW w:w="1077" w:type="dxa"/>
            <w:tcBorders>
              <w:left w:val="nil"/>
              <w:right w:val="nil"/>
            </w:tcBorders>
            <w:vAlign w:val="center"/>
          </w:tcPr>
          <w:p w14:paraId="02C1BFFC" w14:textId="77777777" w:rsidR="003A7339" w:rsidRPr="00652097" w:rsidRDefault="003A7339" w:rsidP="00BB6A36">
            <w:pPr>
              <w:pStyle w:val="72TabletextTablesTableFigureBoxstyles"/>
            </w:pPr>
            <w:r w:rsidRPr="00652097">
              <w:t>6 [0.4]</w:t>
            </w:r>
          </w:p>
        </w:tc>
        <w:tc>
          <w:tcPr>
            <w:tcW w:w="1077" w:type="dxa"/>
            <w:tcBorders>
              <w:left w:val="nil"/>
              <w:right w:val="nil"/>
            </w:tcBorders>
            <w:vAlign w:val="center"/>
          </w:tcPr>
          <w:p w14:paraId="5DEECD6F" w14:textId="77777777" w:rsidR="003A7339" w:rsidRPr="00652097" w:rsidRDefault="003A7339" w:rsidP="00BB6A36">
            <w:pPr>
              <w:pStyle w:val="72TabletextTablesTableFigureBoxstyles"/>
            </w:pPr>
            <w:r w:rsidRPr="00652097">
              <w:t>10 [0.6]</w:t>
            </w:r>
          </w:p>
        </w:tc>
        <w:tc>
          <w:tcPr>
            <w:tcW w:w="1077" w:type="dxa"/>
            <w:tcBorders>
              <w:left w:val="nil"/>
              <w:right w:val="nil"/>
            </w:tcBorders>
            <w:vAlign w:val="center"/>
          </w:tcPr>
          <w:p w14:paraId="2D4BFF95" w14:textId="77777777" w:rsidR="003A7339" w:rsidRPr="00652097" w:rsidRDefault="003A7339" w:rsidP="00BB6A36">
            <w:pPr>
              <w:pStyle w:val="72TabletextTablesTableFigureBoxstyles"/>
            </w:pPr>
            <w:r w:rsidRPr="00652097">
              <w:t>12 [0.7]</w:t>
            </w:r>
          </w:p>
        </w:tc>
        <w:tc>
          <w:tcPr>
            <w:tcW w:w="1077" w:type="dxa"/>
            <w:tcBorders>
              <w:left w:val="nil"/>
              <w:right w:val="nil"/>
            </w:tcBorders>
            <w:vAlign w:val="center"/>
          </w:tcPr>
          <w:p w14:paraId="5798C2F5" w14:textId="77777777" w:rsidR="003A7339" w:rsidRPr="00652097" w:rsidRDefault="003A7339" w:rsidP="00BB6A36">
            <w:pPr>
              <w:pStyle w:val="72TabletextTablesTableFigureBoxstyles"/>
            </w:pPr>
            <w:r w:rsidRPr="00652097">
              <w:t>16 [0.9]</w:t>
            </w:r>
          </w:p>
        </w:tc>
        <w:tc>
          <w:tcPr>
            <w:tcW w:w="2129" w:type="dxa"/>
            <w:tcBorders>
              <w:left w:val="nil"/>
              <w:right w:val="nil"/>
            </w:tcBorders>
            <w:vAlign w:val="center"/>
          </w:tcPr>
          <w:p w14:paraId="1A7C03F4" w14:textId="77777777" w:rsidR="003A7339" w:rsidRPr="00652097" w:rsidRDefault="003A7339" w:rsidP="00BB6A36">
            <w:pPr>
              <w:pStyle w:val="72TabletextTablesTableFigureBoxstyles"/>
            </w:pPr>
            <w:r w:rsidRPr="00652097">
              <w:t>217 [1.3; 1.1-1.5]</w:t>
            </w:r>
          </w:p>
        </w:tc>
      </w:tr>
      <w:tr w:rsidR="003A7339" w14:paraId="0E931CEB" w14:textId="77777777" w:rsidTr="00BB6A36">
        <w:tc>
          <w:tcPr>
            <w:tcW w:w="2660" w:type="dxa"/>
            <w:tcBorders>
              <w:left w:val="nil"/>
              <w:right w:val="nil"/>
            </w:tcBorders>
            <w:vAlign w:val="center"/>
          </w:tcPr>
          <w:p w14:paraId="63147A86" w14:textId="77777777" w:rsidR="003A7339" w:rsidRPr="00652097" w:rsidRDefault="003A7339" w:rsidP="00BB6A36">
            <w:pPr>
              <w:pStyle w:val="72TabletextTablesTableFigureBoxstyles"/>
              <w:rPr>
                <w:b/>
              </w:rPr>
            </w:pPr>
            <w:r w:rsidRPr="00652097">
              <w:rPr>
                <w:b/>
              </w:rPr>
              <w:t>Screen negative</w:t>
            </w:r>
          </w:p>
        </w:tc>
        <w:tc>
          <w:tcPr>
            <w:tcW w:w="1077" w:type="dxa"/>
            <w:tcBorders>
              <w:left w:val="nil"/>
              <w:right w:val="nil"/>
            </w:tcBorders>
            <w:vAlign w:val="center"/>
          </w:tcPr>
          <w:p w14:paraId="23AD5F2B" w14:textId="77777777" w:rsidR="003A7339" w:rsidRPr="00652097" w:rsidRDefault="003A7339" w:rsidP="00BB6A36">
            <w:pPr>
              <w:pStyle w:val="72TabletextTablesTableFigureBoxstyles"/>
              <w:rPr>
                <w:b/>
              </w:rPr>
            </w:pPr>
            <w:r w:rsidRPr="00652097">
              <w:rPr>
                <w:b/>
              </w:rPr>
              <w:t>1653 [87.8]</w:t>
            </w:r>
          </w:p>
        </w:tc>
        <w:tc>
          <w:tcPr>
            <w:tcW w:w="1077" w:type="dxa"/>
            <w:tcBorders>
              <w:left w:val="nil"/>
              <w:right w:val="nil"/>
            </w:tcBorders>
            <w:vAlign w:val="center"/>
          </w:tcPr>
          <w:p w14:paraId="4D28AB18" w14:textId="77777777" w:rsidR="003A7339" w:rsidRPr="00652097" w:rsidRDefault="003A7339" w:rsidP="00BB6A36">
            <w:pPr>
              <w:pStyle w:val="72TabletextTablesTableFigureBoxstyles"/>
              <w:rPr>
                <w:b/>
              </w:rPr>
            </w:pPr>
            <w:r w:rsidRPr="00652097">
              <w:rPr>
                <w:b/>
              </w:rPr>
              <w:t>1316 [85.3]</w:t>
            </w:r>
          </w:p>
        </w:tc>
        <w:tc>
          <w:tcPr>
            <w:tcW w:w="1077" w:type="dxa"/>
            <w:tcBorders>
              <w:left w:val="nil"/>
              <w:right w:val="nil"/>
            </w:tcBorders>
            <w:vAlign w:val="center"/>
          </w:tcPr>
          <w:p w14:paraId="2C389395" w14:textId="77777777" w:rsidR="003A7339" w:rsidRPr="00652097" w:rsidRDefault="003A7339" w:rsidP="00BB6A36">
            <w:pPr>
              <w:pStyle w:val="72TabletextTablesTableFigureBoxstyles"/>
              <w:rPr>
                <w:b/>
              </w:rPr>
            </w:pPr>
            <w:r w:rsidRPr="00652097">
              <w:rPr>
                <w:b/>
              </w:rPr>
              <w:t>1397 [89.2]</w:t>
            </w:r>
          </w:p>
        </w:tc>
        <w:tc>
          <w:tcPr>
            <w:tcW w:w="1077" w:type="dxa"/>
            <w:tcBorders>
              <w:left w:val="nil"/>
              <w:right w:val="nil"/>
            </w:tcBorders>
            <w:vAlign w:val="center"/>
          </w:tcPr>
          <w:p w14:paraId="11828922" w14:textId="77777777" w:rsidR="003A7339" w:rsidRPr="00652097" w:rsidRDefault="003A7339" w:rsidP="00BB6A36">
            <w:pPr>
              <w:pStyle w:val="72TabletextTablesTableFigureBoxstyles"/>
              <w:rPr>
                <w:b/>
              </w:rPr>
            </w:pPr>
            <w:r w:rsidRPr="00652097">
              <w:rPr>
                <w:b/>
              </w:rPr>
              <w:t>1517 [91.1]</w:t>
            </w:r>
          </w:p>
        </w:tc>
        <w:tc>
          <w:tcPr>
            <w:tcW w:w="1077" w:type="dxa"/>
            <w:tcBorders>
              <w:left w:val="nil"/>
              <w:right w:val="nil"/>
            </w:tcBorders>
            <w:vAlign w:val="center"/>
          </w:tcPr>
          <w:p w14:paraId="57D39433" w14:textId="77777777" w:rsidR="003A7339" w:rsidRPr="00652097" w:rsidRDefault="003A7339" w:rsidP="00BB6A36">
            <w:pPr>
              <w:pStyle w:val="72TabletextTablesTableFigureBoxstyles"/>
              <w:rPr>
                <w:b/>
              </w:rPr>
            </w:pPr>
            <w:r w:rsidRPr="00652097">
              <w:rPr>
                <w:b/>
              </w:rPr>
              <w:t>1744 [89.9]</w:t>
            </w:r>
          </w:p>
        </w:tc>
        <w:tc>
          <w:tcPr>
            <w:tcW w:w="1077" w:type="dxa"/>
            <w:tcBorders>
              <w:left w:val="nil"/>
              <w:right w:val="nil"/>
            </w:tcBorders>
            <w:vAlign w:val="center"/>
          </w:tcPr>
          <w:p w14:paraId="6AE940DE" w14:textId="77777777" w:rsidR="003A7339" w:rsidRPr="00652097" w:rsidRDefault="003A7339" w:rsidP="00BB6A36">
            <w:pPr>
              <w:pStyle w:val="72TabletextTablesTableFigureBoxstyles"/>
              <w:rPr>
                <w:b/>
              </w:rPr>
            </w:pPr>
            <w:r w:rsidRPr="00652097">
              <w:rPr>
                <w:b/>
              </w:rPr>
              <w:t>1372 [91.3]</w:t>
            </w:r>
          </w:p>
        </w:tc>
        <w:tc>
          <w:tcPr>
            <w:tcW w:w="1077" w:type="dxa"/>
            <w:tcBorders>
              <w:left w:val="nil"/>
              <w:right w:val="nil"/>
            </w:tcBorders>
            <w:vAlign w:val="center"/>
          </w:tcPr>
          <w:p w14:paraId="116A6469" w14:textId="77777777" w:rsidR="003A7339" w:rsidRPr="00652097" w:rsidRDefault="003A7339" w:rsidP="00BB6A36">
            <w:pPr>
              <w:pStyle w:val="72TabletextTablesTableFigureBoxstyles"/>
              <w:rPr>
                <w:b/>
              </w:rPr>
            </w:pPr>
            <w:r w:rsidRPr="00652097">
              <w:rPr>
                <w:b/>
              </w:rPr>
              <w:t>1476 [92.9]</w:t>
            </w:r>
          </w:p>
        </w:tc>
        <w:tc>
          <w:tcPr>
            <w:tcW w:w="1077" w:type="dxa"/>
            <w:tcBorders>
              <w:left w:val="nil"/>
              <w:right w:val="nil"/>
            </w:tcBorders>
            <w:vAlign w:val="center"/>
          </w:tcPr>
          <w:p w14:paraId="399AC904" w14:textId="77777777" w:rsidR="003A7339" w:rsidRPr="00652097" w:rsidRDefault="003A7339" w:rsidP="00BB6A36">
            <w:pPr>
              <w:pStyle w:val="72TabletextTablesTableFigureBoxstyles"/>
              <w:rPr>
                <w:b/>
              </w:rPr>
            </w:pPr>
            <w:r w:rsidRPr="00652097">
              <w:rPr>
                <w:b/>
              </w:rPr>
              <w:t>1505 [92.1]</w:t>
            </w:r>
          </w:p>
        </w:tc>
        <w:tc>
          <w:tcPr>
            <w:tcW w:w="1077" w:type="dxa"/>
            <w:tcBorders>
              <w:left w:val="nil"/>
              <w:right w:val="nil"/>
            </w:tcBorders>
            <w:vAlign w:val="center"/>
          </w:tcPr>
          <w:p w14:paraId="021E7320" w14:textId="77777777" w:rsidR="003A7339" w:rsidRPr="00652097" w:rsidRDefault="003A7339" w:rsidP="00BB6A36">
            <w:pPr>
              <w:pStyle w:val="72TabletextTablesTableFigureBoxstyles"/>
              <w:rPr>
                <w:b/>
              </w:rPr>
            </w:pPr>
            <w:r w:rsidRPr="00652097">
              <w:rPr>
                <w:b/>
              </w:rPr>
              <w:t>1472 [90.4]</w:t>
            </w:r>
          </w:p>
        </w:tc>
        <w:tc>
          <w:tcPr>
            <w:tcW w:w="1077" w:type="dxa"/>
            <w:tcBorders>
              <w:left w:val="nil"/>
              <w:right w:val="nil"/>
            </w:tcBorders>
            <w:vAlign w:val="center"/>
          </w:tcPr>
          <w:p w14:paraId="65334FD7" w14:textId="77777777" w:rsidR="003A7339" w:rsidRPr="00652097" w:rsidRDefault="003A7339" w:rsidP="00BB6A36">
            <w:pPr>
              <w:pStyle w:val="72TabletextTablesTableFigureBoxstyles"/>
              <w:rPr>
                <w:b/>
              </w:rPr>
            </w:pPr>
            <w:r w:rsidRPr="00652097">
              <w:rPr>
                <w:b/>
              </w:rPr>
              <w:t>1717 [91.5]</w:t>
            </w:r>
          </w:p>
        </w:tc>
        <w:tc>
          <w:tcPr>
            <w:tcW w:w="2129" w:type="dxa"/>
            <w:tcBorders>
              <w:left w:val="nil"/>
              <w:right w:val="nil"/>
            </w:tcBorders>
            <w:vAlign w:val="center"/>
          </w:tcPr>
          <w:p w14:paraId="7C8AD44E" w14:textId="77777777" w:rsidR="003A7339" w:rsidRPr="00652097" w:rsidRDefault="003A7339" w:rsidP="00BB6A36">
            <w:pPr>
              <w:pStyle w:val="72TabletextTablesTableFigureBoxstyles"/>
              <w:rPr>
                <w:b/>
              </w:rPr>
            </w:pPr>
            <w:r w:rsidRPr="00652097">
              <w:rPr>
                <w:b/>
              </w:rPr>
              <w:t xml:space="preserve">15169 </w:t>
            </w:r>
          </w:p>
          <w:p w14:paraId="74FFA613" w14:textId="77777777" w:rsidR="003A7339" w:rsidRPr="00652097" w:rsidRDefault="003A7339" w:rsidP="00BB6A36">
            <w:pPr>
              <w:pStyle w:val="72TabletextTablesTableFigureBoxstyles"/>
              <w:rPr>
                <w:b/>
              </w:rPr>
            </w:pPr>
            <w:r w:rsidRPr="00652097">
              <w:rPr>
                <w:b/>
              </w:rPr>
              <w:t>[90.1; 89.7-90.6]</w:t>
            </w:r>
          </w:p>
        </w:tc>
      </w:tr>
      <w:tr w:rsidR="003A7339" w14:paraId="44FF9CDB" w14:textId="77777777" w:rsidTr="00BB6A36">
        <w:tc>
          <w:tcPr>
            <w:tcW w:w="15559" w:type="dxa"/>
            <w:gridSpan w:val="12"/>
            <w:tcBorders>
              <w:left w:val="nil"/>
              <w:bottom w:val="nil"/>
              <w:right w:val="nil"/>
            </w:tcBorders>
            <w:shd w:val="clear" w:color="auto" w:fill="EAF1DD"/>
            <w:vAlign w:val="center"/>
          </w:tcPr>
          <w:p w14:paraId="3CC91A25" w14:textId="77777777" w:rsidR="003A7339" w:rsidRPr="003F6C06" w:rsidRDefault="003A7339" w:rsidP="00BB6A36">
            <w:pPr>
              <w:pStyle w:val="75TablenotesTablesTableFigureBoxstyles"/>
            </w:pPr>
            <w:r w:rsidRPr="003F6C06">
              <w:t>*Screening year is from 1st April – 31st March. **Based on assumption that if category is unknown, then assume category is OED. ***Biomicroscopy must be recorded within 1 year of screening appointment when positive screen result occurred. ^Note that all percentages are calculated out of the number of individuals with at least one attended screening appointment. ^^Wilso</w:t>
            </w:r>
            <w:r>
              <w:t xml:space="preserve">n score confidence intervals. </w:t>
            </w:r>
            <w:r w:rsidRPr="003F6C06">
              <w:t>$Note that these are not mutually exclusive categories:</w:t>
            </w:r>
          </w:p>
          <w:p w14:paraId="09FCCED1" w14:textId="77777777" w:rsidR="003A7339" w:rsidRPr="003F6C06" w:rsidRDefault="003A7339" w:rsidP="00BB6A36">
            <w:pPr>
              <w:pStyle w:val="75TablenotesTablesTableFigureBoxstyles"/>
            </w:pPr>
            <w:r w:rsidRPr="003F6C06">
              <w:t>In 2006/07 there were 9 [0.2%] cases with both STR &amp; STM. Additionally, 1 [&lt;0.1%] STR case had unknown STM.</w:t>
            </w:r>
          </w:p>
          <w:p w14:paraId="4296E571" w14:textId="77777777" w:rsidR="003A7339" w:rsidRPr="003F6C06" w:rsidRDefault="003A7339" w:rsidP="00BB6A36">
            <w:pPr>
              <w:pStyle w:val="75TablenotesTablesTableFigureBoxstyles"/>
            </w:pPr>
            <w:r w:rsidRPr="003F6C06">
              <w:t>In 2007/08 there were 11 [0.6%] cases with both STR &amp; STM.</w:t>
            </w:r>
          </w:p>
          <w:p w14:paraId="31ECFEC3" w14:textId="77777777" w:rsidR="003A7339" w:rsidRPr="003F6C06" w:rsidRDefault="003A7339" w:rsidP="00BB6A36">
            <w:pPr>
              <w:pStyle w:val="75TablenotesTablesTableFigureBoxstyles"/>
            </w:pPr>
            <w:r w:rsidRPr="003F6C06">
              <w:t>In 2008/09 there were 18 [1.2%] cases with both STR &amp; STM.</w:t>
            </w:r>
          </w:p>
          <w:p w14:paraId="6BF64917" w14:textId="77777777" w:rsidR="003A7339" w:rsidRPr="003F6C06" w:rsidRDefault="003A7339" w:rsidP="00BB6A36">
            <w:pPr>
              <w:pStyle w:val="75TablenotesTablesTableFigureBoxstyles"/>
            </w:pPr>
            <w:r w:rsidRPr="003F6C06">
              <w:t>In 2009/10 there were 9 [0.6%] cases with both STR &amp; STM. Additionally, 1 [0.1%] STM case had unknown STR.</w:t>
            </w:r>
          </w:p>
          <w:p w14:paraId="625EF7C8" w14:textId="77777777" w:rsidR="003A7339" w:rsidRPr="003F6C06" w:rsidRDefault="003A7339" w:rsidP="00BB6A36">
            <w:pPr>
              <w:pStyle w:val="75TablenotesTablesTableFigureBoxstyles"/>
            </w:pPr>
            <w:r w:rsidRPr="003F6C06">
              <w:t>In 2010/11 there were 9 [0.5%] cases with both STR &amp; STM.</w:t>
            </w:r>
          </w:p>
          <w:p w14:paraId="70549A61" w14:textId="77777777" w:rsidR="003A7339" w:rsidRPr="003F6C06" w:rsidRDefault="003A7339" w:rsidP="00BB6A36">
            <w:pPr>
              <w:pStyle w:val="75TablenotesTablesTableFigureBoxstyles"/>
            </w:pPr>
            <w:r w:rsidRPr="003F6C06">
              <w:t>In 2011/12 there were 17 [0.9%] cases with both STR &amp; STM. Additionally, 1 [0.1%] STR case had unknown STM.</w:t>
            </w:r>
          </w:p>
          <w:p w14:paraId="78B37C90" w14:textId="77777777" w:rsidR="003A7339" w:rsidRPr="003F6C06" w:rsidRDefault="003A7339" w:rsidP="00BB6A36">
            <w:pPr>
              <w:pStyle w:val="75TablenotesTablesTableFigureBoxstyles"/>
            </w:pPr>
            <w:r w:rsidRPr="003F6C06">
              <w:t>In 2012/13 there were 9 [0.6%] cases with both STR &amp; STM.</w:t>
            </w:r>
          </w:p>
          <w:p w14:paraId="18BE8DEF" w14:textId="77777777" w:rsidR="003A7339" w:rsidRPr="003F6C06" w:rsidRDefault="003A7339" w:rsidP="00BB6A36">
            <w:pPr>
              <w:pStyle w:val="75TablenotesTablesTableFigureBoxstyles"/>
            </w:pPr>
            <w:r w:rsidRPr="003F6C06">
              <w:t>In 2013/14 there were 9 [0.6%] cases with both STR &amp; STM. Additionally, 1 [0.1%] STR case had unknown STM.</w:t>
            </w:r>
          </w:p>
          <w:p w14:paraId="6157D9C5" w14:textId="77777777" w:rsidR="003A7339" w:rsidRPr="003F6C06" w:rsidRDefault="003A7339" w:rsidP="00BB6A36">
            <w:pPr>
              <w:pStyle w:val="75TablenotesTablesTableFigureBoxstyles"/>
            </w:pPr>
            <w:r w:rsidRPr="003F6C06">
              <w:t>In 2014/15 there were 10 [0.6%] cases with both STR &amp; STM.</w:t>
            </w:r>
          </w:p>
          <w:p w14:paraId="024A5381" w14:textId="77777777" w:rsidR="003A7339" w:rsidRPr="003F6C06" w:rsidRDefault="003A7339" w:rsidP="00BB6A36">
            <w:pPr>
              <w:pStyle w:val="75TablenotesTablesTableFigureBoxstyles"/>
            </w:pPr>
            <w:r w:rsidRPr="003F6C06">
              <w:t>In 2015/16 there were 9 [0.6%] cases with both STR &amp; STM.</w:t>
            </w:r>
          </w:p>
          <w:p w14:paraId="787235C8" w14:textId="77777777" w:rsidR="003A7339" w:rsidRPr="003F6C06" w:rsidRDefault="003A7339" w:rsidP="00BB6A36">
            <w:pPr>
              <w:pStyle w:val="75TablenotesTablesTableFigureBoxstyles"/>
            </w:pPr>
            <w:r w:rsidRPr="003F6C06">
              <w:t>In 2016/17 there were 16 [0.9%] cases with both STR &amp; STM. Additionally, 1 [0.1%] STR case had unknown STM and 2 [0.1%] STM cases had unknown STR.</w:t>
            </w:r>
          </w:p>
          <w:p w14:paraId="50862328" w14:textId="77777777" w:rsidR="003A7339" w:rsidRPr="00860F3C" w:rsidRDefault="003A7339" w:rsidP="00BB6A36">
            <w:pPr>
              <w:pStyle w:val="75TablenotesTablesTableFigureBoxstyles"/>
            </w:pPr>
            <w:r w:rsidRPr="003F6C06">
              <w:t>Note: This table does not include any HES pathway appointments (screening or biomicroscopies).</w:t>
            </w:r>
          </w:p>
        </w:tc>
      </w:tr>
    </w:tbl>
    <w:p w14:paraId="1D3169E8" w14:textId="77777777" w:rsidR="003A7339" w:rsidRPr="002A73DB" w:rsidRDefault="003A7339" w:rsidP="003A7339">
      <w:pPr>
        <w:pStyle w:val="70TablelegendTablesTableFigureBoxstyles"/>
      </w:pPr>
      <w:bookmarkStart w:id="150" w:name="_Toc87626911"/>
      <w:r w:rsidRPr="002A73DB">
        <w:rPr>
          <w:b/>
        </w:rPr>
        <w:t>TABLE 12</w:t>
      </w:r>
      <w:r w:rsidRPr="002A73DB">
        <w:rPr>
          <w:b/>
        </w:rPr>
        <w:t> </w:t>
      </w:r>
      <w:r w:rsidRPr="002A73DB">
        <w:rPr>
          <w:rFonts w:eastAsia="SimSun"/>
        </w:rPr>
        <w:t>Screen positive/negative/STDR (STR/STM) annual incidences 2007/08 - 2016/17 for people attending screening appointments that are not their first (out of number of people with at least one 1st recorded attended screening appointment)</w:t>
      </w:r>
      <w:bookmarkEnd w:id="150"/>
    </w:p>
    <w:tbl>
      <w:tblPr>
        <w:tblW w:w="0" w:type="auto"/>
        <w:tblLook w:val="04A0" w:firstRow="1" w:lastRow="0" w:firstColumn="1" w:lastColumn="0" w:noHBand="0" w:noVBand="1"/>
      </w:tblPr>
      <w:tblGrid>
        <w:gridCol w:w="1053"/>
        <w:gridCol w:w="728"/>
        <w:gridCol w:w="728"/>
        <w:gridCol w:w="728"/>
        <w:gridCol w:w="727"/>
        <w:gridCol w:w="727"/>
        <w:gridCol w:w="727"/>
        <w:gridCol w:w="727"/>
        <w:gridCol w:w="727"/>
        <w:gridCol w:w="740"/>
        <w:gridCol w:w="740"/>
        <w:gridCol w:w="674"/>
      </w:tblGrid>
      <w:tr w:rsidR="003A7339" w14:paraId="4837547A" w14:textId="77777777" w:rsidTr="00BB6A36">
        <w:tc>
          <w:tcPr>
            <w:tcW w:w="2948" w:type="dxa"/>
            <w:vMerge w:val="restart"/>
            <w:tcBorders>
              <w:top w:val="nil"/>
              <w:left w:val="nil"/>
              <w:bottom w:val="nil"/>
              <w:right w:val="nil"/>
            </w:tcBorders>
            <w:vAlign w:val="center"/>
          </w:tcPr>
          <w:p w14:paraId="0BB8B5C9" w14:textId="77777777" w:rsidR="003A7339" w:rsidRPr="00856872" w:rsidRDefault="003A7339" w:rsidP="00BB6A36">
            <w:pPr>
              <w:pStyle w:val="710TableheadTablesTableFigureBoxstyles"/>
            </w:pPr>
          </w:p>
        </w:tc>
        <w:tc>
          <w:tcPr>
            <w:tcW w:w="9922" w:type="dxa"/>
            <w:gridSpan w:val="10"/>
            <w:tcBorders>
              <w:top w:val="nil"/>
              <w:left w:val="nil"/>
              <w:bottom w:val="nil"/>
              <w:right w:val="nil"/>
            </w:tcBorders>
            <w:shd w:val="clear" w:color="auto" w:fill="87C773"/>
            <w:vAlign w:val="center"/>
          </w:tcPr>
          <w:p w14:paraId="4822A4F4" w14:textId="77777777" w:rsidR="003A7339" w:rsidRPr="00A253AA" w:rsidRDefault="003A7339" w:rsidP="00BB6A36">
            <w:pPr>
              <w:pStyle w:val="705TableheadgroupTablesTableFigureBoxstyles"/>
            </w:pPr>
            <w:r w:rsidRPr="00A253AA">
              <w:t>Screening Year*, n[%^]</w:t>
            </w:r>
          </w:p>
        </w:tc>
        <w:tc>
          <w:tcPr>
            <w:tcW w:w="2335" w:type="dxa"/>
            <w:vMerge w:val="restart"/>
            <w:tcBorders>
              <w:top w:val="nil"/>
              <w:left w:val="nil"/>
              <w:bottom w:val="nil"/>
              <w:right w:val="nil"/>
            </w:tcBorders>
            <w:shd w:val="clear" w:color="auto" w:fill="87C773"/>
            <w:vAlign w:val="center"/>
          </w:tcPr>
          <w:p w14:paraId="741F02AC" w14:textId="77777777" w:rsidR="003A7339" w:rsidRPr="00A253AA" w:rsidRDefault="003A7339" w:rsidP="00BB6A36">
            <w:pPr>
              <w:pStyle w:val="710TableheadTablesTableFigureBoxstyles"/>
            </w:pPr>
            <w:r w:rsidRPr="00A253AA">
              <w:t xml:space="preserve">Overall, </w:t>
            </w:r>
          </w:p>
          <w:p w14:paraId="64B67F1C" w14:textId="77777777" w:rsidR="003A7339" w:rsidRPr="00A253AA" w:rsidRDefault="003A7339" w:rsidP="00BB6A36">
            <w:pPr>
              <w:pStyle w:val="710TableheadTablesTableFigureBoxstyles"/>
            </w:pPr>
            <w:r w:rsidRPr="00A253AA">
              <w:t>n[%^; 95% CI^^^]</w:t>
            </w:r>
          </w:p>
        </w:tc>
      </w:tr>
      <w:tr w:rsidR="003A7339" w14:paraId="522AF383" w14:textId="77777777" w:rsidTr="00BB6A36">
        <w:tc>
          <w:tcPr>
            <w:tcW w:w="2948" w:type="dxa"/>
            <w:vMerge/>
            <w:tcBorders>
              <w:top w:val="nil"/>
              <w:left w:val="nil"/>
              <w:bottom w:val="nil"/>
              <w:right w:val="nil"/>
            </w:tcBorders>
            <w:vAlign w:val="center"/>
          </w:tcPr>
          <w:p w14:paraId="0DB0971A" w14:textId="77777777" w:rsidR="003A7339" w:rsidRPr="00856872" w:rsidRDefault="003A7339" w:rsidP="00BB6A36">
            <w:pPr>
              <w:pStyle w:val="Figtext"/>
              <w:spacing w:line="240" w:lineRule="auto"/>
            </w:pPr>
          </w:p>
        </w:tc>
        <w:tc>
          <w:tcPr>
            <w:tcW w:w="992" w:type="dxa"/>
            <w:tcBorders>
              <w:top w:val="nil"/>
              <w:left w:val="nil"/>
              <w:bottom w:val="nil"/>
              <w:right w:val="nil"/>
            </w:tcBorders>
            <w:shd w:val="clear" w:color="auto" w:fill="87C773"/>
            <w:vAlign w:val="center"/>
          </w:tcPr>
          <w:p w14:paraId="4AA17E8F" w14:textId="77777777" w:rsidR="003A7339" w:rsidRPr="00A253AA" w:rsidRDefault="003A7339" w:rsidP="00BB6A36">
            <w:pPr>
              <w:pStyle w:val="710TableheadTablesTableFigureBoxstyles"/>
            </w:pPr>
            <w:r w:rsidRPr="00A253AA">
              <w:t>2007/08</w:t>
            </w:r>
          </w:p>
        </w:tc>
        <w:tc>
          <w:tcPr>
            <w:tcW w:w="992" w:type="dxa"/>
            <w:tcBorders>
              <w:top w:val="nil"/>
              <w:left w:val="nil"/>
              <w:bottom w:val="nil"/>
              <w:right w:val="nil"/>
            </w:tcBorders>
            <w:shd w:val="clear" w:color="auto" w:fill="87C773"/>
            <w:vAlign w:val="center"/>
          </w:tcPr>
          <w:p w14:paraId="3081240B" w14:textId="77777777" w:rsidR="003A7339" w:rsidRPr="00A253AA" w:rsidRDefault="003A7339" w:rsidP="00BB6A36">
            <w:pPr>
              <w:pStyle w:val="710TableheadTablesTableFigureBoxstyles"/>
            </w:pPr>
            <w:r w:rsidRPr="00A253AA">
              <w:t>2008/09</w:t>
            </w:r>
          </w:p>
        </w:tc>
        <w:tc>
          <w:tcPr>
            <w:tcW w:w="992" w:type="dxa"/>
            <w:tcBorders>
              <w:top w:val="nil"/>
              <w:left w:val="nil"/>
              <w:bottom w:val="nil"/>
              <w:right w:val="nil"/>
            </w:tcBorders>
            <w:shd w:val="clear" w:color="auto" w:fill="87C773"/>
            <w:vAlign w:val="center"/>
          </w:tcPr>
          <w:p w14:paraId="655089A5" w14:textId="77777777" w:rsidR="003A7339" w:rsidRPr="00A253AA" w:rsidRDefault="003A7339" w:rsidP="00BB6A36">
            <w:pPr>
              <w:pStyle w:val="710TableheadTablesTableFigureBoxstyles"/>
            </w:pPr>
            <w:r w:rsidRPr="00A253AA">
              <w:t>2009/10</w:t>
            </w:r>
          </w:p>
        </w:tc>
        <w:tc>
          <w:tcPr>
            <w:tcW w:w="992" w:type="dxa"/>
            <w:tcBorders>
              <w:top w:val="nil"/>
              <w:left w:val="nil"/>
              <w:bottom w:val="nil"/>
              <w:right w:val="nil"/>
            </w:tcBorders>
            <w:shd w:val="clear" w:color="auto" w:fill="87C773"/>
            <w:vAlign w:val="center"/>
          </w:tcPr>
          <w:p w14:paraId="5DBD5C00" w14:textId="77777777" w:rsidR="003A7339" w:rsidRPr="00A253AA" w:rsidRDefault="003A7339" w:rsidP="00BB6A36">
            <w:pPr>
              <w:pStyle w:val="710TableheadTablesTableFigureBoxstyles"/>
            </w:pPr>
            <w:r w:rsidRPr="00A253AA">
              <w:t>2010/11</w:t>
            </w:r>
          </w:p>
        </w:tc>
        <w:tc>
          <w:tcPr>
            <w:tcW w:w="992" w:type="dxa"/>
            <w:tcBorders>
              <w:top w:val="nil"/>
              <w:left w:val="nil"/>
              <w:bottom w:val="nil"/>
              <w:right w:val="nil"/>
            </w:tcBorders>
            <w:shd w:val="clear" w:color="auto" w:fill="87C773"/>
            <w:vAlign w:val="center"/>
          </w:tcPr>
          <w:p w14:paraId="447F5CC4" w14:textId="77777777" w:rsidR="003A7339" w:rsidRPr="00A253AA" w:rsidRDefault="003A7339" w:rsidP="00BB6A36">
            <w:pPr>
              <w:pStyle w:val="710TableheadTablesTableFigureBoxstyles"/>
            </w:pPr>
            <w:r w:rsidRPr="00A253AA">
              <w:t>2011/12</w:t>
            </w:r>
          </w:p>
        </w:tc>
        <w:tc>
          <w:tcPr>
            <w:tcW w:w="992" w:type="dxa"/>
            <w:tcBorders>
              <w:top w:val="nil"/>
              <w:left w:val="nil"/>
              <w:bottom w:val="nil"/>
              <w:right w:val="nil"/>
            </w:tcBorders>
            <w:shd w:val="clear" w:color="auto" w:fill="87C773"/>
            <w:vAlign w:val="center"/>
          </w:tcPr>
          <w:p w14:paraId="6516B334" w14:textId="77777777" w:rsidR="003A7339" w:rsidRPr="00A253AA" w:rsidRDefault="003A7339" w:rsidP="00BB6A36">
            <w:pPr>
              <w:pStyle w:val="710TableheadTablesTableFigureBoxstyles"/>
            </w:pPr>
            <w:r w:rsidRPr="00A253AA">
              <w:t>2012/13</w:t>
            </w:r>
          </w:p>
        </w:tc>
        <w:tc>
          <w:tcPr>
            <w:tcW w:w="992" w:type="dxa"/>
            <w:tcBorders>
              <w:top w:val="nil"/>
              <w:left w:val="nil"/>
              <w:bottom w:val="nil"/>
              <w:right w:val="nil"/>
            </w:tcBorders>
            <w:shd w:val="clear" w:color="auto" w:fill="87C773"/>
            <w:vAlign w:val="center"/>
          </w:tcPr>
          <w:p w14:paraId="32E5B03A" w14:textId="77777777" w:rsidR="003A7339" w:rsidRPr="00A253AA" w:rsidRDefault="003A7339" w:rsidP="00BB6A36">
            <w:pPr>
              <w:pStyle w:val="710TableheadTablesTableFigureBoxstyles"/>
            </w:pPr>
            <w:r w:rsidRPr="00A253AA">
              <w:t>2013/14</w:t>
            </w:r>
          </w:p>
        </w:tc>
        <w:tc>
          <w:tcPr>
            <w:tcW w:w="992" w:type="dxa"/>
            <w:tcBorders>
              <w:top w:val="nil"/>
              <w:left w:val="nil"/>
              <w:bottom w:val="nil"/>
              <w:right w:val="nil"/>
            </w:tcBorders>
            <w:shd w:val="clear" w:color="auto" w:fill="87C773"/>
            <w:vAlign w:val="center"/>
          </w:tcPr>
          <w:p w14:paraId="30A66ED9" w14:textId="77777777" w:rsidR="003A7339" w:rsidRPr="00A253AA" w:rsidRDefault="003A7339" w:rsidP="00BB6A36">
            <w:pPr>
              <w:pStyle w:val="710TableheadTablesTableFigureBoxstyles"/>
            </w:pPr>
            <w:r w:rsidRPr="00A253AA">
              <w:t>2014/15</w:t>
            </w:r>
          </w:p>
        </w:tc>
        <w:tc>
          <w:tcPr>
            <w:tcW w:w="993" w:type="dxa"/>
            <w:tcBorders>
              <w:top w:val="nil"/>
              <w:left w:val="nil"/>
              <w:bottom w:val="nil"/>
              <w:right w:val="nil"/>
            </w:tcBorders>
            <w:shd w:val="clear" w:color="auto" w:fill="87C773"/>
            <w:vAlign w:val="center"/>
          </w:tcPr>
          <w:p w14:paraId="7BF74322" w14:textId="77777777" w:rsidR="003A7339" w:rsidRPr="00A253AA" w:rsidRDefault="003A7339" w:rsidP="00BB6A36">
            <w:pPr>
              <w:pStyle w:val="710TableheadTablesTableFigureBoxstyles"/>
            </w:pPr>
            <w:r w:rsidRPr="00A253AA">
              <w:t>2015/16</w:t>
            </w:r>
          </w:p>
        </w:tc>
        <w:tc>
          <w:tcPr>
            <w:tcW w:w="993" w:type="dxa"/>
            <w:tcBorders>
              <w:top w:val="nil"/>
              <w:left w:val="nil"/>
              <w:bottom w:val="nil"/>
              <w:right w:val="nil"/>
            </w:tcBorders>
            <w:shd w:val="clear" w:color="auto" w:fill="87C773"/>
            <w:vAlign w:val="center"/>
          </w:tcPr>
          <w:p w14:paraId="57D77A6B" w14:textId="77777777" w:rsidR="003A7339" w:rsidRPr="00A253AA" w:rsidRDefault="003A7339" w:rsidP="00BB6A36">
            <w:pPr>
              <w:pStyle w:val="710TableheadTablesTableFigureBoxstyles"/>
            </w:pPr>
            <w:r w:rsidRPr="00A253AA">
              <w:t>2016/17</w:t>
            </w:r>
          </w:p>
        </w:tc>
        <w:tc>
          <w:tcPr>
            <w:tcW w:w="2335" w:type="dxa"/>
            <w:vMerge/>
            <w:tcBorders>
              <w:top w:val="nil"/>
              <w:left w:val="nil"/>
              <w:bottom w:val="nil"/>
              <w:right w:val="nil"/>
            </w:tcBorders>
          </w:tcPr>
          <w:p w14:paraId="00803982" w14:textId="77777777" w:rsidR="003A7339" w:rsidRPr="00856872" w:rsidRDefault="003A7339" w:rsidP="00BB6A36">
            <w:pPr>
              <w:pStyle w:val="Figtext"/>
              <w:spacing w:line="240" w:lineRule="auto"/>
            </w:pPr>
          </w:p>
        </w:tc>
      </w:tr>
      <w:tr w:rsidR="003A7339" w14:paraId="181560B8" w14:textId="77777777" w:rsidTr="00BB6A36">
        <w:tc>
          <w:tcPr>
            <w:tcW w:w="2948" w:type="dxa"/>
            <w:tcBorders>
              <w:top w:val="nil"/>
              <w:left w:val="nil"/>
              <w:right w:val="nil"/>
            </w:tcBorders>
            <w:vAlign w:val="center"/>
          </w:tcPr>
          <w:p w14:paraId="54CCC6C6" w14:textId="77777777" w:rsidR="003A7339" w:rsidRPr="00306C9F" w:rsidRDefault="003A7339" w:rsidP="00BB6A36">
            <w:pPr>
              <w:pStyle w:val="72TabletextTablesTableFigureBoxstyles"/>
              <w:rPr>
                <w:b/>
              </w:rPr>
            </w:pPr>
            <w:r w:rsidRPr="00306C9F">
              <w:rPr>
                <w:b/>
              </w:rPr>
              <w:t>Number of Individuals with an attended screening appointment (not 1</w:t>
            </w:r>
            <w:r w:rsidRPr="00306C9F">
              <w:rPr>
                <w:b/>
                <w:vertAlign w:val="superscript"/>
              </w:rPr>
              <w:t>st</w:t>
            </w:r>
            <w:r w:rsidRPr="00306C9F">
              <w:rPr>
                <w:b/>
              </w:rPr>
              <w:t xml:space="preserve"> ever recorded)</w:t>
            </w:r>
          </w:p>
        </w:tc>
        <w:tc>
          <w:tcPr>
            <w:tcW w:w="992" w:type="dxa"/>
            <w:tcBorders>
              <w:top w:val="nil"/>
              <w:left w:val="nil"/>
              <w:right w:val="nil"/>
            </w:tcBorders>
            <w:vAlign w:val="center"/>
          </w:tcPr>
          <w:p w14:paraId="4EF28B98" w14:textId="77777777" w:rsidR="003A7339" w:rsidRPr="00306C9F" w:rsidRDefault="003A7339" w:rsidP="00BB6A36">
            <w:pPr>
              <w:pStyle w:val="72TabletextTablesTableFigureBoxstyles"/>
              <w:rPr>
                <w:b/>
              </w:rPr>
            </w:pPr>
            <w:r w:rsidRPr="00306C9F">
              <w:rPr>
                <w:b/>
              </w:rPr>
              <w:t>6349 [100.0]</w:t>
            </w:r>
          </w:p>
        </w:tc>
        <w:tc>
          <w:tcPr>
            <w:tcW w:w="992" w:type="dxa"/>
            <w:tcBorders>
              <w:top w:val="nil"/>
              <w:left w:val="nil"/>
              <w:right w:val="nil"/>
            </w:tcBorders>
            <w:vAlign w:val="center"/>
          </w:tcPr>
          <w:p w14:paraId="49E2351D" w14:textId="77777777" w:rsidR="003A7339" w:rsidRPr="00306C9F" w:rsidRDefault="003A7339" w:rsidP="00BB6A36">
            <w:pPr>
              <w:pStyle w:val="72TabletextTablesTableFigureBoxstyles"/>
              <w:rPr>
                <w:b/>
              </w:rPr>
            </w:pPr>
            <w:r w:rsidRPr="00306C9F">
              <w:rPr>
                <w:b/>
              </w:rPr>
              <w:t>7155 [100.0]</w:t>
            </w:r>
          </w:p>
        </w:tc>
        <w:tc>
          <w:tcPr>
            <w:tcW w:w="992" w:type="dxa"/>
            <w:tcBorders>
              <w:top w:val="nil"/>
              <w:left w:val="nil"/>
              <w:right w:val="nil"/>
            </w:tcBorders>
            <w:vAlign w:val="center"/>
          </w:tcPr>
          <w:p w14:paraId="061C6CC9" w14:textId="77777777" w:rsidR="003A7339" w:rsidRPr="00306C9F" w:rsidRDefault="003A7339" w:rsidP="00BB6A36">
            <w:pPr>
              <w:pStyle w:val="72TabletextTablesTableFigureBoxstyles"/>
              <w:rPr>
                <w:b/>
              </w:rPr>
            </w:pPr>
            <w:r w:rsidRPr="00306C9F">
              <w:rPr>
                <w:b/>
              </w:rPr>
              <w:t>8769 [100.0]</w:t>
            </w:r>
          </w:p>
        </w:tc>
        <w:tc>
          <w:tcPr>
            <w:tcW w:w="992" w:type="dxa"/>
            <w:tcBorders>
              <w:top w:val="nil"/>
              <w:left w:val="nil"/>
              <w:right w:val="nil"/>
            </w:tcBorders>
            <w:vAlign w:val="center"/>
          </w:tcPr>
          <w:p w14:paraId="0B8606EE" w14:textId="77777777" w:rsidR="003A7339" w:rsidRPr="00306C9F" w:rsidRDefault="003A7339" w:rsidP="00BB6A36">
            <w:pPr>
              <w:pStyle w:val="72TabletextTablesTableFigureBoxstyles"/>
              <w:rPr>
                <w:b/>
              </w:rPr>
            </w:pPr>
            <w:r w:rsidRPr="00306C9F">
              <w:rPr>
                <w:b/>
              </w:rPr>
              <w:t>9585 [100.0]</w:t>
            </w:r>
          </w:p>
        </w:tc>
        <w:tc>
          <w:tcPr>
            <w:tcW w:w="992" w:type="dxa"/>
            <w:tcBorders>
              <w:top w:val="nil"/>
              <w:left w:val="nil"/>
              <w:right w:val="nil"/>
            </w:tcBorders>
            <w:vAlign w:val="center"/>
          </w:tcPr>
          <w:p w14:paraId="2FC49CDF" w14:textId="77777777" w:rsidR="003A7339" w:rsidRPr="00306C9F" w:rsidRDefault="003A7339" w:rsidP="00BB6A36">
            <w:pPr>
              <w:pStyle w:val="72TabletextTablesTableFigureBoxstyles"/>
              <w:rPr>
                <w:b/>
              </w:rPr>
            </w:pPr>
            <w:r w:rsidRPr="00306C9F">
              <w:rPr>
                <w:b/>
              </w:rPr>
              <w:t>11248 [100.0]</w:t>
            </w:r>
          </w:p>
        </w:tc>
        <w:tc>
          <w:tcPr>
            <w:tcW w:w="992" w:type="dxa"/>
            <w:tcBorders>
              <w:top w:val="nil"/>
              <w:left w:val="nil"/>
              <w:right w:val="nil"/>
            </w:tcBorders>
            <w:vAlign w:val="center"/>
          </w:tcPr>
          <w:p w14:paraId="24C2EAA2" w14:textId="77777777" w:rsidR="003A7339" w:rsidRPr="00306C9F" w:rsidRDefault="003A7339" w:rsidP="00BB6A36">
            <w:pPr>
              <w:pStyle w:val="72TabletextTablesTableFigureBoxstyles"/>
              <w:rPr>
                <w:b/>
              </w:rPr>
            </w:pPr>
            <w:r w:rsidRPr="00306C9F">
              <w:rPr>
                <w:b/>
              </w:rPr>
              <w:t>12037 [100.0]</w:t>
            </w:r>
          </w:p>
        </w:tc>
        <w:tc>
          <w:tcPr>
            <w:tcW w:w="992" w:type="dxa"/>
            <w:tcBorders>
              <w:top w:val="nil"/>
              <w:left w:val="nil"/>
              <w:right w:val="nil"/>
            </w:tcBorders>
            <w:vAlign w:val="center"/>
          </w:tcPr>
          <w:p w14:paraId="64B01799" w14:textId="77777777" w:rsidR="003A7339" w:rsidRPr="00306C9F" w:rsidRDefault="003A7339" w:rsidP="00BB6A36">
            <w:pPr>
              <w:pStyle w:val="72TabletextTablesTableFigureBoxstyles"/>
              <w:rPr>
                <w:b/>
              </w:rPr>
            </w:pPr>
            <w:r w:rsidRPr="00306C9F">
              <w:rPr>
                <w:b/>
              </w:rPr>
              <w:t>13561 [100.0]</w:t>
            </w:r>
          </w:p>
        </w:tc>
        <w:tc>
          <w:tcPr>
            <w:tcW w:w="992" w:type="dxa"/>
            <w:tcBorders>
              <w:top w:val="nil"/>
              <w:left w:val="nil"/>
              <w:right w:val="nil"/>
            </w:tcBorders>
            <w:vAlign w:val="center"/>
          </w:tcPr>
          <w:p w14:paraId="5286451D" w14:textId="77777777" w:rsidR="003A7339" w:rsidRPr="00306C9F" w:rsidRDefault="003A7339" w:rsidP="00BB6A36">
            <w:pPr>
              <w:pStyle w:val="72TabletextTablesTableFigureBoxstyles"/>
              <w:rPr>
                <w:b/>
              </w:rPr>
            </w:pPr>
            <w:r w:rsidRPr="00306C9F">
              <w:rPr>
                <w:b/>
              </w:rPr>
              <w:t>13935 [100.0]</w:t>
            </w:r>
          </w:p>
        </w:tc>
        <w:tc>
          <w:tcPr>
            <w:tcW w:w="993" w:type="dxa"/>
            <w:tcBorders>
              <w:top w:val="nil"/>
              <w:left w:val="nil"/>
              <w:right w:val="nil"/>
            </w:tcBorders>
            <w:vAlign w:val="center"/>
          </w:tcPr>
          <w:p w14:paraId="04163F08" w14:textId="77777777" w:rsidR="003A7339" w:rsidRPr="00306C9F" w:rsidRDefault="003A7339" w:rsidP="00BB6A36">
            <w:pPr>
              <w:pStyle w:val="72TabletextTablesTableFigureBoxstyles"/>
              <w:rPr>
                <w:b/>
              </w:rPr>
            </w:pPr>
            <w:r w:rsidRPr="00306C9F">
              <w:rPr>
                <w:b/>
              </w:rPr>
              <w:t>13656^^ [100.0]</w:t>
            </w:r>
          </w:p>
        </w:tc>
        <w:tc>
          <w:tcPr>
            <w:tcW w:w="993" w:type="dxa"/>
            <w:tcBorders>
              <w:top w:val="nil"/>
              <w:left w:val="nil"/>
              <w:right w:val="nil"/>
            </w:tcBorders>
            <w:vAlign w:val="center"/>
          </w:tcPr>
          <w:p w14:paraId="647CD30C" w14:textId="77777777" w:rsidR="003A7339" w:rsidRPr="00306C9F" w:rsidRDefault="003A7339" w:rsidP="00BB6A36">
            <w:pPr>
              <w:pStyle w:val="72TabletextTablesTableFigureBoxstyles"/>
              <w:rPr>
                <w:b/>
              </w:rPr>
            </w:pPr>
            <w:r w:rsidRPr="00306C9F">
              <w:rPr>
                <w:b/>
              </w:rPr>
              <w:t>14230^^ [100.0]</w:t>
            </w:r>
          </w:p>
        </w:tc>
        <w:tc>
          <w:tcPr>
            <w:tcW w:w="2335" w:type="dxa"/>
            <w:tcBorders>
              <w:top w:val="nil"/>
              <w:left w:val="nil"/>
              <w:right w:val="nil"/>
            </w:tcBorders>
            <w:vAlign w:val="center"/>
          </w:tcPr>
          <w:p w14:paraId="23B95598" w14:textId="77777777" w:rsidR="003A7339" w:rsidRPr="00306C9F" w:rsidRDefault="003A7339" w:rsidP="00BB6A36">
            <w:pPr>
              <w:pStyle w:val="72TabletextTablesTableFigureBoxstyles"/>
              <w:rPr>
                <w:b/>
              </w:rPr>
            </w:pPr>
            <w:r w:rsidRPr="00306C9F">
              <w:rPr>
                <w:b/>
              </w:rPr>
              <w:t>112173 [100.0]</w:t>
            </w:r>
          </w:p>
        </w:tc>
      </w:tr>
      <w:tr w:rsidR="003A7339" w14:paraId="0993AE03" w14:textId="77777777" w:rsidTr="00BB6A36">
        <w:tc>
          <w:tcPr>
            <w:tcW w:w="2948" w:type="dxa"/>
            <w:tcBorders>
              <w:left w:val="nil"/>
              <w:bottom w:val="nil"/>
              <w:right w:val="nil"/>
            </w:tcBorders>
            <w:vAlign w:val="center"/>
          </w:tcPr>
          <w:p w14:paraId="072C24AD" w14:textId="77777777" w:rsidR="003A7339" w:rsidRPr="00652097" w:rsidRDefault="003A7339" w:rsidP="00BB6A36">
            <w:pPr>
              <w:pStyle w:val="72TabletextTablesTableFigureBoxstyles"/>
            </w:pPr>
            <w:r w:rsidRPr="00652097">
              <w:t>Screen positive</w:t>
            </w:r>
          </w:p>
        </w:tc>
        <w:tc>
          <w:tcPr>
            <w:tcW w:w="992" w:type="dxa"/>
            <w:tcBorders>
              <w:left w:val="nil"/>
              <w:bottom w:val="nil"/>
              <w:right w:val="nil"/>
            </w:tcBorders>
            <w:vAlign w:val="center"/>
          </w:tcPr>
          <w:p w14:paraId="4387AC4E" w14:textId="77777777" w:rsidR="003A7339" w:rsidRPr="00652097" w:rsidRDefault="003A7339" w:rsidP="00BB6A36">
            <w:pPr>
              <w:pStyle w:val="72TabletextTablesTableFigureBoxstyles"/>
            </w:pPr>
            <w:r w:rsidRPr="00652097">
              <w:t>486 [7.7]</w:t>
            </w:r>
          </w:p>
        </w:tc>
        <w:tc>
          <w:tcPr>
            <w:tcW w:w="992" w:type="dxa"/>
            <w:tcBorders>
              <w:left w:val="nil"/>
              <w:bottom w:val="nil"/>
              <w:right w:val="nil"/>
            </w:tcBorders>
            <w:vAlign w:val="center"/>
          </w:tcPr>
          <w:p w14:paraId="46EA13A9" w14:textId="77777777" w:rsidR="003A7339" w:rsidRPr="00652097" w:rsidRDefault="003A7339" w:rsidP="00BB6A36">
            <w:pPr>
              <w:pStyle w:val="72TabletextTablesTableFigureBoxstyles"/>
            </w:pPr>
            <w:r w:rsidRPr="00652097">
              <w:t>698 [9.8]</w:t>
            </w:r>
          </w:p>
        </w:tc>
        <w:tc>
          <w:tcPr>
            <w:tcW w:w="992" w:type="dxa"/>
            <w:tcBorders>
              <w:left w:val="nil"/>
              <w:bottom w:val="nil"/>
              <w:right w:val="nil"/>
            </w:tcBorders>
            <w:vAlign w:val="center"/>
          </w:tcPr>
          <w:p w14:paraId="1D0126BE" w14:textId="77777777" w:rsidR="003A7339" w:rsidRPr="00652097" w:rsidRDefault="003A7339" w:rsidP="00BB6A36">
            <w:pPr>
              <w:pStyle w:val="72TabletextTablesTableFigureBoxstyles"/>
            </w:pPr>
            <w:r w:rsidRPr="00652097">
              <w:t>686 [7.8]</w:t>
            </w:r>
          </w:p>
        </w:tc>
        <w:tc>
          <w:tcPr>
            <w:tcW w:w="992" w:type="dxa"/>
            <w:tcBorders>
              <w:left w:val="nil"/>
              <w:bottom w:val="nil"/>
              <w:right w:val="nil"/>
            </w:tcBorders>
            <w:vAlign w:val="center"/>
          </w:tcPr>
          <w:p w14:paraId="50381386" w14:textId="77777777" w:rsidR="003A7339" w:rsidRPr="00652097" w:rsidRDefault="003A7339" w:rsidP="00BB6A36">
            <w:pPr>
              <w:pStyle w:val="72TabletextTablesTableFigureBoxstyles"/>
            </w:pPr>
            <w:r w:rsidRPr="00652097">
              <w:t>549 [5.7]</w:t>
            </w:r>
          </w:p>
        </w:tc>
        <w:tc>
          <w:tcPr>
            <w:tcW w:w="992" w:type="dxa"/>
            <w:tcBorders>
              <w:left w:val="nil"/>
              <w:bottom w:val="nil"/>
              <w:right w:val="nil"/>
            </w:tcBorders>
            <w:vAlign w:val="center"/>
          </w:tcPr>
          <w:p w14:paraId="1251E6FB" w14:textId="77777777" w:rsidR="003A7339" w:rsidRPr="00652097" w:rsidRDefault="003A7339" w:rsidP="00BB6A36">
            <w:pPr>
              <w:pStyle w:val="72TabletextTablesTableFigureBoxstyles"/>
            </w:pPr>
            <w:r w:rsidRPr="00652097">
              <w:t>724 [6.4]</w:t>
            </w:r>
          </w:p>
        </w:tc>
        <w:tc>
          <w:tcPr>
            <w:tcW w:w="992" w:type="dxa"/>
            <w:tcBorders>
              <w:left w:val="nil"/>
              <w:bottom w:val="nil"/>
              <w:right w:val="nil"/>
            </w:tcBorders>
            <w:vAlign w:val="center"/>
          </w:tcPr>
          <w:p w14:paraId="6B16E2DA" w14:textId="77777777" w:rsidR="003A7339" w:rsidRPr="00652097" w:rsidRDefault="003A7339" w:rsidP="00BB6A36">
            <w:pPr>
              <w:pStyle w:val="72TabletextTablesTableFigureBoxstyles"/>
            </w:pPr>
            <w:r w:rsidRPr="00652097">
              <w:t>644 [5.4]</w:t>
            </w:r>
          </w:p>
        </w:tc>
        <w:tc>
          <w:tcPr>
            <w:tcW w:w="992" w:type="dxa"/>
            <w:tcBorders>
              <w:left w:val="nil"/>
              <w:bottom w:val="nil"/>
              <w:right w:val="nil"/>
            </w:tcBorders>
            <w:vAlign w:val="center"/>
          </w:tcPr>
          <w:p w14:paraId="6809C3D2" w14:textId="77777777" w:rsidR="003A7339" w:rsidRPr="00652097" w:rsidRDefault="003A7339" w:rsidP="00BB6A36">
            <w:pPr>
              <w:pStyle w:val="72TabletextTablesTableFigureBoxstyles"/>
            </w:pPr>
            <w:r w:rsidRPr="00652097">
              <w:t>557 [4.1]</w:t>
            </w:r>
          </w:p>
        </w:tc>
        <w:tc>
          <w:tcPr>
            <w:tcW w:w="992" w:type="dxa"/>
            <w:tcBorders>
              <w:left w:val="nil"/>
              <w:bottom w:val="nil"/>
              <w:right w:val="nil"/>
            </w:tcBorders>
            <w:vAlign w:val="center"/>
          </w:tcPr>
          <w:p w14:paraId="59AA4E97" w14:textId="77777777" w:rsidR="003A7339" w:rsidRPr="00652097" w:rsidRDefault="003A7339" w:rsidP="00BB6A36">
            <w:pPr>
              <w:pStyle w:val="72TabletextTablesTableFigureBoxstyles"/>
            </w:pPr>
            <w:r w:rsidRPr="00652097">
              <w:t>676 [4.9]</w:t>
            </w:r>
          </w:p>
        </w:tc>
        <w:tc>
          <w:tcPr>
            <w:tcW w:w="993" w:type="dxa"/>
            <w:tcBorders>
              <w:left w:val="nil"/>
              <w:bottom w:val="nil"/>
              <w:right w:val="nil"/>
            </w:tcBorders>
            <w:vAlign w:val="center"/>
          </w:tcPr>
          <w:p w14:paraId="7595E7FF" w14:textId="77777777" w:rsidR="003A7339" w:rsidRPr="00652097" w:rsidRDefault="003A7339" w:rsidP="00BB6A36">
            <w:pPr>
              <w:pStyle w:val="72TabletextTablesTableFigureBoxstyles"/>
            </w:pPr>
            <w:r w:rsidRPr="00652097">
              <w:t>875 [6.4]</w:t>
            </w:r>
          </w:p>
        </w:tc>
        <w:tc>
          <w:tcPr>
            <w:tcW w:w="993" w:type="dxa"/>
            <w:tcBorders>
              <w:left w:val="nil"/>
              <w:bottom w:val="nil"/>
              <w:right w:val="nil"/>
            </w:tcBorders>
            <w:vAlign w:val="center"/>
          </w:tcPr>
          <w:p w14:paraId="12F2061E" w14:textId="77777777" w:rsidR="003A7339" w:rsidRPr="00652097" w:rsidRDefault="003A7339" w:rsidP="00BB6A36">
            <w:pPr>
              <w:pStyle w:val="72TabletextTablesTableFigureBoxstyles"/>
            </w:pPr>
            <w:r w:rsidRPr="00652097">
              <w:t>835 [5.9]</w:t>
            </w:r>
          </w:p>
        </w:tc>
        <w:tc>
          <w:tcPr>
            <w:tcW w:w="2335" w:type="dxa"/>
            <w:tcBorders>
              <w:left w:val="nil"/>
              <w:bottom w:val="nil"/>
              <w:right w:val="nil"/>
            </w:tcBorders>
            <w:vAlign w:val="center"/>
          </w:tcPr>
          <w:p w14:paraId="69E176B3" w14:textId="77777777" w:rsidR="003A7339" w:rsidRPr="00652097" w:rsidRDefault="003A7339" w:rsidP="00BB6A36">
            <w:pPr>
              <w:pStyle w:val="72TabletextTablesTableFigureBoxstyles"/>
            </w:pPr>
            <w:r w:rsidRPr="00652097">
              <w:t>6929 [6.2; 6.0-6.3]</w:t>
            </w:r>
          </w:p>
        </w:tc>
      </w:tr>
      <w:tr w:rsidR="003A7339" w14:paraId="62BA9FEE" w14:textId="77777777" w:rsidTr="00BB6A36">
        <w:tc>
          <w:tcPr>
            <w:tcW w:w="2948" w:type="dxa"/>
            <w:tcBorders>
              <w:top w:val="nil"/>
              <w:left w:val="nil"/>
              <w:bottom w:val="nil"/>
              <w:right w:val="nil"/>
            </w:tcBorders>
            <w:vAlign w:val="center"/>
          </w:tcPr>
          <w:p w14:paraId="01875BAC" w14:textId="77777777" w:rsidR="003A7339" w:rsidRPr="00652097" w:rsidRDefault="003A7339" w:rsidP="00BB6A36">
            <w:pPr>
              <w:pStyle w:val="72TabletextTablesTableFigureBoxstyles"/>
              <w:rPr>
                <w:i/>
              </w:rPr>
            </w:pPr>
            <w:r w:rsidRPr="00652097">
              <w:rPr>
                <w:i/>
              </w:rPr>
              <w:lastRenderedPageBreak/>
              <w:t>Screen positive for DR</w:t>
            </w:r>
          </w:p>
        </w:tc>
        <w:tc>
          <w:tcPr>
            <w:tcW w:w="992" w:type="dxa"/>
            <w:tcBorders>
              <w:top w:val="nil"/>
              <w:left w:val="nil"/>
              <w:bottom w:val="nil"/>
              <w:right w:val="nil"/>
            </w:tcBorders>
            <w:vAlign w:val="center"/>
          </w:tcPr>
          <w:p w14:paraId="40D479E6" w14:textId="77777777" w:rsidR="003A7339" w:rsidRPr="00652097" w:rsidRDefault="003A7339" w:rsidP="00BB6A36">
            <w:pPr>
              <w:pStyle w:val="72TabletextTablesTableFigureBoxstyles"/>
              <w:rPr>
                <w:i/>
              </w:rPr>
            </w:pPr>
            <w:r w:rsidRPr="00652097">
              <w:rPr>
                <w:i/>
              </w:rPr>
              <w:t>258 [4.1]</w:t>
            </w:r>
          </w:p>
        </w:tc>
        <w:tc>
          <w:tcPr>
            <w:tcW w:w="992" w:type="dxa"/>
            <w:tcBorders>
              <w:top w:val="nil"/>
              <w:left w:val="nil"/>
              <w:bottom w:val="nil"/>
              <w:right w:val="nil"/>
            </w:tcBorders>
            <w:vAlign w:val="center"/>
          </w:tcPr>
          <w:p w14:paraId="32555109" w14:textId="77777777" w:rsidR="003A7339" w:rsidRPr="00652097" w:rsidRDefault="003A7339" w:rsidP="00BB6A36">
            <w:pPr>
              <w:pStyle w:val="72TabletextTablesTableFigureBoxstyles"/>
              <w:rPr>
                <w:i/>
              </w:rPr>
            </w:pPr>
            <w:r w:rsidRPr="00652097">
              <w:rPr>
                <w:i/>
              </w:rPr>
              <w:t>334 [4.7]</w:t>
            </w:r>
          </w:p>
        </w:tc>
        <w:tc>
          <w:tcPr>
            <w:tcW w:w="992" w:type="dxa"/>
            <w:tcBorders>
              <w:top w:val="nil"/>
              <w:left w:val="nil"/>
              <w:bottom w:val="nil"/>
              <w:right w:val="nil"/>
            </w:tcBorders>
            <w:vAlign w:val="center"/>
          </w:tcPr>
          <w:p w14:paraId="0E129B77" w14:textId="77777777" w:rsidR="003A7339" w:rsidRPr="00652097" w:rsidRDefault="003A7339" w:rsidP="00BB6A36">
            <w:pPr>
              <w:pStyle w:val="72TabletextTablesTableFigureBoxstyles"/>
              <w:rPr>
                <w:i/>
              </w:rPr>
            </w:pPr>
            <w:r w:rsidRPr="00652097">
              <w:rPr>
                <w:i/>
              </w:rPr>
              <w:t>313 [3.6]</w:t>
            </w:r>
          </w:p>
        </w:tc>
        <w:tc>
          <w:tcPr>
            <w:tcW w:w="992" w:type="dxa"/>
            <w:tcBorders>
              <w:top w:val="nil"/>
              <w:left w:val="nil"/>
              <w:bottom w:val="nil"/>
              <w:right w:val="nil"/>
            </w:tcBorders>
            <w:vAlign w:val="center"/>
          </w:tcPr>
          <w:p w14:paraId="7AE2EBDC" w14:textId="77777777" w:rsidR="003A7339" w:rsidRPr="00652097" w:rsidRDefault="003A7339" w:rsidP="00BB6A36">
            <w:pPr>
              <w:pStyle w:val="72TabletextTablesTableFigureBoxstyles"/>
              <w:rPr>
                <w:i/>
              </w:rPr>
            </w:pPr>
            <w:r w:rsidRPr="00652097">
              <w:rPr>
                <w:i/>
              </w:rPr>
              <w:t>276 [2.9]</w:t>
            </w:r>
          </w:p>
        </w:tc>
        <w:tc>
          <w:tcPr>
            <w:tcW w:w="992" w:type="dxa"/>
            <w:tcBorders>
              <w:top w:val="nil"/>
              <w:left w:val="nil"/>
              <w:bottom w:val="nil"/>
              <w:right w:val="nil"/>
            </w:tcBorders>
            <w:vAlign w:val="center"/>
          </w:tcPr>
          <w:p w14:paraId="6E7F49A2" w14:textId="77777777" w:rsidR="003A7339" w:rsidRPr="00652097" w:rsidRDefault="003A7339" w:rsidP="00BB6A36">
            <w:pPr>
              <w:pStyle w:val="72TabletextTablesTableFigureBoxstyles"/>
              <w:rPr>
                <w:i/>
              </w:rPr>
            </w:pPr>
            <w:r w:rsidRPr="00652097">
              <w:rPr>
                <w:i/>
              </w:rPr>
              <w:t>355 [3.2]</w:t>
            </w:r>
          </w:p>
        </w:tc>
        <w:tc>
          <w:tcPr>
            <w:tcW w:w="992" w:type="dxa"/>
            <w:tcBorders>
              <w:top w:val="nil"/>
              <w:left w:val="nil"/>
              <w:bottom w:val="nil"/>
              <w:right w:val="nil"/>
            </w:tcBorders>
            <w:vAlign w:val="center"/>
          </w:tcPr>
          <w:p w14:paraId="2438CFA7" w14:textId="77777777" w:rsidR="003A7339" w:rsidRPr="00652097" w:rsidRDefault="003A7339" w:rsidP="00BB6A36">
            <w:pPr>
              <w:pStyle w:val="72TabletextTablesTableFigureBoxstyles"/>
              <w:rPr>
                <w:i/>
              </w:rPr>
            </w:pPr>
            <w:r w:rsidRPr="00652097">
              <w:rPr>
                <w:i/>
              </w:rPr>
              <w:t>289 [2.4]</w:t>
            </w:r>
          </w:p>
        </w:tc>
        <w:tc>
          <w:tcPr>
            <w:tcW w:w="992" w:type="dxa"/>
            <w:tcBorders>
              <w:top w:val="nil"/>
              <w:left w:val="nil"/>
              <w:bottom w:val="nil"/>
              <w:right w:val="nil"/>
            </w:tcBorders>
            <w:vAlign w:val="center"/>
          </w:tcPr>
          <w:p w14:paraId="328300A0" w14:textId="77777777" w:rsidR="003A7339" w:rsidRPr="00652097" w:rsidRDefault="003A7339" w:rsidP="00BB6A36">
            <w:pPr>
              <w:pStyle w:val="72TabletextTablesTableFigureBoxstyles"/>
              <w:rPr>
                <w:i/>
              </w:rPr>
            </w:pPr>
            <w:r w:rsidRPr="00652097">
              <w:rPr>
                <w:i/>
              </w:rPr>
              <w:t>305 [2.2]</w:t>
            </w:r>
          </w:p>
        </w:tc>
        <w:tc>
          <w:tcPr>
            <w:tcW w:w="992" w:type="dxa"/>
            <w:tcBorders>
              <w:top w:val="nil"/>
              <w:left w:val="nil"/>
              <w:bottom w:val="nil"/>
              <w:right w:val="nil"/>
            </w:tcBorders>
            <w:vAlign w:val="center"/>
          </w:tcPr>
          <w:p w14:paraId="66BBD47D" w14:textId="77777777" w:rsidR="003A7339" w:rsidRPr="00652097" w:rsidRDefault="003A7339" w:rsidP="00BB6A36">
            <w:pPr>
              <w:pStyle w:val="72TabletextTablesTableFigureBoxstyles"/>
              <w:rPr>
                <w:i/>
              </w:rPr>
            </w:pPr>
            <w:r w:rsidRPr="00652097">
              <w:rPr>
                <w:i/>
              </w:rPr>
              <w:t>338 [2.4]</w:t>
            </w:r>
          </w:p>
        </w:tc>
        <w:tc>
          <w:tcPr>
            <w:tcW w:w="993" w:type="dxa"/>
            <w:tcBorders>
              <w:top w:val="nil"/>
              <w:left w:val="nil"/>
              <w:bottom w:val="nil"/>
              <w:right w:val="nil"/>
            </w:tcBorders>
            <w:vAlign w:val="center"/>
          </w:tcPr>
          <w:p w14:paraId="4ED39B7F" w14:textId="77777777" w:rsidR="003A7339" w:rsidRPr="00652097" w:rsidRDefault="003A7339" w:rsidP="00BB6A36">
            <w:pPr>
              <w:pStyle w:val="72TabletextTablesTableFigureBoxstyles"/>
              <w:rPr>
                <w:i/>
              </w:rPr>
            </w:pPr>
            <w:r w:rsidRPr="00652097">
              <w:rPr>
                <w:i/>
              </w:rPr>
              <w:t>387 [2.8]</w:t>
            </w:r>
          </w:p>
        </w:tc>
        <w:tc>
          <w:tcPr>
            <w:tcW w:w="993" w:type="dxa"/>
            <w:tcBorders>
              <w:top w:val="nil"/>
              <w:left w:val="nil"/>
              <w:bottom w:val="nil"/>
              <w:right w:val="nil"/>
            </w:tcBorders>
            <w:vAlign w:val="center"/>
          </w:tcPr>
          <w:p w14:paraId="27013A0B" w14:textId="77777777" w:rsidR="003A7339" w:rsidRPr="00652097" w:rsidRDefault="003A7339" w:rsidP="00BB6A36">
            <w:pPr>
              <w:pStyle w:val="72TabletextTablesTableFigureBoxstyles"/>
              <w:rPr>
                <w:i/>
              </w:rPr>
            </w:pPr>
            <w:r w:rsidRPr="00652097">
              <w:rPr>
                <w:i/>
              </w:rPr>
              <w:t>382 [2.7]</w:t>
            </w:r>
          </w:p>
        </w:tc>
        <w:tc>
          <w:tcPr>
            <w:tcW w:w="2335" w:type="dxa"/>
            <w:tcBorders>
              <w:top w:val="nil"/>
              <w:left w:val="nil"/>
              <w:bottom w:val="nil"/>
              <w:right w:val="nil"/>
            </w:tcBorders>
            <w:vAlign w:val="center"/>
          </w:tcPr>
          <w:p w14:paraId="751C88D7" w14:textId="77777777" w:rsidR="003A7339" w:rsidRPr="00652097" w:rsidRDefault="003A7339" w:rsidP="00BB6A36">
            <w:pPr>
              <w:pStyle w:val="72TabletextTablesTableFigureBoxstyles"/>
              <w:rPr>
                <w:i/>
              </w:rPr>
            </w:pPr>
            <w:r w:rsidRPr="00652097">
              <w:rPr>
                <w:i/>
              </w:rPr>
              <w:t>3351 [3.0; 2.9-3.1]</w:t>
            </w:r>
          </w:p>
        </w:tc>
      </w:tr>
      <w:tr w:rsidR="003A7339" w14:paraId="36DD9BC8" w14:textId="77777777" w:rsidTr="00BB6A36">
        <w:tc>
          <w:tcPr>
            <w:tcW w:w="2948" w:type="dxa"/>
            <w:tcBorders>
              <w:top w:val="nil"/>
              <w:left w:val="nil"/>
              <w:bottom w:val="nil"/>
              <w:right w:val="nil"/>
            </w:tcBorders>
            <w:vAlign w:val="center"/>
          </w:tcPr>
          <w:p w14:paraId="2C96692B" w14:textId="77777777" w:rsidR="003A7339" w:rsidRPr="00652097" w:rsidRDefault="003A7339" w:rsidP="00BB6A36">
            <w:pPr>
              <w:pStyle w:val="72TabletextTablesTableFigureBoxstyles"/>
              <w:rPr>
                <w:i/>
              </w:rPr>
            </w:pPr>
            <w:r w:rsidRPr="00652097">
              <w:rPr>
                <w:i/>
              </w:rPr>
              <w:t>Screen positive for unassessable images</w:t>
            </w:r>
          </w:p>
        </w:tc>
        <w:tc>
          <w:tcPr>
            <w:tcW w:w="992" w:type="dxa"/>
            <w:tcBorders>
              <w:top w:val="nil"/>
              <w:left w:val="nil"/>
              <w:bottom w:val="nil"/>
              <w:right w:val="nil"/>
            </w:tcBorders>
            <w:vAlign w:val="center"/>
          </w:tcPr>
          <w:p w14:paraId="214D6C31" w14:textId="77777777" w:rsidR="003A7339" w:rsidRPr="00652097" w:rsidRDefault="003A7339" w:rsidP="00BB6A36">
            <w:pPr>
              <w:pStyle w:val="72TabletextTablesTableFigureBoxstyles"/>
              <w:rPr>
                <w:i/>
              </w:rPr>
            </w:pPr>
            <w:r w:rsidRPr="00652097">
              <w:rPr>
                <w:i/>
              </w:rPr>
              <w:t>173 [2.7]</w:t>
            </w:r>
          </w:p>
        </w:tc>
        <w:tc>
          <w:tcPr>
            <w:tcW w:w="992" w:type="dxa"/>
            <w:tcBorders>
              <w:top w:val="nil"/>
              <w:left w:val="nil"/>
              <w:bottom w:val="nil"/>
              <w:right w:val="nil"/>
            </w:tcBorders>
            <w:vAlign w:val="center"/>
          </w:tcPr>
          <w:p w14:paraId="323C57E9" w14:textId="77777777" w:rsidR="003A7339" w:rsidRPr="00652097" w:rsidRDefault="003A7339" w:rsidP="00BB6A36">
            <w:pPr>
              <w:pStyle w:val="72TabletextTablesTableFigureBoxstyles"/>
              <w:rPr>
                <w:i/>
              </w:rPr>
            </w:pPr>
            <w:r w:rsidRPr="00652097">
              <w:rPr>
                <w:i/>
              </w:rPr>
              <w:t>271 [3.8]</w:t>
            </w:r>
          </w:p>
        </w:tc>
        <w:tc>
          <w:tcPr>
            <w:tcW w:w="992" w:type="dxa"/>
            <w:tcBorders>
              <w:top w:val="nil"/>
              <w:left w:val="nil"/>
              <w:bottom w:val="nil"/>
              <w:right w:val="nil"/>
            </w:tcBorders>
            <w:vAlign w:val="center"/>
          </w:tcPr>
          <w:p w14:paraId="500563C1" w14:textId="77777777" w:rsidR="003A7339" w:rsidRPr="00652097" w:rsidRDefault="003A7339" w:rsidP="00BB6A36">
            <w:pPr>
              <w:pStyle w:val="72TabletextTablesTableFigureBoxstyles"/>
              <w:rPr>
                <w:i/>
              </w:rPr>
            </w:pPr>
            <w:r w:rsidRPr="00652097">
              <w:rPr>
                <w:i/>
              </w:rPr>
              <w:t>285 [3.3]</w:t>
            </w:r>
          </w:p>
        </w:tc>
        <w:tc>
          <w:tcPr>
            <w:tcW w:w="992" w:type="dxa"/>
            <w:tcBorders>
              <w:top w:val="nil"/>
              <w:left w:val="nil"/>
              <w:bottom w:val="nil"/>
              <w:right w:val="nil"/>
            </w:tcBorders>
            <w:vAlign w:val="center"/>
          </w:tcPr>
          <w:p w14:paraId="79D0C258" w14:textId="77777777" w:rsidR="003A7339" w:rsidRPr="00652097" w:rsidRDefault="003A7339" w:rsidP="00BB6A36">
            <w:pPr>
              <w:pStyle w:val="72TabletextTablesTableFigureBoxstyles"/>
              <w:rPr>
                <w:i/>
              </w:rPr>
            </w:pPr>
            <w:r w:rsidRPr="00652097">
              <w:rPr>
                <w:i/>
              </w:rPr>
              <w:t>212 [2.2]</w:t>
            </w:r>
          </w:p>
        </w:tc>
        <w:tc>
          <w:tcPr>
            <w:tcW w:w="992" w:type="dxa"/>
            <w:tcBorders>
              <w:top w:val="nil"/>
              <w:left w:val="nil"/>
              <w:bottom w:val="nil"/>
              <w:right w:val="nil"/>
            </w:tcBorders>
            <w:vAlign w:val="center"/>
          </w:tcPr>
          <w:p w14:paraId="58BCA500" w14:textId="77777777" w:rsidR="003A7339" w:rsidRPr="00652097" w:rsidRDefault="003A7339" w:rsidP="00BB6A36">
            <w:pPr>
              <w:pStyle w:val="72TabletextTablesTableFigureBoxstyles"/>
              <w:rPr>
                <w:i/>
              </w:rPr>
            </w:pPr>
            <w:r w:rsidRPr="00652097">
              <w:rPr>
                <w:i/>
              </w:rPr>
              <w:t>322 [2.9]</w:t>
            </w:r>
          </w:p>
        </w:tc>
        <w:tc>
          <w:tcPr>
            <w:tcW w:w="992" w:type="dxa"/>
            <w:tcBorders>
              <w:top w:val="nil"/>
              <w:left w:val="nil"/>
              <w:bottom w:val="nil"/>
              <w:right w:val="nil"/>
            </w:tcBorders>
            <w:vAlign w:val="center"/>
          </w:tcPr>
          <w:p w14:paraId="5812D4BA" w14:textId="77777777" w:rsidR="003A7339" w:rsidRPr="00652097" w:rsidRDefault="003A7339" w:rsidP="00BB6A36">
            <w:pPr>
              <w:pStyle w:val="72TabletextTablesTableFigureBoxstyles"/>
              <w:rPr>
                <w:i/>
              </w:rPr>
            </w:pPr>
            <w:r w:rsidRPr="00652097">
              <w:rPr>
                <w:i/>
              </w:rPr>
              <w:t>265 [2.2]</w:t>
            </w:r>
          </w:p>
        </w:tc>
        <w:tc>
          <w:tcPr>
            <w:tcW w:w="992" w:type="dxa"/>
            <w:tcBorders>
              <w:top w:val="nil"/>
              <w:left w:val="nil"/>
              <w:bottom w:val="nil"/>
              <w:right w:val="nil"/>
            </w:tcBorders>
            <w:vAlign w:val="center"/>
          </w:tcPr>
          <w:p w14:paraId="6577DAB4" w14:textId="77777777" w:rsidR="003A7339" w:rsidRPr="00652097" w:rsidRDefault="003A7339" w:rsidP="00BB6A36">
            <w:pPr>
              <w:pStyle w:val="72TabletextTablesTableFigureBoxstyles"/>
              <w:rPr>
                <w:i/>
              </w:rPr>
            </w:pPr>
            <w:r w:rsidRPr="00652097">
              <w:rPr>
                <w:i/>
              </w:rPr>
              <w:t>146 [1.1]</w:t>
            </w:r>
          </w:p>
        </w:tc>
        <w:tc>
          <w:tcPr>
            <w:tcW w:w="992" w:type="dxa"/>
            <w:tcBorders>
              <w:top w:val="nil"/>
              <w:left w:val="nil"/>
              <w:bottom w:val="nil"/>
              <w:right w:val="nil"/>
            </w:tcBorders>
            <w:vAlign w:val="center"/>
          </w:tcPr>
          <w:p w14:paraId="420E2440" w14:textId="77777777" w:rsidR="003A7339" w:rsidRPr="00652097" w:rsidRDefault="003A7339" w:rsidP="00BB6A36">
            <w:pPr>
              <w:pStyle w:val="72TabletextTablesTableFigureBoxstyles"/>
              <w:rPr>
                <w:i/>
              </w:rPr>
            </w:pPr>
            <w:r w:rsidRPr="00652097">
              <w:rPr>
                <w:i/>
              </w:rPr>
              <w:t>215 [1.5]</w:t>
            </w:r>
          </w:p>
        </w:tc>
        <w:tc>
          <w:tcPr>
            <w:tcW w:w="993" w:type="dxa"/>
            <w:tcBorders>
              <w:top w:val="nil"/>
              <w:left w:val="nil"/>
              <w:bottom w:val="nil"/>
              <w:right w:val="nil"/>
            </w:tcBorders>
            <w:vAlign w:val="center"/>
          </w:tcPr>
          <w:p w14:paraId="33918491" w14:textId="77777777" w:rsidR="003A7339" w:rsidRPr="00652097" w:rsidRDefault="003A7339" w:rsidP="00BB6A36">
            <w:pPr>
              <w:pStyle w:val="72TabletextTablesTableFigureBoxstyles"/>
              <w:rPr>
                <w:i/>
              </w:rPr>
            </w:pPr>
            <w:r w:rsidRPr="00652097">
              <w:rPr>
                <w:i/>
              </w:rPr>
              <w:t>353 [2.6]</w:t>
            </w:r>
          </w:p>
        </w:tc>
        <w:tc>
          <w:tcPr>
            <w:tcW w:w="993" w:type="dxa"/>
            <w:tcBorders>
              <w:top w:val="nil"/>
              <w:left w:val="nil"/>
              <w:bottom w:val="nil"/>
              <w:right w:val="nil"/>
            </w:tcBorders>
            <w:vAlign w:val="center"/>
          </w:tcPr>
          <w:p w14:paraId="709775EE" w14:textId="77777777" w:rsidR="003A7339" w:rsidRPr="00652097" w:rsidRDefault="003A7339" w:rsidP="00BB6A36">
            <w:pPr>
              <w:pStyle w:val="72TabletextTablesTableFigureBoxstyles"/>
              <w:rPr>
                <w:i/>
              </w:rPr>
            </w:pPr>
            <w:r w:rsidRPr="00652097">
              <w:rPr>
                <w:i/>
              </w:rPr>
              <w:t>321 [2.3]</w:t>
            </w:r>
          </w:p>
        </w:tc>
        <w:tc>
          <w:tcPr>
            <w:tcW w:w="2335" w:type="dxa"/>
            <w:tcBorders>
              <w:top w:val="nil"/>
              <w:left w:val="nil"/>
              <w:bottom w:val="nil"/>
              <w:right w:val="nil"/>
            </w:tcBorders>
            <w:vAlign w:val="center"/>
          </w:tcPr>
          <w:p w14:paraId="7D9421B2" w14:textId="77777777" w:rsidR="003A7339" w:rsidRPr="00652097" w:rsidRDefault="003A7339" w:rsidP="00BB6A36">
            <w:pPr>
              <w:pStyle w:val="72TabletextTablesTableFigureBoxstyles"/>
              <w:rPr>
                <w:i/>
              </w:rPr>
            </w:pPr>
            <w:r w:rsidRPr="00652097">
              <w:rPr>
                <w:i/>
              </w:rPr>
              <w:t>2632 [2.3; 2.3-2.4]</w:t>
            </w:r>
          </w:p>
        </w:tc>
      </w:tr>
      <w:tr w:rsidR="003A7339" w14:paraId="046E030E" w14:textId="77777777" w:rsidTr="00BB6A36">
        <w:tc>
          <w:tcPr>
            <w:tcW w:w="2948" w:type="dxa"/>
            <w:tcBorders>
              <w:top w:val="nil"/>
              <w:left w:val="nil"/>
              <w:right w:val="nil"/>
            </w:tcBorders>
            <w:vAlign w:val="center"/>
          </w:tcPr>
          <w:p w14:paraId="6EAE13B5" w14:textId="77777777" w:rsidR="003A7339" w:rsidRPr="00652097" w:rsidRDefault="003A7339" w:rsidP="00BB6A36">
            <w:pPr>
              <w:pStyle w:val="72TabletextTablesTableFigureBoxstyles"/>
              <w:rPr>
                <w:i/>
              </w:rPr>
            </w:pPr>
            <w:r w:rsidRPr="00652097">
              <w:rPr>
                <w:i/>
              </w:rPr>
              <w:t>Screen positive for other eye disease requiring HES**</w:t>
            </w:r>
          </w:p>
        </w:tc>
        <w:tc>
          <w:tcPr>
            <w:tcW w:w="992" w:type="dxa"/>
            <w:tcBorders>
              <w:top w:val="nil"/>
              <w:left w:val="nil"/>
              <w:right w:val="nil"/>
            </w:tcBorders>
            <w:vAlign w:val="center"/>
          </w:tcPr>
          <w:p w14:paraId="2736EE9B" w14:textId="77777777" w:rsidR="003A7339" w:rsidRPr="00652097" w:rsidRDefault="003A7339" w:rsidP="00BB6A36">
            <w:pPr>
              <w:pStyle w:val="72TabletextTablesTableFigureBoxstyles"/>
              <w:rPr>
                <w:i/>
              </w:rPr>
            </w:pPr>
            <w:r w:rsidRPr="00652097">
              <w:rPr>
                <w:i/>
              </w:rPr>
              <w:t>55 [0.9]</w:t>
            </w:r>
          </w:p>
        </w:tc>
        <w:tc>
          <w:tcPr>
            <w:tcW w:w="992" w:type="dxa"/>
            <w:tcBorders>
              <w:top w:val="nil"/>
              <w:left w:val="nil"/>
              <w:right w:val="nil"/>
            </w:tcBorders>
            <w:vAlign w:val="center"/>
          </w:tcPr>
          <w:p w14:paraId="016C80DC" w14:textId="77777777" w:rsidR="003A7339" w:rsidRPr="00652097" w:rsidRDefault="003A7339" w:rsidP="00BB6A36">
            <w:pPr>
              <w:pStyle w:val="72TabletextTablesTableFigureBoxstyles"/>
              <w:rPr>
                <w:i/>
              </w:rPr>
            </w:pPr>
            <w:r w:rsidRPr="00652097">
              <w:rPr>
                <w:i/>
              </w:rPr>
              <w:t>93 [1.3]</w:t>
            </w:r>
          </w:p>
        </w:tc>
        <w:tc>
          <w:tcPr>
            <w:tcW w:w="992" w:type="dxa"/>
            <w:tcBorders>
              <w:top w:val="nil"/>
              <w:left w:val="nil"/>
              <w:right w:val="nil"/>
            </w:tcBorders>
            <w:vAlign w:val="center"/>
          </w:tcPr>
          <w:p w14:paraId="3A983583" w14:textId="77777777" w:rsidR="003A7339" w:rsidRPr="00652097" w:rsidRDefault="003A7339" w:rsidP="00BB6A36">
            <w:pPr>
              <w:pStyle w:val="72TabletextTablesTableFigureBoxstyles"/>
              <w:rPr>
                <w:i/>
              </w:rPr>
            </w:pPr>
            <w:r w:rsidRPr="00652097">
              <w:rPr>
                <w:i/>
              </w:rPr>
              <w:t>88 [1.0]</w:t>
            </w:r>
          </w:p>
        </w:tc>
        <w:tc>
          <w:tcPr>
            <w:tcW w:w="992" w:type="dxa"/>
            <w:tcBorders>
              <w:top w:val="nil"/>
              <w:left w:val="nil"/>
              <w:right w:val="nil"/>
            </w:tcBorders>
            <w:vAlign w:val="center"/>
          </w:tcPr>
          <w:p w14:paraId="7C49C844" w14:textId="77777777" w:rsidR="003A7339" w:rsidRPr="00652097" w:rsidRDefault="003A7339" w:rsidP="00BB6A36">
            <w:pPr>
              <w:pStyle w:val="72TabletextTablesTableFigureBoxstyles"/>
              <w:rPr>
                <w:i/>
              </w:rPr>
            </w:pPr>
            <w:r w:rsidRPr="00652097">
              <w:rPr>
                <w:i/>
              </w:rPr>
              <w:t>61 [0.6]</w:t>
            </w:r>
          </w:p>
        </w:tc>
        <w:tc>
          <w:tcPr>
            <w:tcW w:w="992" w:type="dxa"/>
            <w:tcBorders>
              <w:top w:val="nil"/>
              <w:left w:val="nil"/>
              <w:right w:val="nil"/>
            </w:tcBorders>
            <w:vAlign w:val="center"/>
          </w:tcPr>
          <w:p w14:paraId="3594D0AA" w14:textId="77777777" w:rsidR="003A7339" w:rsidRPr="00652097" w:rsidRDefault="003A7339" w:rsidP="00BB6A36">
            <w:pPr>
              <w:pStyle w:val="72TabletextTablesTableFigureBoxstyles"/>
              <w:rPr>
                <w:i/>
              </w:rPr>
            </w:pPr>
            <w:r w:rsidRPr="00652097">
              <w:rPr>
                <w:i/>
              </w:rPr>
              <w:t>47 [0.4]</w:t>
            </w:r>
          </w:p>
        </w:tc>
        <w:tc>
          <w:tcPr>
            <w:tcW w:w="992" w:type="dxa"/>
            <w:tcBorders>
              <w:top w:val="nil"/>
              <w:left w:val="nil"/>
              <w:right w:val="nil"/>
            </w:tcBorders>
            <w:vAlign w:val="center"/>
          </w:tcPr>
          <w:p w14:paraId="2915DC41" w14:textId="77777777" w:rsidR="003A7339" w:rsidRPr="00652097" w:rsidRDefault="003A7339" w:rsidP="00BB6A36">
            <w:pPr>
              <w:pStyle w:val="72TabletextTablesTableFigureBoxstyles"/>
              <w:rPr>
                <w:i/>
              </w:rPr>
            </w:pPr>
            <w:r w:rsidRPr="00652097">
              <w:rPr>
                <w:i/>
              </w:rPr>
              <w:t>90 [0.7]</w:t>
            </w:r>
          </w:p>
        </w:tc>
        <w:tc>
          <w:tcPr>
            <w:tcW w:w="992" w:type="dxa"/>
            <w:tcBorders>
              <w:top w:val="nil"/>
              <w:left w:val="nil"/>
              <w:right w:val="nil"/>
            </w:tcBorders>
            <w:vAlign w:val="center"/>
          </w:tcPr>
          <w:p w14:paraId="46AF82ED" w14:textId="77777777" w:rsidR="003A7339" w:rsidRPr="00652097" w:rsidRDefault="003A7339" w:rsidP="00BB6A36">
            <w:pPr>
              <w:pStyle w:val="72TabletextTablesTableFigureBoxstyles"/>
              <w:rPr>
                <w:i/>
              </w:rPr>
            </w:pPr>
            <w:r w:rsidRPr="00652097">
              <w:rPr>
                <w:i/>
              </w:rPr>
              <w:t>106 [0.8]</w:t>
            </w:r>
          </w:p>
        </w:tc>
        <w:tc>
          <w:tcPr>
            <w:tcW w:w="992" w:type="dxa"/>
            <w:tcBorders>
              <w:top w:val="nil"/>
              <w:left w:val="nil"/>
              <w:right w:val="nil"/>
            </w:tcBorders>
            <w:vAlign w:val="center"/>
          </w:tcPr>
          <w:p w14:paraId="563EABB7" w14:textId="77777777" w:rsidR="003A7339" w:rsidRPr="00652097" w:rsidRDefault="003A7339" w:rsidP="00BB6A36">
            <w:pPr>
              <w:pStyle w:val="72TabletextTablesTableFigureBoxstyles"/>
              <w:rPr>
                <w:i/>
              </w:rPr>
            </w:pPr>
            <w:r w:rsidRPr="00652097">
              <w:rPr>
                <w:i/>
              </w:rPr>
              <w:t>123 [0.9]</w:t>
            </w:r>
          </w:p>
        </w:tc>
        <w:tc>
          <w:tcPr>
            <w:tcW w:w="993" w:type="dxa"/>
            <w:tcBorders>
              <w:top w:val="nil"/>
              <w:left w:val="nil"/>
              <w:right w:val="nil"/>
            </w:tcBorders>
            <w:vAlign w:val="center"/>
          </w:tcPr>
          <w:p w14:paraId="3D4E81B8" w14:textId="77777777" w:rsidR="003A7339" w:rsidRPr="00652097" w:rsidRDefault="003A7339" w:rsidP="00BB6A36">
            <w:pPr>
              <w:pStyle w:val="72TabletextTablesTableFigureBoxstyles"/>
              <w:rPr>
                <w:i/>
              </w:rPr>
            </w:pPr>
            <w:r w:rsidRPr="00652097">
              <w:rPr>
                <w:i/>
              </w:rPr>
              <w:t>135 [1.0]</w:t>
            </w:r>
          </w:p>
        </w:tc>
        <w:tc>
          <w:tcPr>
            <w:tcW w:w="993" w:type="dxa"/>
            <w:tcBorders>
              <w:top w:val="nil"/>
              <w:left w:val="nil"/>
              <w:right w:val="nil"/>
            </w:tcBorders>
            <w:vAlign w:val="center"/>
          </w:tcPr>
          <w:p w14:paraId="07D33B73" w14:textId="77777777" w:rsidR="003A7339" w:rsidRPr="00652097" w:rsidRDefault="003A7339" w:rsidP="00BB6A36">
            <w:pPr>
              <w:pStyle w:val="72TabletextTablesTableFigureBoxstyles"/>
              <w:rPr>
                <w:i/>
              </w:rPr>
            </w:pPr>
            <w:r w:rsidRPr="00652097">
              <w:rPr>
                <w:i/>
              </w:rPr>
              <w:t>132 [0.9]</w:t>
            </w:r>
          </w:p>
        </w:tc>
        <w:tc>
          <w:tcPr>
            <w:tcW w:w="2335" w:type="dxa"/>
            <w:tcBorders>
              <w:top w:val="nil"/>
              <w:left w:val="nil"/>
              <w:right w:val="nil"/>
            </w:tcBorders>
            <w:vAlign w:val="center"/>
          </w:tcPr>
          <w:p w14:paraId="4D9C68D1" w14:textId="77777777" w:rsidR="003A7339" w:rsidRPr="00652097" w:rsidRDefault="003A7339" w:rsidP="00BB6A36">
            <w:pPr>
              <w:pStyle w:val="72TabletextTablesTableFigureBoxstyles"/>
              <w:rPr>
                <w:i/>
              </w:rPr>
            </w:pPr>
            <w:r w:rsidRPr="00652097">
              <w:rPr>
                <w:i/>
              </w:rPr>
              <w:t>946 [0.8; 0.8-0.9]</w:t>
            </w:r>
          </w:p>
        </w:tc>
      </w:tr>
      <w:tr w:rsidR="003A7339" w14:paraId="6E3340F1" w14:textId="77777777" w:rsidTr="00BB6A36">
        <w:tc>
          <w:tcPr>
            <w:tcW w:w="2948" w:type="dxa"/>
            <w:tcBorders>
              <w:left w:val="nil"/>
              <w:bottom w:val="nil"/>
              <w:right w:val="nil"/>
            </w:tcBorders>
            <w:vAlign w:val="center"/>
          </w:tcPr>
          <w:p w14:paraId="0B77DD7F" w14:textId="77777777" w:rsidR="003A7339" w:rsidRPr="00652097" w:rsidRDefault="003A7339" w:rsidP="00BB6A36">
            <w:pPr>
              <w:pStyle w:val="72TabletextTablesTableFigureBoxstyles"/>
            </w:pPr>
            <w:r w:rsidRPr="00652097">
              <w:t>Biomicroscopy recorded***</w:t>
            </w:r>
          </w:p>
        </w:tc>
        <w:tc>
          <w:tcPr>
            <w:tcW w:w="992" w:type="dxa"/>
            <w:tcBorders>
              <w:left w:val="nil"/>
              <w:bottom w:val="nil"/>
              <w:right w:val="nil"/>
            </w:tcBorders>
            <w:vAlign w:val="center"/>
          </w:tcPr>
          <w:p w14:paraId="10790777" w14:textId="77777777" w:rsidR="003A7339" w:rsidRPr="00652097" w:rsidRDefault="003A7339" w:rsidP="00BB6A36">
            <w:pPr>
              <w:pStyle w:val="72TabletextTablesTableFigureBoxstyles"/>
            </w:pPr>
            <w:r w:rsidRPr="00652097">
              <w:t>432 [6.8]</w:t>
            </w:r>
          </w:p>
        </w:tc>
        <w:tc>
          <w:tcPr>
            <w:tcW w:w="992" w:type="dxa"/>
            <w:tcBorders>
              <w:left w:val="nil"/>
              <w:bottom w:val="nil"/>
              <w:right w:val="nil"/>
            </w:tcBorders>
            <w:vAlign w:val="center"/>
          </w:tcPr>
          <w:p w14:paraId="0E2007CC" w14:textId="77777777" w:rsidR="003A7339" w:rsidRPr="00652097" w:rsidRDefault="003A7339" w:rsidP="00BB6A36">
            <w:pPr>
              <w:pStyle w:val="72TabletextTablesTableFigureBoxstyles"/>
            </w:pPr>
            <w:r w:rsidRPr="00652097">
              <w:t>598 [8.4]</w:t>
            </w:r>
          </w:p>
        </w:tc>
        <w:tc>
          <w:tcPr>
            <w:tcW w:w="992" w:type="dxa"/>
            <w:tcBorders>
              <w:left w:val="nil"/>
              <w:bottom w:val="nil"/>
              <w:right w:val="nil"/>
            </w:tcBorders>
            <w:vAlign w:val="center"/>
          </w:tcPr>
          <w:p w14:paraId="7DD7CCFC" w14:textId="77777777" w:rsidR="003A7339" w:rsidRPr="00652097" w:rsidRDefault="003A7339" w:rsidP="00BB6A36">
            <w:pPr>
              <w:pStyle w:val="72TabletextTablesTableFigureBoxstyles"/>
            </w:pPr>
            <w:r w:rsidRPr="00652097">
              <w:t>578 [6.6]</w:t>
            </w:r>
          </w:p>
        </w:tc>
        <w:tc>
          <w:tcPr>
            <w:tcW w:w="992" w:type="dxa"/>
            <w:tcBorders>
              <w:left w:val="nil"/>
              <w:bottom w:val="nil"/>
              <w:right w:val="nil"/>
            </w:tcBorders>
            <w:vAlign w:val="center"/>
          </w:tcPr>
          <w:p w14:paraId="5ADFE25F" w14:textId="77777777" w:rsidR="003A7339" w:rsidRPr="00652097" w:rsidRDefault="003A7339" w:rsidP="00BB6A36">
            <w:pPr>
              <w:pStyle w:val="72TabletextTablesTableFigureBoxstyles"/>
            </w:pPr>
            <w:r w:rsidRPr="00652097">
              <w:t>485 [5.1]</w:t>
            </w:r>
          </w:p>
        </w:tc>
        <w:tc>
          <w:tcPr>
            <w:tcW w:w="992" w:type="dxa"/>
            <w:tcBorders>
              <w:left w:val="nil"/>
              <w:bottom w:val="nil"/>
              <w:right w:val="nil"/>
            </w:tcBorders>
            <w:vAlign w:val="center"/>
          </w:tcPr>
          <w:p w14:paraId="59FC360B" w14:textId="77777777" w:rsidR="003A7339" w:rsidRPr="00652097" w:rsidRDefault="003A7339" w:rsidP="00BB6A36">
            <w:pPr>
              <w:pStyle w:val="72TabletextTablesTableFigureBoxstyles"/>
            </w:pPr>
            <w:r w:rsidRPr="00652097">
              <w:t>605 [5.4]</w:t>
            </w:r>
          </w:p>
        </w:tc>
        <w:tc>
          <w:tcPr>
            <w:tcW w:w="992" w:type="dxa"/>
            <w:tcBorders>
              <w:left w:val="nil"/>
              <w:bottom w:val="nil"/>
              <w:right w:val="nil"/>
            </w:tcBorders>
            <w:vAlign w:val="center"/>
          </w:tcPr>
          <w:p w14:paraId="3BB2348A" w14:textId="77777777" w:rsidR="003A7339" w:rsidRPr="00652097" w:rsidRDefault="003A7339" w:rsidP="00BB6A36">
            <w:pPr>
              <w:pStyle w:val="72TabletextTablesTableFigureBoxstyles"/>
            </w:pPr>
            <w:r w:rsidRPr="00652097">
              <w:t>537 [4.5]</w:t>
            </w:r>
          </w:p>
        </w:tc>
        <w:tc>
          <w:tcPr>
            <w:tcW w:w="992" w:type="dxa"/>
            <w:tcBorders>
              <w:left w:val="nil"/>
              <w:bottom w:val="nil"/>
              <w:right w:val="nil"/>
            </w:tcBorders>
            <w:vAlign w:val="center"/>
          </w:tcPr>
          <w:p w14:paraId="3E96653B" w14:textId="77777777" w:rsidR="003A7339" w:rsidRPr="00652097" w:rsidRDefault="003A7339" w:rsidP="00BB6A36">
            <w:pPr>
              <w:pStyle w:val="72TabletextTablesTableFigureBoxstyles"/>
            </w:pPr>
            <w:r w:rsidRPr="00652097">
              <w:t>515 [3.8]</w:t>
            </w:r>
          </w:p>
        </w:tc>
        <w:tc>
          <w:tcPr>
            <w:tcW w:w="992" w:type="dxa"/>
            <w:tcBorders>
              <w:left w:val="nil"/>
              <w:bottom w:val="nil"/>
              <w:right w:val="nil"/>
            </w:tcBorders>
            <w:vAlign w:val="center"/>
          </w:tcPr>
          <w:p w14:paraId="2AB64CC5" w14:textId="77777777" w:rsidR="003A7339" w:rsidRPr="00652097" w:rsidRDefault="003A7339" w:rsidP="00BB6A36">
            <w:pPr>
              <w:pStyle w:val="72TabletextTablesTableFigureBoxstyles"/>
            </w:pPr>
            <w:r w:rsidRPr="00652097">
              <w:t>623 [4.5]</w:t>
            </w:r>
          </w:p>
        </w:tc>
        <w:tc>
          <w:tcPr>
            <w:tcW w:w="993" w:type="dxa"/>
            <w:tcBorders>
              <w:left w:val="nil"/>
              <w:bottom w:val="nil"/>
              <w:right w:val="nil"/>
            </w:tcBorders>
            <w:vAlign w:val="center"/>
          </w:tcPr>
          <w:p w14:paraId="2EABEE38" w14:textId="77777777" w:rsidR="003A7339" w:rsidRPr="00652097" w:rsidRDefault="003A7339" w:rsidP="00BB6A36">
            <w:pPr>
              <w:pStyle w:val="72TabletextTablesTableFigureBoxstyles"/>
            </w:pPr>
            <w:r w:rsidRPr="00652097">
              <w:t>820 [6.0]</w:t>
            </w:r>
          </w:p>
        </w:tc>
        <w:tc>
          <w:tcPr>
            <w:tcW w:w="993" w:type="dxa"/>
            <w:tcBorders>
              <w:left w:val="nil"/>
              <w:bottom w:val="nil"/>
              <w:right w:val="nil"/>
            </w:tcBorders>
            <w:vAlign w:val="center"/>
          </w:tcPr>
          <w:p w14:paraId="14DEAD38" w14:textId="77777777" w:rsidR="003A7339" w:rsidRPr="00652097" w:rsidRDefault="003A7339" w:rsidP="00BB6A36">
            <w:pPr>
              <w:pStyle w:val="72TabletextTablesTableFigureBoxstyles"/>
            </w:pPr>
            <w:r w:rsidRPr="00652097">
              <w:t>724 [5.1]</w:t>
            </w:r>
          </w:p>
        </w:tc>
        <w:tc>
          <w:tcPr>
            <w:tcW w:w="2335" w:type="dxa"/>
            <w:tcBorders>
              <w:left w:val="nil"/>
              <w:bottom w:val="nil"/>
              <w:right w:val="nil"/>
            </w:tcBorders>
            <w:vAlign w:val="center"/>
          </w:tcPr>
          <w:p w14:paraId="3DA7ECC6" w14:textId="77777777" w:rsidR="003A7339" w:rsidRPr="00652097" w:rsidRDefault="003A7339" w:rsidP="00BB6A36">
            <w:pPr>
              <w:pStyle w:val="72TabletextTablesTableFigureBoxstyles"/>
            </w:pPr>
            <w:r w:rsidRPr="00652097">
              <w:t>6082 [5.4; 5.3-5.6]</w:t>
            </w:r>
          </w:p>
        </w:tc>
      </w:tr>
      <w:tr w:rsidR="003A7339" w14:paraId="27040FD5" w14:textId="77777777" w:rsidTr="00BB6A36">
        <w:tc>
          <w:tcPr>
            <w:tcW w:w="2948" w:type="dxa"/>
            <w:tcBorders>
              <w:top w:val="nil"/>
              <w:left w:val="nil"/>
              <w:bottom w:val="nil"/>
              <w:right w:val="nil"/>
            </w:tcBorders>
            <w:vAlign w:val="center"/>
          </w:tcPr>
          <w:p w14:paraId="3F4F55A9" w14:textId="77777777" w:rsidR="003A7339" w:rsidRPr="00652097" w:rsidRDefault="003A7339" w:rsidP="00BB6A36">
            <w:pPr>
              <w:pStyle w:val="72TabletextTablesTableFigureBoxstyles"/>
            </w:pPr>
            <w:r w:rsidRPr="00652097">
              <w:t>STDR</w:t>
            </w:r>
          </w:p>
        </w:tc>
        <w:tc>
          <w:tcPr>
            <w:tcW w:w="992" w:type="dxa"/>
            <w:tcBorders>
              <w:top w:val="nil"/>
              <w:left w:val="nil"/>
              <w:bottom w:val="nil"/>
              <w:right w:val="nil"/>
            </w:tcBorders>
            <w:vAlign w:val="center"/>
          </w:tcPr>
          <w:p w14:paraId="619614D3" w14:textId="77777777" w:rsidR="003A7339" w:rsidRPr="00652097" w:rsidRDefault="003A7339" w:rsidP="00BB6A36">
            <w:pPr>
              <w:pStyle w:val="72TabletextTablesTableFigureBoxstyles"/>
            </w:pPr>
            <w:r w:rsidRPr="00652097">
              <w:t>106 [1.7]</w:t>
            </w:r>
          </w:p>
        </w:tc>
        <w:tc>
          <w:tcPr>
            <w:tcW w:w="992" w:type="dxa"/>
            <w:tcBorders>
              <w:top w:val="nil"/>
              <w:left w:val="nil"/>
              <w:bottom w:val="nil"/>
              <w:right w:val="nil"/>
            </w:tcBorders>
            <w:vAlign w:val="center"/>
          </w:tcPr>
          <w:p w14:paraId="55A9DA16" w14:textId="77777777" w:rsidR="003A7339" w:rsidRPr="00652097" w:rsidRDefault="003A7339" w:rsidP="00BB6A36">
            <w:pPr>
              <w:pStyle w:val="72TabletextTablesTableFigureBoxstyles"/>
            </w:pPr>
            <w:r w:rsidRPr="00652097">
              <w:t>155 [2.2]</w:t>
            </w:r>
          </w:p>
        </w:tc>
        <w:tc>
          <w:tcPr>
            <w:tcW w:w="992" w:type="dxa"/>
            <w:tcBorders>
              <w:top w:val="nil"/>
              <w:left w:val="nil"/>
              <w:bottom w:val="nil"/>
              <w:right w:val="nil"/>
            </w:tcBorders>
            <w:vAlign w:val="center"/>
          </w:tcPr>
          <w:p w14:paraId="70206C5C" w14:textId="77777777" w:rsidR="003A7339" w:rsidRPr="00652097" w:rsidRDefault="003A7339" w:rsidP="00BB6A36">
            <w:pPr>
              <w:pStyle w:val="72TabletextTablesTableFigureBoxstyles"/>
            </w:pPr>
            <w:r w:rsidRPr="00652097">
              <w:t>148 [1.7]</w:t>
            </w:r>
          </w:p>
        </w:tc>
        <w:tc>
          <w:tcPr>
            <w:tcW w:w="992" w:type="dxa"/>
            <w:tcBorders>
              <w:top w:val="nil"/>
              <w:left w:val="nil"/>
              <w:bottom w:val="nil"/>
              <w:right w:val="nil"/>
            </w:tcBorders>
            <w:vAlign w:val="center"/>
          </w:tcPr>
          <w:p w14:paraId="26E9F49E" w14:textId="77777777" w:rsidR="003A7339" w:rsidRPr="00652097" w:rsidRDefault="003A7339" w:rsidP="00BB6A36">
            <w:pPr>
              <w:pStyle w:val="72TabletextTablesTableFigureBoxstyles"/>
            </w:pPr>
            <w:r w:rsidRPr="00652097">
              <w:t>129 [1.3]</w:t>
            </w:r>
          </w:p>
        </w:tc>
        <w:tc>
          <w:tcPr>
            <w:tcW w:w="992" w:type="dxa"/>
            <w:tcBorders>
              <w:top w:val="nil"/>
              <w:left w:val="nil"/>
              <w:bottom w:val="nil"/>
              <w:right w:val="nil"/>
            </w:tcBorders>
            <w:vAlign w:val="center"/>
          </w:tcPr>
          <w:p w14:paraId="785A1A27" w14:textId="77777777" w:rsidR="003A7339" w:rsidRPr="00652097" w:rsidRDefault="003A7339" w:rsidP="00BB6A36">
            <w:pPr>
              <w:pStyle w:val="72TabletextTablesTableFigureBoxstyles"/>
            </w:pPr>
            <w:r w:rsidRPr="00652097">
              <w:t>181 [1.6]</w:t>
            </w:r>
          </w:p>
        </w:tc>
        <w:tc>
          <w:tcPr>
            <w:tcW w:w="992" w:type="dxa"/>
            <w:tcBorders>
              <w:top w:val="nil"/>
              <w:left w:val="nil"/>
              <w:bottom w:val="nil"/>
              <w:right w:val="nil"/>
            </w:tcBorders>
            <w:vAlign w:val="center"/>
          </w:tcPr>
          <w:p w14:paraId="33AA3252" w14:textId="77777777" w:rsidR="003A7339" w:rsidRPr="00652097" w:rsidRDefault="003A7339" w:rsidP="00BB6A36">
            <w:pPr>
              <w:pStyle w:val="72TabletextTablesTableFigureBoxstyles"/>
            </w:pPr>
            <w:r w:rsidRPr="00652097">
              <w:t>149 [1.2]</w:t>
            </w:r>
          </w:p>
        </w:tc>
        <w:tc>
          <w:tcPr>
            <w:tcW w:w="992" w:type="dxa"/>
            <w:tcBorders>
              <w:top w:val="nil"/>
              <w:left w:val="nil"/>
              <w:bottom w:val="nil"/>
              <w:right w:val="nil"/>
            </w:tcBorders>
            <w:vAlign w:val="center"/>
          </w:tcPr>
          <w:p w14:paraId="235939D9" w14:textId="77777777" w:rsidR="003A7339" w:rsidRPr="00652097" w:rsidRDefault="003A7339" w:rsidP="00BB6A36">
            <w:pPr>
              <w:pStyle w:val="72TabletextTablesTableFigureBoxstyles"/>
            </w:pPr>
            <w:r w:rsidRPr="00652097">
              <w:t>179 [1.3]</w:t>
            </w:r>
          </w:p>
        </w:tc>
        <w:tc>
          <w:tcPr>
            <w:tcW w:w="992" w:type="dxa"/>
            <w:tcBorders>
              <w:top w:val="nil"/>
              <w:left w:val="nil"/>
              <w:bottom w:val="nil"/>
              <w:right w:val="nil"/>
            </w:tcBorders>
            <w:vAlign w:val="center"/>
          </w:tcPr>
          <w:p w14:paraId="310D0D4E" w14:textId="77777777" w:rsidR="003A7339" w:rsidRPr="00652097" w:rsidRDefault="003A7339" w:rsidP="00BB6A36">
            <w:pPr>
              <w:pStyle w:val="72TabletextTablesTableFigureBoxstyles"/>
            </w:pPr>
            <w:r w:rsidRPr="00652097">
              <w:t>210 [1.5]</w:t>
            </w:r>
          </w:p>
        </w:tc>
        <w:tc>
          <w:tcPr>
            <w:tcW w:w="993" w:type="dxa"/>
            <w:tcBorders>
              <w:top w:val="nil"/>
              <w:left w:val="nil"/>
              <w:bottom w:val="nil"/>
              <w:right w:val="nil"/>
            </w:tcBorders>
            <w:vAlign w:val="center"/>
          </w:tcPr>
          <w:p w14:paraId="5CC42A26" w14:textId="77777777" w:rsidR="003A7339" w:rsidRPr="00652097" w:rsidRDefault="003A7339" w:rsidP="00BB6A36">
            <w:pPr>
              <w:pStyle w:val="72TabletextTablesTableFigureBoxstyles"/>
            </w:pPr>
            <w:r w:rsidRPr="00652097">
              <w:t>211 [1.5]</w:t>
            </w:r>
          </w:p>
        </w:tc>
        <w:tc>
          <w:tcPr>
            <w:tcW w:w="993" w:type="dxa"/>
            <w:tcBorders>
              <w:top w:val="nil"/>
              <w:left w:val="nil"/>
              <w:bottom w:val="nil"/>
              <w:right w:val="nil"/>
            </w:tcBorders>
            <w:vAlign w:val="center"/>
          </w:tcPr>
          <w:p w14:paraId="6C91D236" w14:textId="77777777" w:rsidR="003A7339" w:rsidRPr="00652097" w:rsidRDefault="003A7339" w:rsidP="00BB6A36">
            <w:pPr>
              <w:pStyle w:val="72TabletextTablesTableFigureBoxstyles"/>
            </w:pPr>
            <w:r w:rsidRPr="00652097">
              <w:t>245 [1.7]</w:t>
            </w:r>
          </w:p>
        </w:tc>
        <w:tc>
          <w:tcPr>
            <w:tcW w:w="2335" w:type="dxa"/>
            <w:tcBorders>
              <w:top w:val="nil"/>
              <w:left w:val="nil"/>
              <w:bottom w:val="nil"/>
              <w:right w:val="nil"/>
            </w:tcBorders>
            <w:vAlign w:val="center"/>
          </w:tcPr>
          <w:p w14:paraId="313A5CBA" w14:textId="77777777" w:rsidR="003A7339" w:rsidRPr="00652097" w:rsidRDefault="003A7339" w:rsidP="00BB6A36">
            <w:pPr>
              <w:pStyle w:val="72TabletextTablesTableFigureBoxstyles"/>
            </w:pPr>
            <w:r w:rsidRPr="00652097">
              <w:t>1766 [1.6; 1.5-1.6]</w:t>
            </w:r>
          </w:p>
        </w:tc>
      </w:tr>
      <w:tr w:rsidR="003A7339" w14:paraId="6C604D6E" w14:textId="77777777" w:rsidTr="00BB6A36">
        <w:tc>
          <w:tcPr>
            <w:tcW w:w="2948" w:type="dxa"/>
            <w:tcBorders>
              <w:top w:val="nil"/>
              <w:left w:val="nil"/>
              <w:bottom w:val="nil"/>
              <w:right w:val="nil"/>
            </w:tcBorders>
            <w:vAlign w:val="center"/>
          </w:tcPr>
          <w:p w14:paraId="61E0240F" w14:textId="77777777" w:rsidR="003A7339" w:rsidRPr="00652097" w:rsidRDefault="003A7339" w:rsidP="00BB6A36">
            <w:pPr>
              <w:pStyle w:val="72TabletextTablesTableFigureBoxstyles"/>
              <w:rPr>
                <w:i/>
                <w:vertAlign w:val="superscript"/>
              </w:rPr>
            </w:pPr>
            <w:r w:rsidRPr="00652097">
              <w:rPr>
                <w:i/>
              </w:rPr>
              <w:t>STR</w:t>
            </w:r>
            <w:r w:rsidRPr="00652097">
              <w:rPr>
                <w:i/>
                <w:vertAlign w:val="superscript"/>
              </w:rPr>
              <w:t>$</w:t>
            </w:r>
          </w:p>
        </w:tc>
        <w:tc>
          <w:tcPr>
            <w:tcW w:w="992" w:type="dxa"/>
            <w:tcBorders>
              <w:top w:val="nil"/>
              <w:left w:val="nil"/>
              <w:bottom w:val="nil"/>
              <w:right w:val="nil"/>
            </w:tcBorders>
            <w:vAlign w:val="center"/>
          </w:tcPr>
          <w:p w14:paraId="6ED450CD" w14:textId="77777777" w:rsidR="003A7339" w:rsidRPr="00652097" w:rsidRDefault="003A7339" w:rsidP="00BB6A36">
            <w:pPr>
              <w:pStyle w:val="72TabletextTablesTableFigureBoxstyles"/>
              <w:rPr>
                <w:i/>
              </w:rPr>
            </w:pPr>
            <w:r w:rsidRPr="00652097">
              <w:rPr>
                <w:i/>
              </w:rPr>
              <w:t>29 [0.5]</w:t>
            </w:r>
          </w:p>
        </w:tc>
        <w:tc>
          <w:tcPr>
            <w:tcW w:w="992" w:type="dxa"/>
            <w:tcBorders>
              <w:top w:val="nil"/>
              <w:left w:val="nil"/>
              <w:bottom w:val="nil"/>
              <w:right w:val="nil"/>
            </w:tcBorders>
            <w:vAlign w:val="center"/>
          </w:tcPr>
          <w:p w14:paraId="622CC441" w14:textId="77777777" w:rsidR="003A7339" w:rsidRPr="00652097" w:rsidRDefault="003A7339" w:rsidP="00BB6A36">
            <w:pPr>
              <w:pStyle w:val="72TabletextTablesTableFigureBoxstyles"/>
              <w:rPr>
                <w:i/>
              </w:rPr>
            </w:pPr>
            <w:r w:rsidRPr="00652097">
              <w:rPr>
                <w:i/>
              </w:rPr>
              <w:t>55 [0.8]</w:t>
            </w:r>
          </w:p>
        </w:tc>
        <w:tc>
          <w:tcPr>
            <w:tcW w:w="992" w:type="dxa"/>
            <w:tcBorders>
              <w:top w:val="nil"/>
              <w:left w:val="nil"/>
              <w:bottom w:val="nil"/>
              <w:right w:val="nil"/>
            </w:tcBorders>
            <w:vAlign w:val="center"/>
          </w:tcPr>
          <w:p w14:paraId="6A71CE26" w14:textId="77777777" w:rsidR="003A7339" w:rsidRPr="00652097" w:rsidRDefault="003A7339" w:rsidP="00BB6A36">
            <w:pPr>
              <w:pStyle w:val="72TabletextTablesTableFigureBoxstyles"/>
              <w:rPr>
                <w:i/>
              </w:rPr>
            </w:pPr>
            <w:r w:rsidRPr="00652097">
              <w:rPr>
                <w:i/>
              </w:rPr>
              <w:t>47 [0.5]</w:t>
            </w:r>
          </w:p>
        </w:tc>
        <w:tc>
          <w:tcPr>
            <w:tcW w:w="992" w:type="dxa"/>
            <w:tcBorders>
              <w:top w:val="nil"/>
              <w:left w:val="nil"/>
              <w:bottom w:val="nil"/>
              <w:right w:val="nil"/>
            </w:tcBorders>
            <w:vAlign w:val="center"/>
          </w:tcPr>
          <w:p w14:paraId="2AFE6E29" w14:textId="77777777" w:rsidR="003A7339" w:rsidRPr="00652097" w:rsidRDefault="003A7339" w:rsidP="00BB6A36">
            <w:pPr>
              <w:pStyle w:val="72TabletextTablesTableFigureBoxstyles"/>
              <w:rPr>
                <w:i/>
              </w:rPr>
            </w:pPr>
            <w:r w:rsidRPr="00652097">
              <w:rPr>
                <w:i/>
              </w:rPr>
              <w:t>42 [0.4]</w:t>
            </w:r>
          </w:p>
        </w:tc>
        <w:tc>
          <w:tcPr>
            <w:tcW w:w="992" w:type="dxa"/>
            <w:tcBorders>
              <w:top w:val="nil"/>
              <w:left w:val="nil"/>
              <w:bottom w:val="nil"/>
              <w:right w:val="nil"/>
            </w:tcBorders>
            <w:vAlign w:val="center"/>
          </w:tcPr>
          <w:p w14:paraId="7DD4D303" w14:textId="77777777" w:rsidR="003A7339" w:rsidRPr="00652097" w:rsidRDefault="003A7339" w:rsidP="00BB6A36">
            <w:pPr>
              <w:pStyle w:val="72TabletextTablesTableFigureBoxstyles"/>
              <w:rPr>
                <w:i/>
              </w:rPr>
            </w:pPr>
            <w:r w:rsidRPr="00652097">
              <w:rPr>
                <w:i/>
              </w:rPr>
              <w:t>55 [0.5]</w:t>
            </w:r>
          </w:p>
        </w:tc>
        <w:tc>
          <w:tcPr>
            <w:tcW w:w="992" w:type="dxa"/>
            <w:tcBorders>
              <w:top w:val="nil"/>
              <w:left w:val="nil"/>
              <w:bottom w:val="nil"/>
              <w:right w:val="nil"/>
            </w:tcBorders>
            <w:vAlign w:val="center"/>
          </w:tcPr>
          <w:p w14:paraId="68B01C2A" w14:textId="77777777" w:rsidR="003A7339" w:rsidRPr="00652097" w:rsidRDefault="003A7339" w:rsidP="00BB6A36">
            <w:pPr>
              <w:pStyle w:val="72TabletextTablesTableFigureBoxstyles"/>
              <w:rPr>
                <w:i/>
              </w:rPr>
            </w:pPr>
            <w:r w:rsidRPr="00652097">
              <w:rPr>
                <w:i/>
              </w:rPr>
              <w:t>44 [0.4]</w:t>
            </w:r>
          </w:p>
        </w:tc>
        <w:tc>
          <w:tcPr>
            <w:tcW w:w="992" w:type="dxa"/>
            <w:tcBorders>
              <w:top w:val="nil"/>
              <w:left w:val="nil"/>
              <w:bottom w:val="nil"/>
              <w:right w:val="nil"/>
            </w:tcBorders>
            <w:vAlign w:val="center"/>
          </w:tcPr>
          <w:p w14:paraId="47355DAF" w14:textId="77777777" w:rsidR="003A7339" w:rsidRPr="00652097" w:rsidRDefault="003A7339" w:rsidP="00BB6A36">
            <w:pPr>
              <w:pStyle w:val="72TabletextTablesTableFigureBoxstyles"/>
              <w:rPr>
                <w:i/>
              </w:rPr>
            </w:pPr>
            <w:r w:rsidRPr="00652097">
              <w:rPr>
                <w:i/>
              </w:rPr>
              <w:t>55 [0.4]</w:t>
            </w:r>
          </w:p>
        </w:tc>
        <w:tc>
          <w:tcPr>
            <w:tcW w:w="992" w:type="dxa"/>
            <w:tcBorders>
              <w:top w:val="nil"/>
              <w:left w:val="nil"/>
              <w:bottom w:val="nil"/>
              <w:right w:val="nil"/>
            </w:tcBorders>
            <w:vAlign w:val="center"/>
          </w:tcPr>
          <w:p w14:paraId="6557E806" w14:textId="77777777" w:rsidR="003A7339" w:rsidRPr="00652097" w:rsidRDefault="003A7339" w:rsidP="00BB6A36">
            <w:pPr>
              <w:pStyle w:val="72TabletextTablesTableFigureBoxstyles"/>
              <w:rPr>
                <w:i/>
              </w:rPr>
            </w:pPr>
            <w:r w:rsidRPr="00652097">
              <w:rPr>
                <w:i/>
              </w:rPr>
              <w:t>75 [0.5]</w:t>
            </w:r>
          </w:p>
        </w:tc>
        <w:tc>
          <w:tcPr>
            <w:tcW w:w="993" w:type="dxa"/>
            <w:tcBorders>
              <w:top w:val="nil"/>
              <w:left w:val="nil"/>
              <w:bottom w:val="nil"/>
              <w:right w:val="nil"/>
            </w:tcBorders>
            <w:vAlign w:val="center"/>
          </w:tcPr>
          <w:p w14:paraId="786D2C22" w14:textId="77777777" w:rsidR="003A7339" w:rsidRPr="00652097" w:rsidRDefault="003A7339" w:rsidP="00BB6A36">
            <w:pPr>
              <w:pStyle w:val="72TabletextTablesTableFigureBoxstyles"/>
              <w:rPr>
                <w:i/>
              </w:rPr>
            </w:pPr>
            <w:r w:rsidRPr="00652097">
              <w:rPr>
                <w:i/>
              </w:rPr>
              <w:t>71 [0.5]</w:t>
            </w:r>
          </w:p>
        </w:tc>
        <w:tc>
          <w:tcPr>
            <w:tcW w:w="993" w:type="dxa"/>
            <w:tcBorders>
              <w:top w:val="nil"/>
              <w:left w:val="nil"/>
              <w:bottom w:val="nil"/>
              <w:right w:val="nil"/>
            </w:tcBorders>
            <w:vAlign w:val="center"/>
          </w:tcPr>
          <w:p w14:paraId="0F42FB28" w14:textId="77777777" w:rsidR="003A7339" w:rsidRPr="00652097" w:rsidRDefault="003A7339" w:rsidP="00BB6A36">
            <w:pPr>
              <w:pStyle w:val="72TabletextTablesTableFigureBoxstyles"/>
              <w:rPr>
                <w:i/>
              </w:rPr>
            </w:pPr>
            <w:r w:rsidRPr="00652097">
              <w:rPr>
                <w:i/>
              </w:rPr>
              <w:t>87 [0.6]</w:t>
            </w:r>
          </w:p>
        </w:tc>
        <w:tc>
          <w:tcPr>
            <w:tcW w:w="2335" w:type="dxa"/>
            <w:tcBorders>
              <w:top w:val="nil"/>
              <w:left w:val="nil"/>
              <w:bottom w:val="nil"/>
              <w:right w:val="nil"/>
            </w:tcBorders>
            <w:vAlign w:val="center"/>
          </w:tcPr>
          <w:p w14:paraId="17A9E91A" w14:textId="77777777" w:rsidR="003A7339" w:rsidRPr="00652097" w:rsidRDefault="003A7339" w:rsidP="00BB6A36">
            <w:pPr>
              <w:pStyle w:val="72TabletextTablesTableFigureBoxstyles"/>
              <w:rPr>
                <w:i/>
              </w:rPr>
            </w:pPr>
            <w:r w:rsidRPr="00652097">
              <w:rPr>
                <w:i/>
              </w:rPr>
              <w:t>579 [0.5; 0.5-0.6]</w:t>
            </w:r>
          </w:p>
        </w:tc>
      </w:tr>
      <w:tr w:rsidR="003A7339" w14:paraId="6A7C3399" w14:textId="77777777" w:rsidTr="00BB6A36">
        <w:tc>
          <w:tcPr>
            <w:tcW w:w="2948" w:type="dxa"/>
            <w:tcBorders>
              <w:top w:val="nil"/>
              <w:left w:val="nil"/>
              <w:bottom w:val="nil"/>
              <w:right w:val="nil"/>
            </w:tcBorders>
            <w:vAlign w:val="center"/>
          </w:tcPr>
          <w:p w14:paraId="45875DA3" w14:textId="77777777" w:rsidR="003A7339" w:rsidRPr="00652097" w:rsidRDefault="003A7339" w:rsidP="00BB6A36">
            <w:pPr>
              <w:pStyle w:val="72TabletextTablesTableFigureBoxstyles"/>
              <w:rPr>
                <w:i/>
                <w:vertAlign w:val="superscript"/>
              </w:rPr>
            </w:pPr>
            <w:r w:rsidRPr="00652097">
              <w:rPr>
                <w:i/>
              </w:rPr>
              <w:t>STM</w:t>
            </w:r>
            <w:r w:rsidRPr="00652097">
              <w:rPr>
                <w:i/>
                <w:vertAlign w:val="superscript"/>
              </w:rPr>
              <w:t>$</w:t>
            </w:r>
          </w:p>
        </w:tc>
        <w:tc>
          <w:tcPr>
            <w:tcW w:w="992" w:type="dxa"/>
            <w:tcBorders>
              <w:top w:val="nil"/>
              <w:left w:val="nil"/>
              <w:bottom w:val="nil"/>
              <w:right w:val="nil"/>
            </w:tcBorders>
            <w:vAlign w:val="center"/>
          </w:tcPr>
          <w:p w14:paraId="7520069C" w14:textId="77777777" w:rsidR="003A7339" w:rsidRPr="00652097" w:rsidRDefault="003A7339" w:rsidP="00BB6A36">
            <w:pPr>
              <w:pStyle w:val="72TabletextTablesTableFigureBoxstyles"/>
              <w:rPr>
                <w:i/>
              </w:rPr>
            </w:pPr>
            <w:r w:rsidRPr="00652097">
              <w:rPr>
                <w:i/>
              </w:rPr>
              <w:t>84 [1.3]</w:t>
            </w:r>
          </w:p>
        </w:tc>
        <w:tc>
          <w:tcPr>
            <w:tcW w:w="992" w:type="dxa"/>
            <w:tcBorders>
              <w:top w:val="nil"/>
              <w:left w:val="nil"/>
              <w:bottom w:val="nil"/>
              <w:right w:val="nil"/>
            </w:tcBorders>
            <w:vAlign w:val="center"/>
          </w:tcPr>
          <w:p w14:paraId="68AA8B0D" w14:textId="77777777" w:rsidR="003A7339" w:rsidRPr="00652097" w:rsidRDefault="003A7339" w:rsidP="00BB6A36">
            <w:pPr>
              <w:pStyle w:val="72TabletextTablesTableFigureBoxstyles"/>
              <w:rPr>
                <w:i/>
              </w:rPr>
            </w:pPr>
            <w:r w:rsidRPr="00652097">
              <w:rPr>
                <w:i/>
              </w:rPr>
              <w:t>128 [1.8]</w:t>
            </w:r>
          </w:p>
        </w:tc>
        <w:tc>
          <w:tcPr>
            <w:tcW w:w="992" w:type="dxa"/>
            <w:tcBorders>
              <w:top w:val="nil"/>
              <w:left w:val="nil"/>
              <w:bottom w:val="nil"/>
              <w:right w:val="nil"/>
            </w:tcBorders>
            <w:vAlign w:val="center"/>
          </w:tcPr>
          <w:p w14:paraId="71A55FA4" w14:textId="77777777" w:rsidR="003A7339" w:rsidRPr="00652097" w:rsidRDefault="003A7339" w:rsidP="00BB6A36">
            <w:pPr>
              <w:pStyle w:val="72TabletextTablesTableFigureBoxstyles"/>
              <w:rPr>
                <w:i/>
              </w:rPr>
            </w:pPr>
            <w:r w:rsidRPr="00652097">
              <w:rPr>
                <w:i/>
              </w:rPr>
              <w:t>115 [1.3]</w:t>
            </w:r>
          </w:p>
        </w:tc>
        <w:tc>
          <w:tcPr>
            <w:tcW w:w="992" w:type="dxa"/>
            <w:tcBorders>
              <w:top w:val="nil"/>
              <w:left w:val="nil"/>
              <w:bottom w:val="nil"/>
              <w:right w:val="nil"/>
            </w:tcBorders>
            <w:vAlign w:val="center"/>
          </w:tcPr>
          <w:p w14:paraId="70530253" w14:textId="77777777" w:rsidR="003A7339" w:rsidRPr="00652097" w:rsidRDefault="003A7339" w:rsidP="00BB6A36">
            <w:pPr>
              <w:pStyle w:val="72TabletextTablesTableFigureBoxstyles"/>
              <w:rPr>
                <w:i/>
              </w:rPr>
            </w:pPr>
            <w:r w:rsidRPr="00652097">
              <w:rPr>
                <w:i/>
              </w:rPr>
              <w:t>105 [1.1]</w:t>
            </w:r>
          </w:p>
        </w:tc>
        <w:tc>
          <w:tcPr>
            <w:tcW w:w="992" w:type="dxa"/>
            <w:tcBorders>
              <w:top w:val="nil"/>
              <w:left w:val="nil"/>
              <w:bottom w:val="nil"/>
              <w:right w:val="nil"/>
            </w:tcBorders>
            <w:vAlign w:val="center"/>
          </w:tcPr>
          <w:p w14:paraId="3B8D0BC9" w14:textId="77777777" w:rsidR="003A7339" w:rsidRPr="00652097" w:rsidRDefault="003A7339" w:rsidP="00BB6A36">
            <w:pPr>
              <w:pStyle w:val="72TabletextTablesTableFigureBoxstyles"/>
              <w:rPr>
                <w:i/>
              </w:rPr>
            </w:pPr>
            <w:r w:rsidRPr="00652097">
              <w:rPr>
                <w:i/>
              </w:rPr>
              <w:t>158 [1.4]</w:t>
            </w:r>
          </w:p>
        </w:tc>
        <w:tc>
          <w:tcPr>
            <w:tcW w:w="992" w:type="dxa"/>
            <w:tcBorders>
              <w:top w:val="nil"/>
              <w:left w:val="nil"/>
              <w:bottom w:val="nil"/>
              <w:right w:val="nil"/>
            </w:tcBorders>
            <w:vAlign w:val="center"/>
          </w:tcPr>
          <w:p w14:paraId="2D09EB92" w14:textId="77777777" w:rsidR="003A7339" w:rsidRPr="00652097" w:rsidRDefault="003A7339" w:rsidP="00BB6A36">
            <w:pPr>
              <w:pStyle w:val="72TabletextTablesTableFigureBoxstyles"/>
              <w:rPr>
                <w:i/>
              </w:rPr>
            </w:pPr>
            <w:r w:rsidRPr="00652097">
              <w:rPr>
                <w:i/>
              </w:rPr>
              <w:t>123 [1.0]</w:t>
            </w:r>
          </w:p>
        </w:tc>
        <w:tc>
          <w:tcPr>
            <w:tcW w:w="992" w:type="dxa"/>
            <w:tcBorders>
              <w:top w:val="nil"/>
              <w:left w:val="nil"/>
              <w:bottom w:val="nil"/>
              <w:right w:val="nil"/>
            </w:tcBorders>
            <w:vAlign w:val="center"/>
          </w:tcPr>
          <w:p w14:paraId="709F19CD" w14:textId="77777777" w:rsidR="003A7339" w:rsidRPr="00652097" w:rsidRDefault="003A7339" w:rsidP="00BB6A36">
            <w:pPr>
              <w:pStyle w:val="72TabletextTablesTableFigureBoxstyles"/>
              <w:rPr>
                <w:i/>
              </w:rPr>
            </w:pPr>
            <w:r w:rsidRPr="00652097">
              <w:rPr>
                <w:i/>
              </w:rPr>
              <w:t>151 [1.1]</w:t>
            </w:r>
          </w:p>
        </w:tc>
        <w:tc>
          <w:tcPr>
            <w:tcW w:w="992" w:type="dxa"/>
            <w:tcBorders>
              <w:top w:val="nil"/>
              <w:left w:val="nil"/>
              <w:bottom w:val="nil"/>
              <w:right w:val="nil"/>
            </w:tcBorders>
            <w:vAlign w:val="center"/>
          </w:tcPr>
          <w:p w14:paraId="22ADBE8B" w14:textId="77777777" w:rsidR="003A7339" w:rsidRPr="00652097" w:rsidRDefault="003A7339" w:rsidP="00BB6A36">
            <w:pPr>
              <w:pStyle w:val="72TabletextTablesTableFigureBoxstyles"/>
              <w:rPr>
                <w:i/>
              </w:rPr>
            </w:pPr>
            <w:r w:rsidRPr="00652097">
              <w:rPr>
                <w:i/>
              </w:rPr>
              <w:t>168 [1.2]</w:t>
            </w:r>
          </w:p>
        </w:tc>
        <w:tc>
          <w:tcPr>
            <w:tcW w:w="993" w:type="dxa"/>
            <w:tcBorders>
              <w:top w:val="nil"/>
              <w:left w:val="nil"/>
              <w:bottom w:val="nil"/>
              <w:right w:val="nil"/>
            </w:tcBorders>
            <w:vAlign w:val="center"/>
          </w:tcPr>
          <w:p w14:paraId="7E7391B7" w14:textId="77777777" w:rsidR="003A7339" w:rsidRPr="00652097" w:rsidRDefault="003A7339" w:rsidP="00BB6A36">
            <w:pPr>
              <w:pStyle w:val="72TabletextTablesTableFigureBoxstyles"/>
              <w:rPr>
                <w:i/>
              </w:rPr>
            </w:pPr>
            <w:r w:rsidRPr="00652097">
              <w:rPr>
                <w:i/>
              </w:rPr>
              <w:t>181 [1.3]</w:t>
            </w:r>
          </w:p>
        </w:tc>
        <w:tc>
          <w:tcPr>
            <w:tcW w:w="993" w:type="dxa"/>
            <w:tcBorders>
              <w:top w:val="nil"/>
              <w:left w:val="nil"/>
              <w:bottom w:val="nil"/>
              <w:right w:val="nil"/>
            </w:tcBorders>
            <w:vAlign w:val="center"/>
          </w:tcPr>
          <w:p w14:paraId="32AA14AA" w14:textId="77777777" w:rsidR="003A7339" w:rsidRPr="00652097" w:rsidRDefault="003A7339" w:rsidP="00BB6A36">
            <w:pPr>
              <w:pStyle w:val="72TabletextTablesTableFigureBoxstyles"/>
              <w:rPr>
                <w:i/>
              </w:rPr>
            </w:pPr>
            <w:r w:rsidRPr="00652097">
              <w:rPr>
                <w:i/>
              </w:rPr>
              <w:t>199 [1.4]</w:t>
            </w:r>
          </w:p>
        </w:tc>
        <w:tc>
          <w:tcPr>
            <w:tcW w:w="2335" w:type="dxa"/>
            <w:tcBorders>
              <w:top w:val="nil"/>
              <w:left w:val="nil"/>
              <w:bottom w:val="nil"/>
              <w:right w:val="nil"/>
            </w:tcBorders>
            <w:vAlign w:val="center"/>
          </w:tcPr>
          <w:p w14:paraId="41E788E9" w14:textId="77777777" w:rsidR="003A7339" w:rsidRPr="00652097" w:rsidRDefault="003A7339" w:rsidP="00BB6A36">
            <w:pPr>
              <w:pStyle w:val="72TabletextTablesTableFigureBoxstyles"/>
              <w:rPr>
                <w:i/>
              </w:rPr>
            </w:pPr>
            <w:r w:rsidRPr="00652097">
              <w:rPr>
                <w:i/>
              </w:rPr>
              <w:t>1453 [1.3; 1.2-1.4]</w:t>
            </w:r>
          </w:p>
        </w:tc>
      </w:tr>
      <w:tr w:rsidR="003A7339" w14:paraId="35C862B5" w14:textId="77777777" w:rsidTr="00BB6A36">
        <w:tc>
          <w:tcPr>
            <w:tcW w:w="2948" w:type="dxa"/>
            <w:tcBorders>
              <w:top w:val="nil"/>
              <w:left w:val="nil"/>
              <w:bottom w:val="nil"/>
              <w:right w:val="nil"/>
            </w:tcBorders>
            <w:vAlign w:val="center"/>
          </w:tcPr>
          <w:p w14:paraId="39D4766F" w14:textId="77777777" w:rsidR="003A7339" w:rsidRPr="00652097" w:rsidRDefault="003A7339" w:rsidP="00BB6A36">
            <w:pPr>
              <w:pStyle w:val="72TabletextTablesTableFigureBoxstyles"/>
              <w:rPr>
                <w:i/>
              </w:rPr>
            </w:pPr>
            <w:r w:rsidRPr="00652097">
              <w:rPr>
                <w:i/>
              </w:rPr>
              <w:t>Unknown STR &amp; Unknown STM</w:t>
            </w:r>
          </w:p>
        </w:tc>
        <w:tc>
          <w:tcPr>
            <w:tcW w:w="992" w:type="dxa"/>
            <w:tcBorders>
              <w:top w:val="nil"/>
              <w:left w:val="nil"/>
              <w:bottom w:val="nil"/>
              <w:right w:val="nil"/>
            </w:tcBorders>
            <w:vAlign w:val="center"/>
          </w:tcPr>
          <w:p w14:paraId="26D051D9" w14:textId="77777777" w:rsidR="003A7339" w:rsidRPr="00652097" w:rsidRDefault="003A7339" w:rsidP="00BB6A36">
            <w:pPr>
              <w:pStyle w:val="72TabletextTablesTableFigureBoxstyles"/>
              <w:rPr>
                <w:i/>
              </w:rPr>
            </w:pPr>
            <w:r w:rsidRPr="00652097">
              <w:rPr>
                <w:i/>
              </w:rPr>
              <w:t>0 [0.0]</w:t>
            </w:r>
          </w:p>
        </w:tc>
        <w:tc>
          <w:tcPr>
            <w:tcW w:w="992" w:type="dxa"/>
            <w:tcBorders>
              <w:top w:val="nil"/>
              <w:left w:val="nil"/>
              <w:bottom w:val="nil"/>
              <w:right w:val="nil"/>
            </w:tcBorders>
            <w:vAlign w:val="center"/>
          </w:tcPr>
          <w:p w14:paraId="20E0BD49" w14:textId="77777777" w:rsidR="003A7339" w:rsidRPr="00652097" w:rsidRDefault="003A7339" w:rsidP="00BB6A36">
            <w:pPr>
              <w:pStyle w:val="72TabletextTablesTableFigureBoxstyles"/>
              <w:rPr>
                <w:i/>
              </w:rPr>
            </w:pPr>
            <w:r w:rsidRPr="00652097">
              <w:rPr>
                <w:i/>
              </w:rPr>
              <w:t>2 [&lt;0.1]</w:t>
            </w:r>
          </w:p>
        </w:tc>
        <w:tc>
          <w:tcPr>
            <w:tcW w:w="992" w:type="dxa"/>
            <w:tcBorders>
              <w:top w:val="nil"/>
              <w:left w:val="nil"/>
              <w:bottom w:val="nil"/>
              <w:right w:val="nil"/>
            </w:tcBorders>
            <w:vAlign w:val="center"/>
          </w:tcPr>
          <w:p w14:paraId="68CA6FFC" w14:textId="77777777" w:rsidR="003A7339" w:rsidRPr="00652097" w:rsidRDefault="003A7339" w:rsidP="00BB6A36">
            <w:pPr>
              <w:pStyle w:val="72TabletextTablesTableFigureBoxstyles"/>
              <w:rPr>
                <w:i/>
              </w:rPr>
            </w:pPr>
            <w:r w:rsidRPr="00652097">
              <w:rPr>
                <w:i/>
              </w:rPr>
              <w:t>1 [&lt;0.1]</w:t>
            </w:r>
          </w:p>
        </w:tc>
        <w:tc>
          <w:tcPr>
            <w:tcW w:w="992" w:type="dxa"/>
            <w:tcBorders>
              <w:top w:val="nil"/>
              <w:left w:val="nil"/>
              <w:bottom w:val="nil"/>
              <w:right w:val="nil"/>
            </w:tcBorders>
            <w:vAlign w:val="center"/>
          </w:tcPr>
          <w:p w14:paraId="393707EA" w14:textId="77777777" w:rsidR="003A7339" w:rsidRPr="00652097" w:rsidRDefault="003A7339" w:rsidP="00BB6A36">
            <w:pPr>
              <w:pStyle w:val="72TabletextTablesTableFigureBoxstyles"/>
              <w:rPr>
                <w:i/>
              </w:rPr>
            </w:pPr>
            <w:r w:rsidRPr="00652097">
              <w:rPr>
                <w:i/>
              </w:rPr>
              <w:t>3 [&lt;0.1]</w:t>
            </w:r>
          </w:p>
        </w:tc>
        <w:tc>
          <w:tcPr>
            <w:tcW w:w="992" w:type="dxa"/>
            <w:tcBorders>
              <w:top w:val="nil"/>
              <w:left w:val="nil"/>
              <w:bottom w:val="nil"/>
              <w:right w:val="nil"/>
            </w:tcBorders>
            <w:vAlign w:val="center"/>
          </w:tcPr>
          <w:p w14:paraId="0F376F08" w14:textId="77777777" w:rsidR="003A7339" w:rsidRPr="00652097" w:rsidRDefault="003A7339" w:rsidP="00BB6A36">
            <w:pPr>
              <w:pStyle w:val="72TabletextTablesTableFigureBoxstyles"/>
              <w:rPr>
                <w:i/>
              </w:rPr>
            </w:pPr>
            <w:r w:rsidRPr="00652097">
              <w:rPr>
                <w:i/>
              </w:rPr>
              <w:t>0 [0.0]</w:t>
            </w:r>
          </w:p>
        </w:tc>
        <w:tc>
          <w:tcPr>
            <w:tcW w:w="992" w:type="dxa"/>
            <w:tcBorders>
              <w:top w:val="nil"/>
              <w:left w:val="nil"/>
              <w:bottom w:val="nil"/>
              <w:right w:val="nil"/>
            </w:tcBorders>
            <w:vAlign w:val="center"/>
          </w:tcPr>
          <w:p w14:paraId="5CAB4345" w14:textId="77777777" w:rsidR="003A7339" w:rsidRPr="00652097" w:rsidRDefault="003A7339" w:rsidP="00BB6A36">
            <w:pPr>
              <w:pStyle w:val="72TabletextTablesTableFigureBoxstyles"/>
              <w:rPr>
                <w:i/>
              </w:rPr>
            </w:pPr>
            <w:r w:rsidRPr="00652097">
              <w:rPr>
                <w:i/>
              </w:rPr>
              <w:t>4 [&lt;0.1]</w:t>
            </w:r>
          </w:p>
        </w:tc>
        <w:tc>
          <w:tcPr>
            <w:tcW w:w="992" w:type="dxa"/>
            <w:tcBorders>
              <w:top w:val="nil"/>
              <w:left w:val="nil"/>
              <w:bottom w:val="nil"/>
              <w:right w:val="nil"/>
            </w:tcBorders>
            <w:vAlign w:val="center"/>
          </w:tcPr>
          <w:p w14:paraId="3140A534" w14:textId="77777777" w:rsidR="003A7339" w:rsidRPr="00652097" w:rsidRDefault="003A7339" w:rsidP="00BB6A36">
            <w:pPr>
              <w:pStyle w:val="72TabletextTablesTableFigureBoxstyles"/>
              <w:rPr>
                <w:i/>
              </w:rPr>
            </w:pPr>
            <w:r w:rsidRPr="00652097">
              <w:rPr>
                <w:i/>
              </w:rPr>
              <w:t>1 [&lt;0.1]</w:t>
            </w:r>
          </w:p>
        </w:tc>
        <w:tc>
          <w:tcPr>
            <w:tcW w:w="992" w:type="dxa"/>
            <w:tcBorders>
              <w:top w:val="nil"/>
              <w:left w:val="nil"/>
              <w:bottom w:val="nil"/>
              <w:right w:val="nil"/>
            </w:tcBorders>
            <w:vAlign w:val="center"/>
          </w:tcPr>
          <w:p w14:paraId="180E8E64" w14:textId="77777777" w:rsidR="003A7339" w:rsidRPr="00652097" w:rsidRDefault="003A7339" w:rsidP="00BB6A36">
            <w:pPr>
              <w:pStyle w:val="72TabletextTablesTableFigureBoxstyles"/>
              <w:rPr>
                <w:i/>
              </w:rPr>
            </w:pPr>
            <w:r w:rsidRPr="00652097">
              <w:rPr>
                <w:i/>
              </w:rPr>
              <w:t>1 [&lt;0.1]</w:t>
            </w:r>
          </w:p>
        </w:tc>
        <w:tc>
          <w:tcPr>
            <w:tcW w:w="993" w:type="dxa"/>
            <w:tcBorders>
              <w:top w:val="nil"/>
              <w:left w:val="nil"/>
              <w:bottom w:val="nil"/>
              <w:right w:val="nil"/>
            </w:tcBorders>
            <w:vAlign w:val="center"/>
          </w:tcPr>
          <w:p w14:paraId="01794549" w14:textId="77777777" w:rsidR="003A7339" w:rsidRPr="00652097" w:rsidRDefault="003A7339" w:rsidP="00BB6A36">
            <w:pPr>
              <w:pStyle w:val="72TabletextTablesTableFigureBoxstyles"/>
              <w:rPr>
                <w:i/>
              </w:rPr>
            </w:pPr>
            <w:r w:rsidRPr="00652097">
              <w:rPr>
                <w:i/>
              </w:rPr>
              <w:t>0 [0.0]</w:t>
            </w:r>
          </w:p>
        </w:tc>
        <w:tc>
          <w:tcPr>
            <w:tcW w:w="993" w:type="dxa"/>
            <w:tcBorders>
              <w:top w:val="nil"/>
              <w:left w:val="nil"/>
              <w:bottom w:val="nil"/>
              <w:right w:val="nil"/>
            </w:tcBorders>
            <w:vAlign w:val="center"/>
          </w:tcPr>
          <w:p w14:paraId="2463A26A" w14:textId="77777777" w:rsidR="003A7339" w:rsidRPr="00652097" w:rsidRDefault="003A7339" w:rsidP="00BB6A36">
            <w:pPr>
              <w:pStyle w:val="72TabletextTablesTableFigureBoxstyles"/>
              <w:rPr>
                <w:i/>
              </w:rPr>
            </w:pPr>
            <w:r w:rsidRPr="00652097">
              <w:rPr>
                <w:i/>
              </w:rPr>
              <w:t>0 [0.0]</w:t>
            </w:r>
          </w:p>
        </w:tc>
        <w:tc>
          <w:tcPr>
            <w:tcW w:w="2335" w:type="dxa"/>
            <w:tcBorders>
              <w:top w:val="nil"/>
              <w:left w:val="nil"/>
              <w:bottom w:val="nil"/>
              <w:right w:val="nil"/>
            </w:tcBorders>
            <w:vAlign w:val="center"/>
          </w:tcPr>
          <w:p w14:paraId="1D5A8C63" w14:textId="77777777" w:rsidR="003A7339" w:rsidRPr="00652097" w:rsidRDefault="003A7339" w:rsidP="00BB6A36">
            <w:pPr>
              <w:pStyle w:val="72TabletextTablesTableFigureBoxstyles"/>
              <w:rPr>
                <w:i/>
              </w:rPr>
            </w:pPr>
            <w:r w:rsidRPr="00652097">
              <w:rPr>
                <w:i/>
              </w:rPr>
              <w:t xml:space="preserve">12 [&lt;0.1; 0.0-0.0] </w:t>
            </w:r>
          </w:p>
        </w:tc>
      </w:tr>
      <w:tr w:rsidR="003A7339" w14:paraId="38CA47CF" w14:textId="77777777" w:rsidTr="00BB6A36">
        <w:tc>
          <w:tcPr>
            <w:tcW w:w="2948" w:type="dxa"/>
            <w:tcBorders>
              <w:top w:val="nil"/>
              <w:left w:val="nil"/>
              <w:bottom w:val="nil"/>
              <w:right w:val="nil"/>
            </w:tcBorders>
            <w:vAlign w:val="center"/>
          </w:tcPr>
          <w:p w14:paraId="637F8671" w14:textId="77777777" w:rsidR="003A7339" w:rsidRPr="00652097" w:rsidRDefault="003A7339" w:rsidP="00BB6A36">
            <w:pPr>
              <w:pStyle w:val="72TabletextTablesTableFigureBoxstyles"/>
            </w:pPr>
            <w:r w:rsidRPr="00652097">
              <w:t>Not STDR</w:t>
            </w:r>
          </w:p>
        </w:tc>
        <w:tc>
          <w:tcPr>
            <w:tcW w:w="992" w:type="dxa"/>
            <w:tcBorders>
              <w:top w:val="nil"/>
              <w:left w:val="nil"/>
              <w:bottom w:val="nil"/>
              <w:right w:val="nil"/>
            </w:tcBorders>
            <w:vAlign w:val="center"/>
          </w:tcPr>
          <w:p w14:paraId="2E55868D" w14:textId="77777777" w:rsidR="003A7339" w:rsidRPr="00652097" w:rsidRDefault="003A7339" w:rsidP="00BB6A36">
            <w:pPr>
              <w:pStyle w:val="72TabletextTablesTableFigureBoxstyles"/>
            </w:pPr>
            <w:r w:rsidRPr="00652097">
              <w:t>326 [5.1]</w:t>
            </w:r>
          </w:p>
        </w:tc>
        <w:tc>
          <w:tcPr>
            <w:tcW w:w="992" w:type="dxa"/>
            <w:tcBorders>
              <w:top w:val="nil"/>
              <w:left w:val="nil"/>
              <w:bottom w:val="nil"/>
              <w:right w:val="nil"/>
            </w:tcBorders>
            <w:vAlign w:val="center"/>
          </w:tcPr>
          <w:p w14:paraId="22179F79" w14:textId="77777777" w:rsidR="003A7339" w:rsidRPr="00652097" w:rsidRDefault="003A7339" w:rsidP="00BB6A36">
            <w:pPr>
              <w:pStyle w:val="72TabletextTablesTableFigureBoxstyles"/>
            </w:pPr>
            <w:r w:rsidRPr="00652097">
              <w:t>443 [6.2]</w:t>
            </w:r>
          </w:p>
        </w:tc>
        <w:tc>
          <w:tcPr>
            <w:tcW w:w="992" w:type="dxa"/>
            <w:tcBorders>
              <w:top w:val="nil"/>
              <w:left w:val="nil"/>
              <w:bottom w:val="nil"/>
              <w:right w:val="nil"/>
            </w:tcBorders>
            <w:vAlign w:val="center"/>
          </w:tcPr>
          <w:p w14:paraId="7F4DAD09" w14:textId="77777777" w:rsidR="003A7339" w:rsidRPr="00652097" w:rsidRDefault="003A7339" w:rsidP="00BB6A36">
            <w:pPr>
              <w:pStyle w:val="72TabletextTablesTableFigureBoxstyles"/>
            </w:pPr>
            <w:r w:rsidRPr="00652097">
              <w:t>430 [4.9]</w:t>
            </w:r>
          </w:p>
        </w:tc>
        <w:tc>
          <w:tcPr>
            <w:tcW w:w="992" w:type="dxa"/>
            <w:tcBorders>
              <w:top w:val="nil"/>
              <w:left w:val="nil"/>
              <w:bottom w:val="nil"/>
              <w:right w:val="nil"/>
            </w:tcBorders>
            <w:vAlign w:val="center"/>
          </w:tcPr>
          <w:p w14:paraId="61F4286E" w14:textId="77777777" w:rsidR="003A7339" w:rsidRPr="00652097" w:rsidRDefault="003A7339" w:rsidP="00BB6A36">
            <w:pPr>
              <w:pStyle w:val="72TabletextTablesTableFigureBoxstyles"/>
            </w:pPr>
            <w:r w:rsidRPr="00652097">
              <w:t>356 [3.7]</w:t>
            </w:r>
          </w:p>
        </w:tc>
        <w:tc>
          <w:tcPr>
            <w:tcW w:w="992" w:type="dxa"/>
            <w:tcBorders>
              <w:top w:val="nil"/>
              <w:left w:val="nil"/>
              <w:bottom w:val="nil"/>
              <w:right w:val="nil"/>
            </w:tcBorders>
            <w:vAlign w:val="center"/>
          </w:tcPr>
          <w:p w14:paraId="6EBFEF08" w14:textId="77777777" w:rsidR="003A7339" w:rsidRPr="00652097" w:rsidRDefault="003A7339" w:rsidP="00BB6A36">
            <w:pPr>
              <w:pStyle w:val="72TabletextTablesTableFigureBoxstyles"/>
            </w:pPr>
            <w:r w:rsidRPr="00652097">
              <w:t>424 [3.8]</w:t>
            </w:r>
          </w:p>
        </w:tc>
        <w:tc>
          <w:tcPr>
            <w:tcW w:w="992" w:type="dxa"/>
            <w:tcBorders>
              <w:top w:val="nil"/>
              <w:left w:val="nil"/>
              <w:bottom w:val="nil"/>
              <w:right w:val="nil"/>
            </w:tcBorders>
            <w:vAlign w:val="center"/>
          </w:tcPr>
          <w:p w14:paraId="5441F566" w14:textId="77777777" w:rsidR="003A7339" w:rsidRPr="00652097" w:rsidRDefault="003A7339" w:rsidP="00BB6A36">
            <w:pPr>
              <w:pStyle w:val="72TabletextTablesTableFigureBoxstyles"/>
            </w:pPr>
            <w:r w:rsidRPr="00652097">
              <w:t>388 [3.2]</w:t>
            </w:r>
          </w:p>
        </w:tc>
        <w:tc>
          <w:tcPr>
            <w:tcW w:w="992" w:type="dxa"/>
            <w:tcBorders>
              <w:top w:val="nil"/>
              <w:left w:val="nil"/>
              <w:bottom w:val="nil"/>
              <w:right w:val="nil"/>
            </w:tcBorders>
            <w:vAlign w:val="center"/>
          </w:tcPr>
          <w:p w14:paraId="01702EB0" w14:textId="77777777" w:rsidR="003A7339" w:rsidRPr="00652097" w:rsidRDefault="003A7339" w:rsidP="00BB6A36">
            <w:pPr>
              <w:pStyle w:val="72TabletextTablesTableFigureBoxstyles"/>
            </w:pPr>
            <w:r w:rsidRPr="00652097">
              <w:t>333 [2.5]</w:t>
            </w:r>
          </w:p>
        </w:tc>
        <w:tc>
          <w:tcPr>
            <w:tcW w:w="992" w:type="dxa"/>
            <w:tcBorders>
              <w:top w:val="nil"/>
              <w:left w:val="nil"/>
              <w:bottom w:val="nil"/>
              <w:right w:val="nil"/>
            </w:tcBorders>
            <w:vAlign w:val="center"/>
          </w:tcPr>
          <w:p w14:paraId="47BBC73D" w14:textId="77777777" w:rsidR="003A7339" w:rsidRPr="00652097" w:rsidRDefault="003A7339" w:rsidP="00BB6A36">
            <w:pPr>
              <w:pStyle w:val="72TabletextTablesTableFigureBoxstyles"/>
            </w:pPr>
            <w:r w:rsidRPr="00652097">
              <w:t>413 [3.0]</w:t>
            </w:r>
          </w:p>
        </w:tc>
        <w:tc>
          <w:tcPr>
            <w:tcW w:w="993" w:type="dxa"/>
            <w:tcBorders>
              <w:top w:val="nil"/>
              <w:left w:val="nil"/>
              <w:bottom w:val="nil"/>
              <w:right w:val="nil"/>
            </w:tcBorders>
            <w:vAlign w:val="center"/>
          </w:tcPr>
          <w:p w14:paraId="09D75CEF" w14:textId="77777777" w:rsidR="003A7339" w:rsidRPr="00652097" w:rsidRDefault="003A7339" w:rsidP="00BB6A36">
            <w:pPr>
              <w:pStyle w:val="72TabletextTablesTableFigureBoxstyles"/>
            </w:pPr>
            <w:r w:rsidRPr="00652097">
              <w:t>609 [4.5]</w:t>
            </w:r>
          </w:p>
        </w:tc>
        <w:tc>
          <w:tcPr>
            <w:tcW w:w="993" w:type="dxa"/>
            <w:tcBorders>
              <w:top w:val="nil"/>
              <w:left w:val="nil"/>
              <w:bottom w:val="nil"/>
              <w:right w:val="nil"/>
            </w:tcBorders>
            <w:vAlign w:val="center"/>
          </w:tcPr>
          <w:p w14:paraId="2614FFBD" w14:textId="77777777" w:rsidR="003A7339" w:rsidRPr="00652097" w:rsidRDefault="003A7339" w:rsidP="00BB6A36">
            <w:pPr>
              <w:pStyle w:val="72TabletextTablesTableFigureBoxstyles"/>
            </w:pPr>
            <w:r w:rsidRPr="00652097">
              <w:t>459 [3.2]</w:t>
            </w:r>
          </w:p>
        </w:tc>
        <w:tc>
          <w:tcPr>
            <w:tcW w:w="2335" w:type="dxa"/>
            <w:tcBorders>
              <w:top w:val="nil"/>
              <w:left w:val="nil"/>
              <w:bottom w:val="nil"/>
              <w:right w:val="nil"/>
            </w:tcBorders>
            <w:vAlign w:val="center"/>
          </w:tcPr>
          <w:p w14:paraId="0EA3B102" w14:textId="77777777" w:rsidR="003A7339" w:rsidRPr="00652097" w:rsidRDefault="003A7339" w:rsidP="00BB6A36">
            <w:pPr>
              <w:pStyle w:val="72TabletextTablesTableFigureBoxstyles"/>
            </w:pPr>
            <w:r w:rsidRPr="00652097">
              <w:t>4293 [3.8; 3.7-3.9]</w:t>
            </w:r>
          </w:p>
        </w:tc>
      </w:tr>
      <w:tr w:rsidR="003A7339" w14:paraId="76AC1A3F" w14:textId="77777777" w:rsidTr="00BB6A36">
        <w:tc>
          <w:tcPr>
            <w:tcW w:w="2948" w:type="dxa"/>
            <w:tcBorders>
              <w:top w:val="nil"/>
              <w:left w:val="nil"/>
              <w:right w:val="nil"/>
            </w:tcBorders>
            <w:vAlign w:val="center"/>
          </w:tcPr>
          <w:p w14:paraId="43319EE0" w14:textId="77777777" w:rsidR="003A7339" w:rsidRPr="00652097" w:rsidRDefault="003A7339" w:rsidP="00BB6A36">
            <w:pPr>
              <w:pStyle w:val="72TabletextTablesTableFigureBoxstyles"/>
            </w:pPr>
            <w:r w:rsidRPr="00652097">
              <w:t>Unknown STDR status</w:t>
            </w:r>
          </w:p>
        </w:tc>
        <w:tc>
          <w:tcPr>
            <w:tcW w:w="992" w:type="dxa"/>
            <w:tcBorders>
              <w:top w:val="nil"/>
              <w:left w:val="nil"/>
              <w:right w:val="nil"/>
            </w:tcBorders>
            <w:vAlign w:val="center"/>
          </w:tcPr>
          <w:p w14:paraId="61A8C693" w14:textId="77777777" w:rsidR="003A7339" w:rsidRPr="00652097" w:rsidRDefault="003A7339" w:rsidP="00BB6A36">
            <w:pPr>
              <w:pStyle w:val="72TabletextTablesTableFigureBoxstyles"/>
            </w:pPr>
            <w:r w:rsidRPr="00652097">
              <w:t>0 [0.0]</w:t>
            </w:r>
          </w:p>
        </w:tc>
        <w:tc>
          <w:tcPr>
            <w:tcW w:w="992" w:type="dxa"/>
            <w:tcBorders>
              <w:top w:val="nil"/>
              <w:left w:val="nil"/>
              <w:right w:val="nil"/>
            </w:tcBorders>
            <w:vAlign w:val="center"/>
          </w:tcPr>
          <w:p w14:paraId="22D6CF05" w14:textId="77777777" w:rsidR="003A7339" w:rsidRPr="00652097" w:rsidRDefault="003A7339" w:rsidP="00BB6A36">
            <w:pPr>
              <w:pStyle w:val="72TabletextTablesTableFigureBoxstyles"/>
            </w:pPr>
            <w:r w:rsidRPr="00652097">
              <w:t>0 [0.0]</w:t>
            </w:r>
          </w:p>
        </w:tc>
        <w:tc>
          <w:tcPr>
            <w:tcW w:w="992" w:type="dxa"/>
            <w:tcBorders>
              <w:top w:val="nil"/>
              <w:left w:val="nil"/>
              <w:right w:val="nil"/>
            </w:tcBorders>
            <w:vAlign w:val="center"/>
          </w:tcPr>
          <w:p w14:paraId="25D0AF96" w14:textId="77777777" w:rsidR="003A7339" w:rsidRPr="00652097" w:rsidRDefault="003A7339" w:rsidP="00BB6A36">
            <w:pPr>
              <w:pStyle w:val="72TabletextTablesTableFigureBoxstyles"/>
            </w:pPr>
            <w:r w:rsidRPr="00652097">
              <w:t>0 [0.0]</w:t>
            </w:r>
          </w:p>
        </w:tc>
        <w:tc>
          <w:tcPr>
            <w:tcW w:w="992" w:type="dxa"/>
            <w:tcBorders>
              <w:top w:val="nil"/>
              <w:left w:val="nil"/>
              <w:right w:val="nil"/>
            </w:tcBorders>
            <w:vAlign w:val="center"/>
          </w:tcPr>
          <w:p w14:paraId="51ECCCE1" w14:textId="77777777" w:rsidR="003A7339" w:rsidRPr="00652097" w:rsidRDefault="003A7339" w:rsidP="00BB6A36">
            <w:pPr>
              <w:pStyle w:val="72TabletextTablesTableFigureBoxstyles"/>
            </w:pPr>
            <w:r w:rsidRPr="00652097">
              <w:t>0 [0.0]</w:t>
            </w:r>
          </w:p>
        </w:tc>
        <w:tc>
          <w:tcPr>
            <w:tcW w:w="992" w:type="dxa"/>
            <w:tcBorders>
              <w:top w:val="nil"/>
              <w:left w:val="nil"/>
              <w:right w:val="nil"/>
            </w:tcBorders>
            <w:vAlign w:val="center"/>
          </w:tcPr>
          <w:p w14:paraId="047CC735" w14:textId="77777777" w:rsidR="003A7339" w:rsidRPr="00652097" w:rsidRDefault="003A7339" w:rsidP="00BB6A36">
            <w:pPr>
              <w:pStyle w:val="72TabletextTablesTableFigureBoxstyles"/>
            </w:pPr>
            <w:r w:rsidRPr="00652097">
              <w:t>0 [0.0]</w:t>
            </w:r>
          </w:p>
        </w:tc>
        <w:tc>
          <w:tcPr>
            <w:tcW w:w="992" w:type="dxa"/>
            <w:tcBorders>
              <w:top w:val="nil"/>
              <w:left w:val="nil"/>
              <w:right w:val="nil"/>
            </w:tcBorders>
            <w:vAlign w:val="center"/>
          </w:tcPr>
          <w:p w14:paraId="41F2EC35" w14:textId="77777777" w:rsidR="003A7339" w:rsidRPr="00652097" w:rsidRDefault="003A7339" w:rsidP="00BB6A36">
            <w:pPr>
              <w:pStyle w:val="72TabletextTablesTableFigureBoxstyles"/>
            </w:pPr>
            <w:r w:rsidRPr="00652097">
              <w:t>0 [0.0]</w:t>
            </w:r>
          </w:p>
        </w:tc>
        <w:tc>
          <w:tcPr>
            <w:tcW w:w="992" w:type="dxa"/>
            <w:tcBorders>
              <w:top w:val="nil"/>
              <w:left w:val="nil"/>
              <w:right w:val="nil"/>
            </w:tcBorders>
            <w:vAlign w:val="center"/>
          </w:tcPr>
          <w:p w14:paraId="1F5C90B0" w14:textId="77777777" w:rsidR="003A7339" w:rsidRPr="00652097" w:rsidRDefault="003A7339" w:rsidP="00BB6A36">
            <w:pPr>
              <w:pStyle w:val="72TabletextTablesTableFigureBoxstyles"/>
            </w:pPr>
            <w:r w:rsidRPr="00652097">
              <w:t>3 [&lt;0.1]</w:t>
            </w:r>
          </w:p>
        </w:tc>
        <w:tc>
          <w:tcPr>
            <w:tcW w:w="992" w:type="dxa"/>
            <w:tcBorders>
              <w:top w:val="nil"/>
              <w:left w:val="nil"/>
              <w:right w:val="nil"/>
            </w:tcBorders>
            <w:vAlign w:val="center"/>
          </w:tcPr>
          <w:p w14:paraId="3D2764D6" w14:textId="77777777" w:rsidR="003A7339" w:rsidRPr="00652097" w:rsidRDefault="003A7339" w:rsidP="00BB6A36">
            <w:pPr>
              <w:pStyle w:val="72TabletextTablesTableFigureBoxstyles"/>
            </w:pPr>
            <w:r w:rsidRPr="00652097">
              <w:t>0 [0.0]</w:t>
            </w:r>
          </w:p>
        </w:tc>
        <w:tc>
          <w:tcPr>
            <w:tcW w:w="993" w:type="dxa"/>
            <w:tcBorders>
              <w:top w:val="nil"/>
              <w:left w:val="nil"/>
              <w:right w:val="nil"/>
            </w:tcBorders>
            <w:vAlign w:val="center"/>
          </w:tcPr>
          <w:p w14:paraId="2B5448B9" w14:textId="77777777" w:rsidR="003A7339" w:rsidRPr="00652097" w:rsidRDefault="003A7339" w:rsidP="00BB6A36">
            <w:pPr>
              <w:pStyle w:val="72TabletextTablesTableFigureBoxstyles"/>
            </w:pPr>
            <w:r w:rsidRPr="00652097">
              <w:t>0 [0.0]</w:t>
            </w:r>
          </w:p>
        </w:tc>
        <w:tc>
          <w:tcPr>
            <w:tcW w:w="993" w:type="dxa"/>
            <w:tcBorders>
              <w:top w:val="nil"/>
              <w:left w:val="nil"/>
              <w:right w:val="nil"/>
            </w:tcBorders>
            <w:vAlign w:val="center"/>
          </w:tcPr>
          <w:p w14:paraId="5B76B906" w14:textId="77777777" w:rsidR="003A7339" w:rsidRPr="00652097" w:rsidRDefault="003A7339" w:rsidP="00BB6A36">
            <w:pPr>
              <w:pStyle w:val="72TabletextTablesTableFigureBoxstyles"/>
            </w:pPr>
            <w:r w:rsidRPr="00652097">
              <w:t>20 [0.1]</w:t>
            </w:r>
          </w:p>
        </w:tc>
        <w:tc>
          <w:tcPr>
            <w:tcW w:w="2335" w:type="dxa"/>
            <w:tcBorders>
              <w:top w:val="nil"/>
              <w:left w:val="nil"/>
              <w:right w:val="nil"/>
            </w:tcBorders>
            <w:vAlign w:val="center"/>
          </w:tcPr>
          <w:p w14:paraId="74A4F085" w14:textId="77777777" w:rsidR="003A7339" w:rsidRPr="00652097" w:rsidRDefault="003A7339" w:rsidP="00BB6A36">
            <w:pPr>
              <w:pStyle w:val="72TabletextTablesTableFigureBoxstyles"/>
            </w:pPr>
            <w:r w:rsidRPr="00652097">
              <w:t>23 [&lt;0.1; 0.0-0.0]</w:t>
            </w:r>
          </w:p>
        </w:tc>
      </w:tr>
      <w:tr w:rsidR="003A7339" w14:paraId="0CC2503A" w14:textId="77777777" w:rsidTr="00BB6A36">
        <w:tc>
          <w:tcPr>
            <w:tcW w:w="2948" w:type="dxa"/>
            <w:tcBorders>
              <w:left w:val="nil"/>
              <w:right w:val="nil"/>
            </w:tcBorders>
            <w:vAlign w:val="center"/>
          </w:tcPr>
          <w:p w14:paraId="4377CD83" w14:textId="77777777" w:rsidR="003A7339" w:rsidRPr="00652097" w:rsidRDefault="003A7339" w:rsidP="00BB6A36">
            <w:pPr>
              <w:pStyle w:val="72TabletextTablesTableFigureBoxstyles"/>
            </w:pPr>
            <w:r w:rsidRPr="00652097">
              <w:t>No biomicroscopy recorded***</w:t>
            </w:r>
          </w:p>
        </w:tc>
        <w:tc>
          <w:tcPr>
            <w:tcW w:w="992" w:type="dxa"/>
            <w:tcBorders>
              <w:left w:val="nil"/>
              <w:right w:val="nil"/>
            </w:tcBorders>
            <w:vAlign w:val="center"/>
          </w:tcPr>
          <w:p w14:paraId="6613E059" w14:textId="77777777" w:rsidR="003A7339" w:rsidRPr="00652097" w:rsidRDefault="003A7339" w:rsidP="00BB6A36">
            <w:pPr>
              <w:pStyle w:val="72TabletextTablesTableFigureBoxstyles"/>
            </w:pPr>
            <w:r w:rsidRPr="00652097">
              <w:t>54 [0.9]</w:t>
            </w:r>
          </w:p>
        </w:tc>
        <w:tc>
          <w:tcPr>
            <w:tcW w:w="992" w:type="dxa"/>
            <w:tcBorders>
              <w:left w:val="nil"/>
              <w:right w:val="nil"/>
            </w:tcBorders>
            <w:vAlign w:val="center"/>
          </w:tcPr>
          <w:p w14:paraId="2392944B" w14:textId="77777777" w:rsidR="003A7339" w:rsidRPr="00652097" w:rsidRDefault="003A7339" w:rsidP="00BB6A36">
            <w:pPr>
              <w:pStyle w:val="72TabletextTablesTableFigureBoxstyles"/>
            </w:pPr>
            <w:r w:rsidRPr="00652097">
              <w:t>100 [1.4]</w:t>
            </w:r>
          </w:p>
        </w:tc>
        <w:tc>
          <w:tcPr>
            <w:tcW w:w="992" w:type="dxa"/>
            <w:tcBorders>
              <w:left w:val="nil"/>
              <w:right w:val="nil"/>
            </w:tcBorders>
            <w:vAlign w:val="center"/>
          </w:tcPr>
          <w:p w14:paraId="494FD28B" w14:textId="77777777" w:rsidR="003A7339" w:rsidRPr="00652097" w:rsidRDefault="003A7339" w:rsidP="00BB6A36">
            <w:pPr>
              <w:pStyle w:val="72TabletextTablesTableFigureBoxstyles"/>
            </w:pPr>
            <w:r w:rsidRPr="00652097">
              <w:t>108 [1.2]</w:t>
            </w:r>
          </w:p>
        </w:tc>
        <w:tc>
          <w:tcPr>
            <w:tcW w:w="992" w:type="dxa"/>
            <w:tcBorders>
              <w:left w:val="nil"/>
              <w:right w:val="nil"/>
            </w:tcBorders>
            <w:vAlign w:val="center"/>
          </w:tcPr>
          <w:p w14:paraId="164CFB69" w14:textId="77777777" w:rsidR="003A7339" w:rsidRPr="00652097" w:rsidRDefault="003A7339" w:rsidP="00BB6A36">
            <w:pPr>
              <w:pStyle w:val="72TabletextTablesTableFigureBoxstyles"/>
            </w:pPr>
            <w:r w:rsidRPr="00652097">
              <w:t>64 [0.7]</w:t>
            </w:r>
          </w:p>
        </w:tc>
        <w:tc>
          <w:tcPr>
            <w:tcW w:w="992" w:type="dxa"/>
            <w:tcBorders>
              <w:left w:val="nil"/>
              <w:right w:val="nil"/>
            </w:tcBorders>
            <w:vAlign w:val="center"/>
          </w:tcPr>
          <w:p w14:paraId="2255A79D" w14:textId="77777777" w:rsidR="003A7339" w:rsidRPr="00652097" w:rsidRDefault="003A7339" w:rsidP="00BB6A36">
            <w:pPr>
              <w:pStyle w:val="72TabletextTablesTableFigureBoxstyles"/>
            </w:pPr>
            <w:r w:rsidRPr="00652097">
              <w:t>119 [1.1]</w:t>
            </w:r>
          </w:p>
        </w:tc>
        <w:tc>
          <w:tcPr>
            <w:tcW w:w="992" w:type="dxa"/>
            <w:tcBorders>
              <w:left w:val="nil"/>
              <w:right w:val="nil"/>
            </w:tcBorders>
            <w:vAlign w:val="center"/>
          </w:tcPr>
          <w:p w14:paraId="4B0BFBEA" w14:textId="77777777" w:rsidR="003A7339" w:rsidRPr="00652097" w:rsidRDefault="003A7339" w:rsidP="00BB6A36">
            <w:pPr>
              <w:pStyle w:val="72TabletextTablesTableFigureBoxstyles"/>
            </w:pPr>
            <w:r w:rsidRPr="00652097">
              <w:t>107 [0.9]</w:t>
            </w:r>
          </w:p>
        </w:tc>
        <w:tc>
          <w:tcPr>
            <w:tcW w:w="992" w:type="dxa"/>
            <w:tcBorders>
              <w:left w:val="nil"/>
              <w:right w:val="nil"/>
            </w:tcBorders>
            <w:vAlign w:val="center"/>
          </w:tcPr>
          <w:p w14:paraId="25CC1D98" w14:textId="77777777" w:rsidR="003A7339" w:rsidRPr="00652097" w:rsidRDefault="003A7339" w:rsidP="00BB6A36">
            <w:pPr>
              <w:pStyle w:val="72TabletextTablesTableFigureBoxstyles"/>
            </w:pPr>
            <w:r w:rsidRPr="00652097">
              <w:t>42 [0.3]</w:t>
            </w:r>
          </w:p>
        </w:tc>
        <w:tc>
          <w:tcPr>
            <w:tcW w:w="992" w:type="dxa"/>
            <w:tcBorders>
              <w:left w:val="nil"/>
              <w:right w:val="nil"/>
            </w:tcBorders>
            <w:vAlign w:val="center"/>
          </w:tcPr>
          <w:p w14:paraId="2298250A" w14:textId="77777777" w:rsidR="003A7339" w:rsidRPr="00652097" w:rsidRDefault="003A7339" w:rsidP="00BB6A36">
            <w:pPr>
              <w:pStyle w:val="72TabletextTablesTableFigureBoxstyles"/>
            </w:pPr>
            <w:r w:rsidRPr="00652097">
              <w:t>53 [0.4]</w:t>
            </w:r>
          </w:p>
        </w:tc>
        <w:tc>
          <w:tcPr>
            <w:tcW w:w="993" w:type="dxa"/>
            <w:tcBorders>
              <w:left w:val="nil"/>
              <w:right w:val="nil"/>
            </w:tcBorders>
            <w:vAlign w:val="center"/>
          </w:tcPr>
          <w:p w14:paraId="41D1BBC9" w14:textId="77777777" w:rsidR="003A7339" w:rsidRPr="00652097" w:rsidRDefault="003A7339" w:rsidP="00BB6A36">
            <w:pPr>
              <w:pStyle w:val="72TabletextTablesTableFigureBoxstyles"/>
            </w:pPr>
            <w:r w:rsidRPr="00652097">
              <w:t>55 [0.4]</w:t>
            </w:r>
          </w:p>
        </w:tc>
        <w:tc>
          <w:tcPr>
            <w:tcW w:w="993" w:type="dxa"/>
            <w:tcBorders>
              <w:left w:val="nil"/>
              <w:right w:val="nil"/>
            </w:tcBorders>
            <w:vAlign w:val="center"/>
          </w:tcPr>
          <w:p w14:paraId="261DEEFB" w14:textId="77777777" w:rsidR="003A7339" w:rsidRPr="00652097" w:rsidRDefault="003A7339" w:rsidP="00BB6A36">
            <w:pPr>
              <w:pStyle w:val="72TabletextTablesTableFigureBoxstyles"/>
            </w:pPr>
            <w:r w:rsidRPr="00652097">
              <w:t>111 [0.8]</w:t>
            </w:r>
          </w:p>
        </w:tc>
        <w:tc>
          <w:tcPr>
            <w:tcW w:w="2335" w:type="dxa"/>
            <w:tcBorders>
              <w:left w:val="nil"/>
              <w:right w:val="nil"/>
            </w:tcBorders>
            <w:vAlign w:val="center"/>
          </w:tcPr>
          <w:p w14:paraId="6565C84E" w14:textId="77777777" w:rsidR="003A7339" w:rsidRPr="00652097" w:rsidRDefault="003A7339" w:rsidP="00BB6A36">
            <w:pPr>
              <w:pStyle w:val="72TabletextTablesTableFigureBoxstyles"/>
            </w:pPr>
            <w:r w:rsidRPr="00652097">
              <w:t>847 [0.8; 0.7-0.8]</w:t>
            </w:r>
          </w:p>
        </w:tc>
      </w:tr>
      <w:tr w:rsidR="003A7339" w14:paraId="05E69628" w14:textId="77777777" w:rsidTr="00BB6A36">
        <w:tc>
          <w:tcPr>
            <w:tcW w:w="2948" w:type="dxa"/>
            <w:tcBorders>
              <w:left w:val="nil"/>
              <w:right w:val="nil"/>
            </w:tcBorders>
            <w:vAlign w:val="center"/>
          </w:tcPr>
          <w:p w14:paraId="158C662A" w14:textId="77777777" w:rsidR="003A7339" w:rsidRPr="00652097" w:rsidRDefault="003A7339" w:rsidP="00BB6A36">
            <w:pPr>
              <w:pStyle w:val="72TabletextTablesTableFigureBoxstyles"/>
              <w:rPr>
                <w:b/>
              </w:rPr>
            </w:pPr>
            <w:r w:rsidRPr="00652097">
              <w:rPr>
                <w:b/>
              </w:rPr>
              <w:t>Screen negative</w:t>
            </w:r>
          </w:p>
        </w:tc>
        <w:tc>
          <w:tcPr>
            <w:tcW w:w="992" w:type="dxa"/>
            <w:tcBorders>
              <w:left w:val="nil"/>
              <w:right w:val="nil"/>
            </w:tcBorders>
            <w:vAlign w:val="center"/>
          </w:tcPr>
          <w:p w14:paraId="4638095D" w14:textId="77777777" w:rsidR="003A7339" w:rsidRPr="00652097" w:rsidRDefault="003A7339" w:rsidP="00BB6A36">
            <w:pPr>
              <w:pStyle w:val="72TabletextTablesTableFigureBoxstyles"/>
              <w:rPr>
                <w:b/>
              </w:rPr>
            </w:pPr>
            <w:r w:rsidRPr="00652097">
              <w:rPr>
                <w:b/>
              </w:rPr>
              <w:t>5863 [92.3]</w:t>
            </w:r>
          </w:p>
        </w:tc>
        <w:tc>
          <w:tcPr>
            <w:tcW w:w="992" w:type="dxa"/>
            <w:tcBorders>
              <w:left w:val="nil"/>
              <w:right w:val="nil"/>
            </w:tcBorders>
            <w:vAlign w:val="center"/>
          </w:tcPr>
          <w:p w14:paraId="6ECBFFC9" w14:textId="77777777" w:rsidR="003A7339" w:rsidRPr="00652097" w:rsidRDefault="003A7339" w:rsidP="00BB6A36">
            <w:pPr>
              <w:pStyle w:val="72TabletextTablesTableFigureBoxstyles"/>
              <w:rPr>
                <w:b/>
              </w:rPr>
            </w:pPr>
            <w:r w:rsidRPr="00652097">
              <w:rPr>
                <w:b/>
              </w:rPr>
              <w:t>6457 [90.2]</w:t>
            </w:r>
          </w:p>
        </w:tc>
        <w:tc>
          <w:tcPr>
            <w:tcW w:w="992" w:type="dxa"/>
            <w:tcBorders>
              <w:left w:val="nil"/>
              <w:right w:val="nil"/>
            </w:tcBorders>
            <w:vAlign w:val="center"/>
          </w:tcPr>
          <w:p w14:paraId="2320BB68" w14:textId="77777777" w:rsidR="003A7339" w:rsidRPr="00652097" w:rsidRDefault="003A7339" w:rsidP="00BB6A36">
            <w:pPr>
              <w:pStyle w:val="72TabletextTablesTableFigureBoxstyles"/>
              <w:rPr>
                <w:b/>
              </w:rPr>
            </w:pPr>
            <w:r w:rsidRPr="00652097">
              <w:rPr>
                <w:b/>
              </w:rPr>
              <w:t>8083 [92.2]</w:t>
            </w:r>
          </w:p>
        </w:tc>
        <w:tc>
          <w:tcPr>
            <w:tcW w:w="992" w:type="dxa"/>
            <w:tcBorders>
              <w:left w:val="nil"/>
              <w:right w:val="nil"/>
            </w:tcBorders>
            <w:vAlign w:val="center"/>
          </w:tcPr>
          <w:p w14:paraId="39C24226" w14:textId="77777777" w:rsidR="003A7339" w:rsidRPr="00652097" w:rsidRDefault="003A7339" w:rsidP="00BB6A36">
            <w:pPr>
              <w:pStyle w:val="72TabletextTablesTableFigureBoxstyles"/>
              <w:rPr>
                <w:b/>
              </w:rPr>
            </w:pPr>
            <w:r w:rsidRPr="00652097">
              <w:rPr>
                <w:b/>
              </w:rPr>
              <w:t>9036 [94.3]</w:t>
            </w:r>
          </w:p>
        </w:tc>
        <w:tc>
          <w:tcPr>
            <w:tcW w:w="992" w:type="dxa"/>
            <w:tcBorders>
              <w:left w:val="nil"/>
              <w:right w:val="nil"/>
            </w:tcBorders>
            <w:vAlign w:val="center"/>
          </w:tcPr>
          <w:p w14:paraId="6C707C93" w14:textId="77777777" w:rsidR="003A7339" w:rsidRPr="00652097" w:rsidRDefault="003A7339" w:rsidP="00BB6A36">
            <w:pPr>
              <w:pStyle w:val="72TabletextTablesTableFigureBoxstyles"/>
              <w:rPr>
                <w:b/>
              </w:rPr>
            </w:pPr>
            <w:r w:rsidRPr="00652097">
              <w:rPr>
                <w:b/>
              </w:rPr>
              <w:t>10524 [93.6]</w:t>
            </w:r>
          </w:p>
        </w:tc>
        <w:tc>
          <w:tcPr>
            <w:tcW w:w="992" w:type="dxa"/>
            <w:tcBorders>
              <w:left w:val="nil"/>
              <w:right w:val="nil"/>
            </w:tcBorders>
            <w:vAlign w:val="center"/>
          </w:tcPr>
          <w:p w14:paraId="32680C43" w14:textId="77777777" w:rsidR="003A7339" w:rsidRPr="00652097" w:rsidRDefault="003A7339" w:rsidP="00BB6A36">
            <w:pPr>
              <w:pStyle w:val="72TabletextTablesTableFigureBoxstyles"/>
              <w:rPr>
                <w:b/>
              </w:rPr>
            </w:pPr>
            <w:r w:rsidRPr="00652097">
              <w:rPr>
                <w:b/>
              </w:rPr>
              <w:t>11393 [94.6]</w:t>
            </w:r>
          </w:p>
        </w:tc>
        <w:tc>
          <w:tcPr>
            <w:tcW w:w="992" w:type="dxa"/>
            <w:tcBorders>
              <w:left w:val="nil"/>
              <w:right w:val="nil"/>
            </w:tcBorders>
            <w:vAlign w:val="center"/>
          </w:tcPr>
          <w:p w14:paraId="5CAB3FBA" w14:textId="77777777" w:rsidR="003A7339" w:rsidRPr="00652097" w:rsidRDefault="003A7339" w:rsidP="00BB6A36">
            <w:pPr>
              <w:pStyle w:val="72TabletextTablesTableFigureBoxstyles"/>
              <w:rPr>
                <w:b/>
              </w:rPr>
            </w:pPr>
            <w:r w:rsidRPr="00652097">
              <w:rPr>
                <w:b/>
              </w:rPr>
              <w:t>13004 [95.9]</w:t>
            </w:r>
          </w:p>
        </w:tc>
        <w:tc>
          <w:tcPr>
            <w:tcW w:w="992" w:type="dxa"/>
            <w:tcBorders>
              <w:left w:val="nil"/>
              <w:right w:val="nil"/>
            </w:tcBorders>
            <w:vAlign w:val="center"/>
          </w:tcPr>
          <w:p w14:paraId="30B8B729" w14:textId="77777777" w:rsidR="003A7339" w:rsidRPr="00652097" w:rsidRDefault="003A7339" w:rsidP="00BB6A36">
            <w:pPr>
              <w:pStyle w:val="72TabletextTablesTableFigureBoxstyles"/>
              <w:rPr>
                <w:b/>
              </w:rPr>
            </w:pPr>
            <w:r w:rsidRPr="00652097">
              <w:rPr>
                <w:b/>
              </w:rPr>
              <w:t>13259 [95.1]</w:t>
            </w:r>
          </w:p>
        </w:tc>
        <w:tc>
          <w:tcPr>
            <w:tcW w:w="993" w:type="dxa"/>
            <w:tcBorders>
              <w:left w:val="nil"/>
              <w:right w:val="nil"/>
            </w:tcBorders>
            <w:vAlign w:val="center"/>
          </w:tcPr>
          <w:p w14:paraId="39576BA6" w14:textId="77777777" w:rsidR="003A7339" w:rsidRPr="00652097" w:rsidRDefault="003A7339" w:rsidP="00BB6A36">
            <w:pPr>
              <w:pStyle w:val="72TabletextTablesTableFigureBoxstyles"/>
              <w:rPr>
                <w:b/>
              </w:rPr>
            </w:pPr>
            <w:r w:rsidRPr="00652097">
              <w:rPr>
                <w:b/>
              </w:rPr>
              <w:t>12781 [93.6]</w:t>
            </w:r>
          </w:p>
        </w:tc>
        <w:tc>
          <w:tcPr>
            <w:tcW w:w="993" w:type="dxa"/>
            <w:tcBorders>
              <w:left w:val="nil"/>
              <w:right w:val="nil"/>
            </w:tcBorders>
            <w:vAlign w:val="center"/>
          </w:tcPr>
          <w:p w14:paraId="69C98B48" w14:textId="77777777" w:rsidR="003A7339" w:rsidRPr="00652097" w:rsidRDefault="003A7339" w:rsidP="00BB6A36">
            <w:pPr>
              <w:pStyle w:val="72TabletextTablesTableFigureBoxstyles"/>
              <w:rPr>
                <w:b/>
              </w:rPr>
            </w:pPr>
            <w:r w:rsidRPr="00652097">
              <w:rPr>
                <w:b/>
              </w:rPr>
              <w:t>13395 [94.1]</w:t>
            </w:r>
          </w:p>
        </w:tc>
        <w:tc>
          <w:tcPr>
            <w:tcW w:w="2335" w:type="dxa"/>
            <w:tcBorders>
              <w:left w:val="nil"/>
              <w:right w:val="nil"/>
            </w:tcBorders>
            <w:vAlign w:val="center"/>
          </w:tcPr>
          <w:p w14:paraId="73F12A09" w14:textId="77777777" w:rsidR="003A7339" w:rsidRPr="00652097" w:rsidRDefault="003A7339" w:rsidP="00BB6A36">
            <w:pPr>
              <w:pStyle w:val="72TabletextTablesTableFigureBoxstyles"/>
              <w:rPr>
                <w:b/>
              </w:rPr>
            </w:pPr>
            <w:r w:rsidRPr="00652097">
              <w:rPr>
                <w:b/>
              </w:rPr>
              <w:t>105244 [93.8; 93.7-94.0]</w:t>
            </w:r>
          </w:p>
        </w:tc>
      </w:tr>
      <w:tr w:rsidR="003A7339" w14:paraId="2AE44487" w14:textId="77777777" w:rsidTr="00BB6A36">
        <w:tc>
          <w:tcPr>
            <w:tcW w:w="15205" w:type="dxa"/>
            <w:gridSpan w:val="12"/>
            <w:tcBorders>
              <w:left w:val="nil"/>
              <w:bottom w:val="nil"/>
              <w:right w:val="nil"/>
            </w:tcBorders>
            <w:shd w:val="clear" w:color="auto" w:fill="EAF1DD"/>
            <w:vAlign w:val="center"/>
          </w:tcPr>
          <w:p w14:paraId="7A1B2BCF" w14:textId="77777777" w:rsidR="003A7339" w:rsidRDefault="003A7339" w:rsidP="00BB6A36">
            <w:pPr>
              <w:pStyle w:val="75TablenotesTablesTableFigureBoxstyles"/>
            </w:pPr>
            <w:r w:rsidRPr="000003A2">
              <w:t>*Screening year is from 1</w:t>
            </w:r>
            <w:r w:rsidRPr="000003A2">
              <w:rPr>
                <w:vertAlign w:val="superscript"/>
              </w:rPr>
              <w:t>st</w:t>
            </w:r>
            <w:r w:rsidRPr="000003A2">
              <w:t xml:space="preserve"> April – 31</w:t>
            </w:r>
            <w:r w:rsidRPr="000003A2">
              <w:rPr>
                <w:vertAlign w:val="superscript"/>
              </w:rPr>
              <w:t>st</w:t>
            </w:r>
            <w:r w:rsidRPr="000003A2">
              <w:t xml:space="preserve"> March.</w:t>
            </w:r>
            <w:r>
              <w:t xml:space="preserve"> </w:t>
            </w:r>
            <w:r w:rsidRPr="000003A2">
              <w:t>**Based on assumption that if category is unknown, then assume category is OED.</w:t>
            </w:r>
            <w:r>
              <w:t xml:space="preserve"> ***Biomicroscopy must be recorded within 1 year of screening appointment when positive screen result occurred. ^Note that all percentages are calculated out of the number of individuals with at least one attended screening appointment.</w:t>
            </w:r>
            <w:r w:rsidRPr="001B54F2">
              <w:t xml:space="preserve"> </w:t>
            </w:r>
            <w:r>
              <w:t>^^Adjusted for those in the RCT and assigned to 24m who under normal circumstances would have had a screening appointment in these years. In 2015/16 this amounts to 226 individuals (266*0.85 which is the approximate assumed attendance percentage) and in 2016/17 it affected 1232 individuals (1449*0.85). All are assumed to be screen negative.</w:t>
            </w:r>
            <w:r w:rsidRPr="00367589">
              <w:t xml:space="preserve"> </w:t>
            </w:r>
            <w:r>
              <w:t xml:space="preserve">^^^Wilson score confidence intervals. </w:t>
            </w:r>
            <w:r w:rsidRPr="00260CAE">
              <w:rPr>
                <w:vertAlign w:val="superscript"/>
              </w:rPr>
              <w:t>$</w:t>
            </w:r>
            <w:r>
              <w:t>Note that these are not mutually exclusive categories:</w:t>
            </w:r>
          </w:p>
          <w:p w14:paraId="7F6C95A3" w14:textId="77777777" w:rsidR="003A7339" w:rsidRDefault="003A7339" w:rsidP="00BB6A36">
            <w:pPr>
              <w:pStyle w:val="75TablenotesTablesTableFigureBoxstyles"/>
            </w:pPr>
            <w:r>
              <w:lastRenderedPageBreak/>
              <w:t>In 2006/07 there were 7 [0.4%] cases with both STR &amp; STM. Additionally, 1 [0.1%] STM case had unknown STR.</w:t>
            </w:r>
          </w:p>
          <w:p w14:paraId="03B58EB9" w14:textId="77777777" w:rsidR="003A7339" w:rsidRDefault="003A7339" w:rsidP="00BB6A36">
            <w:pPr>
              <w:pStyle w:val="75TablenotesTablesTableFigureBoxstyles"/>
            </w:pPr>
            <w:r>
              <w:t>In 2007/08 there were 7 [0.1%] cases with both STR &amp; STM.</w:t>
            </w:r>
          </w:p>
          <w:p w14:paraId="6730F019" w14:textId="77777777" w:rsidR="003A7339" w:rsidRDefault="003A7339" w:rsidP="00BB6A36">
            <w:pPr>
              <w:pStyle w:val="75TablenotesTablesTableFigureBoxstyles"/>
            </w:pPr>
            <w:r>
              <w:t>In 2008/09 there were 30 [0.4%] cases with both STR &amp; STM.</w:t>
            </w:r>
          </w:p>
          <w:p w14:paraId="5B77E551" w14:textId="77777777" w:rsidR="003A7339" w:rsidRDefault="003A7339" w:rsidP="00BB6A36">
            <w:pPr>
              <w:pStyle w:val="75TablenotesTablesTableFigureBoxstyles"/>
            </w:pPr>
            <w:r>
              <w:t>In 2009/10 there were 15 [0.2%] cases with both STR &amp; STM.</w:t>
            </w:r>
            <w:r w:rsidRPr="008A3CF6">
              <w:t xml:space="preserve"> </w:t>
            </w:r>
            <w:r>
              <w:t>Additionally, 1 [&lt;0.1%] STR case had unknown STM and 2 [&lt;0.1%] STM cases had unknown STR.</w:t>
            </w:r>
          </w:p>
          <w:p w14:paraId="21A54665" w14:textId="77777777" w:rsidR="003A7339" w:rsidRDefault="003A7339" w:rsidP="00BB6A36">
            <w:pPr>
              <w:pStyle w:val="75TablenotesTablesTableFigureBoxstyles"/>
            </w:pPr>
            <w:r>
              <w:t>In 2010/11 there were 21 [0.2%] cases with both STR &amp; STM.</w:t>
            </w:r>
            <w:r w:rsidRPr="00937814">
              <w:t xml:space="preserve"> </w:t>
            </w:r>
            <w:r>
              <w:t>Additionally, 1 [&lt;0.1%] STR case had unknown STM and 1 [&lt;0.1%] STM case had unknown STR.</w:t>
            </w:r>
          </w:p>
          <w:p w14:paraId="5C8A4EBB" w14:textId="77777777" w:rsidR="003A7339" w:rsidRDefault="003A7339" w:rsidP="00BB6A36">
            <w:pPr>
              <w:pStyle w:val="75TablenotesTablesTableFigureBoxstyles"/>
            </w:pPr>
            <w:r>
              <w:t>In 2011/12 there were 32 [0.3%] cases with both STR &amp; STM.</w:t>
            </w:r>
          </w:p>
          <w:p w14:paraId="40FB450F" w14:textId="77777777" w:rsidR="003A7339" w:rsidRDefault="003A7339" w:rsidP="00BB6A36">
            <w:pPr>
              <w:pStyle w:val="75TablenotesTablesTableFigureBoxstyles"/>
            </w:pPr>
            <w:r>
              <w:t>In 2012/13 there were 22 [0.2%] cases with both STR &amp; STM.</w:t>
            </w:r>
            <w:r w:rsidRPr="005E690B">
              <w:t xml:space="preserve"> </w:t>
            </w:r>
            <w:r>
              <w:t>Additionally, 2 [&lt;0.1%] STR cases had unknown STM.</w:t>
            </w:r>
          </w:p>
          <w:p w14:paraId="02952439" w14:textId="77777777" w:rsidR="003A7339" w:rsidRDefault="003A7339" w:rsidP="00BB6A36">
            <w:pPr>
              <w:pStyle w:val="75TablenotesTablesTableFigureBoxstyles"/>
            </w:pPr>
            <w:r>
              <w:t>In 2013/14 there were 28 [0.2%] cases with both STR &amp; STM.</w:t>
            </w:r>
            <w:r w:rsidRPr="008A3CF6">
              <w:t xml:space="preserve"> </w:t>
            </w:r>
            <w:r>
              <w:t>Additionally, 1 [&lt;0.1%] STR case had unknown STM</w:t>
            </w:r>
            <w:r w:rsidRPr="005E690B">
              <w:t xml:space="preserve"> </w:t>
            </w:r>
            <w:r>
              <w:t>and 3 [&lt;0.1%] STM cases had unknown STR.</w:t>
            </w:r>
          </w:p>
          <w:p w14:paraId="2E9B5508" w14:textId="77777777" w:rsidR="003A7339" w:rsidRDefault="003A7339" w:rsidP="00BB6A36">
            <w:pPr>
              <w:pStyle w:val="75TablenotesTablesTableFigureBoxstyles"/>
            </w:pPr>
            <w:r>
              <w:t>In 2014/15 there were 34 [0.2%] cases with both STR &amp; STM.</w:t>
            </w:r>
            <w:r w:rsidRPr="005E690B">
              <w:t xml:space="preserve"> </w:t>
            </w:r>
            <w:r>
              <w:t>Additionally, 3 [&lt;0.1%] STR cases had unknown STM</w:t>
            </w:r>
            <w:r w:rsidRPr="005E690B">
              <w:t xml:space="preserve"> </w:t>
            </w:r>
            <w:r>
              <w:t>and 3 [&lt;0.1%] STM cases had unknown STR.</w:t>
            </w:r>
          </w:p>
          <w:p w14:paraId="1819E1D6" w14:textId="77777777" w:rsidR="003A7339" w:rsidRDefault="003A7339" w:rsidP="00BB6A36">
            <w:pPr>
              <w:pStyle w:val="75TablenotesTablesTableFigureBoxstyles"/>
            </w:pPr>
            <w:r>
              <w:t>In 2015/16 there were 41 [0.3%] cases with both STR &amp; STM.</w:t>
            </w:r>
            <w:r w:rsidRPr="0009235D">
              <w:t xml:space="preserve"> </w:t>
            </w:r>
            <w:r>
              <w:t>Additionally, 1 [&lt;0.1%] STR case had unknown STM.</w:t>
            </w:r>
          </w:p>
          <w:p w14:paraId="33F995A0" w14:textId="77777777" w:rsidR="003A7339" w:rsidRPr="000003A2" w:rsidRDefault="003A7339" w:rsidP="00BB6A36">
            <w:pPr>
              <w:pStyle w:val="75TablenotesTablesTableFigureBoxstyles"/>
            </w:pPr>
            <w:r>
              <w:t>In 2016/17 there were 41 [0.3%] cases with both STR &amp; STM.</w:t>
            </w:r>
            <w:r w:rsidRPr="008A3CF6">
              <w:t xml:space="preserve"> </w:t>
            </w:r>
            <w:r>
              <w:t>Additionally, 4 [&lt;0.1%] STR cases had unknown STM</w:t>
            </w:r>
            <w:r w:rsidRPr="005E690B">
              <w:t xml:space="preserve"> </w:t>
            </w:r>
            <w:r>
              <w:t>and 7 [&lt;0.1%] STM cases had unknown STR.</w:t>
            </w:r>
          </w:p>
          <w:p w14:paraId="08EDEE86" w14:textId="77777777" w:rsidR="003A7339" w:rsidRDefault="003A7339" w:rsidP="00BB6A36">
            <w:pPr>
              <w:pStyle w:val="75TablenotesTablesTableFigureBoxstyles"/>
            </w:pPr>
            <w:r w:rsidRPr="000003A2">
              <w:t>Note: This table does not include any HES pathway appointments (screening or biomicroscopies).</w:t>
            </w:r>
          </w:p>
        </w:tc>
      </w:tr>
    </w:tbl>
    <w:p w14:paraId="1225AB37" w14:textId="77777777" w:rsidR="003A7339" w:rsidRDefault="003A7339" w:rsidP="003A7339">
      <w:pPr>
        <w:pStyle w:val="53BheadHeadingsHeadingstyles"/>
      </w:pPr>
      <w:bookmarkStart w:id="151" w:name="_Toc441394816"/>
      <w:bookmarkEnd w:id="148"/>
      <w:r>
        <w:lastRenderedPageBreak/>
        <w:t>Type 1 and type 2 diabetes</w:t>
      </w:r>
    </w:p>
    <w:p w14:paraId="4A260AFC" w14:textId="77777777" w:rsidR="003A7339" w:rsidRDefault="003A7339" w:rsidP="003A7339">
      <w:pPr>
        <w:pStyle w:val="602TextfoTextstylesTextstyles"/>
      </w:pPr>
      <w:r>
        <w:t>Rates of screen positive (11.9% vs. 6.0%) and screen positive due to DR (10.7% vs. 2.3%) were higher in people with type 1 diabetes. Rates of STDR were much higher (6.4% vs. 1.2%) in people with type 1 diabetes and a higher proportion of STDR was due to STR (47% vs. 33%).</w:t>
      </w:r>
    </w:p>
    <w:p w14:paraId="3080539E" w14:textId="77777777" w:rsidR="003A7339" w:rsidRDefault="003A7339" w:rsidP="003A7339">
      <w:pPr>
        <w:pStyle w:val="52AheadHeadingsHeadingstyles"/>
      </w:pPr>
      <w:bookmarkStart w:id="152" w:name="_Toc104910286"/>
      <w:r>
        <w:t>Discussion</w:t>
      </w:r>
      <w:bookmarkEnd w:id="151"/>
      <w:bookmarkEnd w:id="152"/>
    </w:p>
    <w:p w14:paraId="4614A7B8" w14:textId="77777777" w:rsidR="003A7339" w:rsidRDefault="003A7339" w:rsidP="003A7339">
      <w:pPr>
        <w:pStyle w:val="602TextfoTextstylesTextstyles"/>
        <w:rPr>
          <w:rFonts w:cs="Times New Roman"/>
        </w:rPr>
      </w:pPr>
      <w:r>
        <w:t>Our data from an established screening programme give up-to-date estimates of current incidences of key stages in the diabetes care pathway</w:t>
      </w:r>
      <w:r w:rsidRPr="007E6724">
        <w:t xml:space="preserve"> </w:t>
      </w:r>
      <w:r>
        <w:t xml:space="preserve">of importance to patients, namely progression to screen positive, screen positive due to DR and STDR. </w:t>
      </w:r>
      <w:r>
        <w:rPr>
          <w:rFonts w:cs="Times New Roman"/>
        </w:rPr>
        <w:t>The annual incidence of screen positive</w:t>
      </w:r>
      <w:r w:rsidRPr="00837AAC">
        <w:rPr>
          <w:rFonts w:cs="Times New Roman"/>
        </w:rPr>
        <w:t xml:space="preserve"> </w:t>
      </w:r>
      <w:r>
        <w:rPr>
          <w:rFonts w:cs="Times New Roman"/>
        </w:rPr>
        <w:t>cases</w:t>
      </w:r>
      <w:r w:rsidRPr="00837AAC">
        <w:rPr>
          <w:rFonts w:cs="Times New Roman"/>
        </w:rPr>
        <w:t xml:space="preserve"> show</w:t>
      </w:r>
      <w:r>
        <w:rPr>
          <w:rFonts w:cs="Times New Roman"/>
        </w:rPr>
        <w:t>ed</w:t>
      </w:r>
      <w:r w:rsidRPr="00837AAC">
        <w:rPr>
          <w:rFonts w:cs="Times New Roman"/>
        </w:rPr>
        <w:t xml:space="preserve"> a consistent fall over </w:t>
      </w:r>
      <w:r>
        <w:rPr>
          <w:rFonts w:cs="Times New Roman"/>
        </w:rPr>
        <w:t>a decade from 8-10% to around 5-6%. The rates of screen positive attributed to DR also fell over time to around 3%, slightly lower but consistent with a referable retinopathy rate (equivalent to our screen positive due to DR) of 4.3% reported in 2013 from Scotland.</w:t>
      </w:r>
      <w:r>
        <w:rPr>
          <w:rFonts w:cs="Times New Roman"/>
          <w:vertAlign w:val="superscript"/>
        </w:rPr>
        <w:t>9</w:t>
      </w:r>
      <w:r>
        <w:rPr>
          <w:rFonts w:cs="Times New Roman"/>
        </w:rPr>
        <w:t xml:space="preserve"> Both of these trends occurred against a background of stable rates of </w:t>
      </w:r>
      <w:r w:rsidRPr="00F41529">
        <w:t xml:space="preserve">true positive </w:t>
      </w:r>
      <w:r>
        <w:rPr>
          <w:rFonts w:cs="Times New Roman"/>
        </w:rPr>
        <w:t xml:space="preserve">STDR. These reductions require further investigation in other screening programmes. They may represent improvements in grading. </w:t>
      </w:r>
    </w:p>
    <w:p w14:paraId="21731716" w14:textId="77777777" w:rsidR="003A7339" w:rsidRDefault="003A7339" w:rsidP="003A7339">
      <w:pPr>
        <w:pStyle w:val="602TextfoTextstylesTextstyles"/>
      </w:pPr>
      <w:r w:rsidRPr="00F41529">
        <w:t>The rates of STDR were stable and consistently under 2.0% apart from one y</w:t>
      </w:r>
      <w:r>
        <w:t>ear early in the study.</w:t>
      </w:r>
      <w:r w:rsidRPr="00F41529">
        <w:t xml:space="preserve"> </w:t>
      </w:r>
      <w:r>
        <w:t>These low rates have also been reported in 2015 from Gloucestershire, a programme similar to ours in Liverpool.</w:t>
      </w:r>
      <w:r>
        <w:rPr>
          <w:vertAlign w:val="superscript"/>
        </w:rPr>
        <w:t>42</w:t>
      </w:r>
      <w:r>
        <w:t xml:space="preserve"> </w:t>
      </w:r>
    </w:p>
    <w:p w14:paraId="57496748" w14:textId="77777777" w:rsidR="003A7339" w:rsidRDefault="003A7339" w:rsidP="003A7339">
      <w:pPr>
        <w:pStyle w:val="602TextfoTextstylesTextstyles"/>
      </w:pPr>
      <w:r w:rsidRPr="00CF19B0">
        <w:t>The strengths of our study include the size of the dataset, the duration of data collection and the robust analysis. Previous studies have been from several decades ago when levels of diabetes control were poorer. HbA</w:t>
      </w:r>
      <w:r w:rsidRPr="00CF19B0">
        <w:rPr>
          <w:vertAlign w:val="subscript"/>
        </w:rPr>
        <w:t>1c</w:t>
      </w:r>
      <w:r w:rsidRPr="00882341">
        <w:t xml:space="preserve"> </w:t>
      </w:r>
      <w:r w:rsidRPr="00CF19B0">
        <w:t>levels were generally well controlled in our population</w:t>
      </w:r>
      <w:r>
        <w:t xml:space="preserve">. </w:t>
      </w:r>
    </w:p>
    <w:p w14:paraId="360C0927" w14:textId="77777777" w:rsidR="003A7339" w:rsidRDefault="003A7339" w:rsidP="003A7339">
      <w:pPr>
        <w:pStyle w:val="602TextfoTextstylesTextstyles"/>
      </w:pPr>
      <w:r>
        <w:t xml:space="preserve">The main limitation of this study is the nature of data availability which meant that the dataset was partly retrospective. Around 5% of the population died or moved away each year and without consent we were unable to access their historical data. This censoring could have affected our estimates of DR and STDR between 2006/7 and 2012/13. </w:t>
      </w:r>
    </w:p>
    <w:p w14:paraId="06C7E866" w14:textId="77777777" w:rsidR="003A7339" w:rsidRDefault="003A7339" w:rsidP="003A7339">
      <w:pPr>
        <w:pStyle w:val="602TextfoTextstylesTextstyles"/>
      </w:pPr>
      <w:r>
        <w:t>The ISDR RCT commenced in 2014 resulting in a proportion of patients moving to 2-yearly screening. We corrected for this effect in the last two years of our analysis.</w:t>
      </w:r>
    </w:p>
    <w:p w14:paraId="3E2B529E" w14:textId="77777777" w:rsidR="003A7339" w:rsidRDefault="003A7339" w:rsidP="003A7339">
      <w:pPr>
        <w:pStyle w:val="602TextfoTextstylesTextstyles"/>
      </w:pPr>
      <w:r>
        <w:t xml:space="preserve">In Liverpool in 2017/18 9.4% (2054/21853) people were attending the hospital for management of their diabetes or slit-lamp based screening. Nonetheless we are able to estimate a rate of STDR in people attending screening of 164/10,000 PWD/annum (2193/133,366*10,000), useful data for </w:t>
      </w:r>
      <w:r>
        <w:lastRenderedPageBreak/>
        <w:t>people running established screening programmes and in designing future RCTs. Around 82% of these people had STM and 36% STR.</w:t>
      </w:r>
    </w:p>
    <w:p w14:paraId="1F0D4EC4" w14:textId="77777777" w:rsidR="003A7339" w:rsidRDefault="003A7339" w:rsidP="003A7339">
      <w:pPr>
        <w:pStyle w:val="602TextfoTextstylesTextstyles"/>
      </w:pPr>
      <w:r>
        <w:t xml:space="preserve">We detected a shift in ethnicity over the 11 years of the study but the data were difficult to interpret due to the increase in unknown data on ethnicity caused by changes in the methods of collection. </w:t>
      </w:r>
    </w:p>
    <w:p w14:paraId="5C938719" w14:textId="77777777" w:rsidR="003A7339" w:rsidRDefault="003A7339" w:rsidP="003A7339">
      <w:pPr>
        <w:pStyle w:val="602TextfoTextstylesTextstyles"/>
      </w:pPr>
      <w:r>
        <w:t>Less than half of people graded as screen positive were considered to have DR by the grading teams and around half of these were judged as true positive in medical retina clinics. A debate needs to take place about these levels of positivity, preferably with patient groups and other stakeholders. This is especially clear in new screenees where only a 1/5</w:t>
      </w:r>
      <w:r w:rsidRPr="00F606D0">
        <w:rPr>
          <w:vertAlign w:val="superscript"/>
        </w:rPr>
        <w:t>th</w:t>
      </w:r>
      <w:r>
        <w:t xml:space="preserve"> (21.7%) of people identified as screen positive had true positive disease. Much of the screen positive disease is due to unassessable images, most likely due to cataract, and other significant eye disease, none of which are the objectives of DR screening. </w:t>
      </w:r>
    </w:p>
    <w:p w14:paraId="22B2B861" w14:textId="77777777" w:rsidR="003A7339" w:rsidRDefault="003A7339" w:rsidP="003A7339">
      <w:pPr>
        <w:pStyle w:val="602TextfoTextstylesTextstyles"/>
      </w:pPr>
      <w:r>
        <w:t>In spite of the high levels of previously undetected cataract and other eye disease (</w:t>
      </w:r>
      <w:r w:rsidRPr="00CC2133">
        <w:t>80% of screen positives due to unassessable images or other significant eye disease</w:t>
      </w:r>
      <w:r>
        <w:t>), people undergoing their first screening visit did have higher rates (37.5%) of STDR suggesting that these individuals might be targeted specifically in screening programmes. We detected screen positive rates in these new screenees of 9.9%. In Hong Kong which introduced screening in 2015 a similar 10% of screen positives were detected in their first year of screening a population that had not been screened previously.</w:t>
      </w:r>
      <w:r>
        <w:rPr>
          <w:vertAlign w:val="superscript"/>
        </w:rPr>
        <w:t>65</w:t>
      </w:r>
      <w:r>
        <w:t xml:space="preserve"> </w:t>
      </w:r>
    </w:p>
    <w:p w14:paraId="3D58231A" w14:textId="77777777" w:rsidR="003A7339" w:rsidRPr="00C97496" w:rsidRDefault="003A7339" w:rsidP="003A7339">
      <w:pPr>
        <w:pStyle w:val="53BheadHeadingsHeadingstyles"/>
      </w:pPr>
      <w:bookmarkStart w:id="153" w:name="_Toc429911692"/>
      <w:bookmarkStart w:id="154" w:name="_Toc441394817"/>
      <w:r>
        <w:t>Conclusions</w:t>
      </w:r>
      <w:bookmarkEnd w:id="153"/>
      <w:bookmarkEnd w:id="154"/>
    </w:p>
    <w:p w14:paraId="79476952" w14:textId="77777777" w:rsidR="003A7339" w:rsidRDefault="003A7339" w:rsidP="003A7339">
      <w:pPr>
        <w:pStyle w:val="602TextfoTextstylesTextstyles"/>
        <w:rPr>
          <w:rStyle w:val="TextChar"/>
        </w:rPr>
      </w:pPr>
      <w:r>
        <w:t>In an established screening programme with a stable population, r</w:t>
      </w:r>
      <w:r w:rsidRPr="00837AAC">
        <w:t xml:space="preserve">ates of screen </w:t>
      </w:r>
      <w:r>
        <w:t>positi</w:t>
      </w:r>
      <w:r w:rsidRPr="00837AAC">
        <w:t xml:space="preserve">ve </w:t>
      </w:r>
      <w:r>
        <w:t xml:space="preserve">overall and due to </w:t>
      </w:r>
      <w:r w:rsidRPr="00837AAC">
        <w:t xml:space="preserve">DR </w:t>
      </w:r>
      <w:r>
        <w:t xml:space="preserve">show a consistent fall over time to a low level. The annual incidence of </w:t>
      </w:r>
      <w:r w:rsidRPr="00837AAC">
        <w:t xml:space="preserve">STDR </w:t>
      </w:r>
      <w:r>
        <w:t xml:space="preserve">is under 2%, suggesting future work on defining screen positive and supporting extended intervals for people at low risk. Current screening definitions and pathways were established over 15 years ago at the introduction of screening and were consensus based and large numbers of people appear to be being referred </w:t>
      </w:r>
      <w:r w:rsidRPr="00652097">
        <w:t>unnecessarily to the HES. Higher rates of disease are seen in new screenees especially those with a history of non-attendance suggesting specific targeting of this group. Our data are useful for the design of future epidemiological and intervention</w:t>
      </w:r>
      <w:r>
        <w:rPr>
          <w:rStyle w:val="TextChar"/>
        </w:rPr>
        <w:t xml:space="preserve"> studies. </w:t>
      </w:r>
      <w:r>
        <w:t>For epidemiological data from screening programmes to be interpretable, future reporting should clearly differentiate between screen positive, screen positive due to DR, ungradeable and other eye disease, as well as STDR.</w:t>
      </w:r>
    </w:p>
    <w:p w14:paraId="43A05691" w14:textId="77777777" w:rsidR="003A7339" w:rsidRPr="00C97496" w:rsidRDefault="003A7339" w:rsidP="003A7339">
      <w:pPr>
        <w:pStyle w:val="52AheadHeadingsHeadingstyles"/>
      </w:pPr>
      <w:bookmarkStart w:id="155" w:name="_Toc429911693"/>
      <w:bookmarkStart w:id="156" w:name="_Toc441394818"/>
      <w:bookmarkStart w:id="157" w:name="_Toc104910287"/>
      <w:r>
        <w:t>Interr</w:t>
      </w:r>
      <w:r w:rsidRPr="00C97496">
        <w:t>elation to other work packages and overall aims of the programme</w:t>
      </w:r>
      <w:bookmarkEnd w:id="155"/>
      <w:bookmarkEnd w:id="156"/>
      <w:bookmarkEnd w:id="157"/>
    </w:p>
    <w:p w14:paraId="7925C22D" w14:textId="77777777" w:rsidR="003A7339" w:rsidRDefault="003A7339" w:rsidP="003A7339">
      <w:pPr>
        <w:pStyle w:val="602TextfoTextstylesTextstyles"/>
      </w:pPr>
      <w:r>
        <w:t>This work package was supported by work from the PPI group around patient centred outcomes as well as data collected in the ISDR DW (WP B1).</w:t>
      </w:r>
    </w:p>
    <w:p w14:paraId="38973FD2" w14:textId="1A3E53AC" w:rsidR="003A7339" w:rsidRDefault="003A7339" w:rsidP="003A7339">
      <w:pPr>
        <w:pStyle w:val="43ChaptertitleHeadingsHeadingstyles"/>
      </w:pPr>
      <w:bookmarkStart w:id="158" w:name="_Toc104910288"/>
      <w:bookmarkStart w:id="159" w:name="_Toc429911695"/>
      <w:r w:rsidRPr="00C97496">
        <w:lastRenderedPageBreak/>
        <w:t>Knowledge transfer</w:t>
      </w:r>
      <w:bookmarkEnd w:id="158"/>
      <w:r w:rsidRPr="00C97496">
        <w:t xml:space="preserve"> </w:t>
      </w:r>
      <w:bookmarkEnd w:id="159"/>
    </w:p>
    <w:p w14:paraId="1D781E5A" w14:textId="77777777" w:rsidR="003A7339" w:rsidRPr="00C97496" w:rsidRDefault="003A7339" w:rsidP="003A7339">
      <w:pPr>
        <w:pStyle w:val="52AheadHeadingsHeadingstyles"/>
      </w:pPr>
      <w:bookmarkStart w:id="160" w:name="_Toc429911697"/>
      <w:bookmarkStart w:id="161" w:name="_Toc104910289"/>
      <w:bookmarkStart w:id="162" w:name="_Toc429911698"/>
      <w:r w:rsidRPr="00C97496">
        <w:t>Research outputs</w:t>
      </w:r>
      <w:bookmarkEnd w:id="160"/>
      <w:bookmarkEnd w:id="161"/>
    </w:p>
    <w:p w14:paraId="24312BFA" w14:textId="77777777" w:rsidR="003A7339" w:rsidRPr="00032711" w:rsidRDefault="003A7339" w:rsidP="003A7339">
      <w:pPr>
        <w:pStyle w:val="602TextfoTextstylesTextstyles"/>
      </w:pPr>
      <w:r>
        <w:t>P</w:t>
      </w:r>
      <w:r w:rsidRPr="00C97496">
        <w:t xml:space="preserve">rogramme </w:t>
      </w:r>
      <w:r>
        <w:t>o</w:t>
      </w:r>
      <w:r w:rsidRPr="00C97496">
        <w:t xml:space="preserve">utputs </w:t>
      </w:r>
      <w:r>
        <w:t xml:space="preserve">(WP G) </w:t>
      </w:r>
      <w:r w:rsidRPr="00C97496">
        <w:t xml:space="preserve">as </w:t>
      </w:r>
      <w:r w:rsidRPr="008E6FF0">
        <w:t xml:space="preserve">of </w:t>
      </w:r>
      <w:r>
        <w:t>30</w:t>
      </w:r>
      <w:r>
        <w:rPr>
          <w:vertAlign w:val="superscript"/>
        </w:rPr>
        <w:t>th</w:t>
      </w:r>
      <w:r>
        <w:t xml:space="preserve"> September 2021</w:t>
      </w:r>
      <w:r w:rsidRPr="00C97496">
        <w:t xml:space="preserve"> are </w:t>
      </w:r>
      <w:r>
        <w:t xml:space="preserve">listed on </w:t>
      </w:r>
      <w:r w:rsidRPr="00B32090">
        <w:rPr>
          <w:i/>
          <w:iCs/>
        </w:rPr>
        <w:t>pages 73-76</w:t>
      </w:r>
      <w:r w:rsidRPr="00032711">
        <w:t>.</w:t>
      </w:r>
    </w:p>
    <w:p w14:paraId="0D70E207" w14:textId="77777777" w:rsidR="003A7339" w:rsidRPr="00C97496" w:rsidRDefault="003A7339" w:rsidP="003A7339">
      <w:pPr>
        <w:pStyle w:val="52AheadHeadingsHeadingstyles"/>
      </w:pPr>
      <w:bookmarkStart w:id="163" w:name="_Toc441394821"/>
      <w:bookmarkStart w:id="164" w:name="_Toc104910290"/>
      <w:bookmarkStart w:id="165" w:name="_Toc429911699"/>
      <w:bookmarkEnd w:id="162"/>
      <w:r w:rsidRPr="00C97496">
        <w:t>Dissemination activities</w:t>
      </w:r>
      <w:bookmarkEnd w:id="163"/>
      <w:bookmarkEnd w:id="164"/>
      <w:r w:rsidRPr="00C97496">
        <w:t xml:space="preserve"> </w:t>
      </w:r>
    </w:p>
    <w:p w14:paraId="3E9BCF9B" w14:textId="77777777" w:rsidR="003A7339" w:rsidRPr="00C97496" w:rsidRDefault="003A7339" w:rsidP="003A7339">
      <w:pPr>
        <w:pStyle w:val="602TextfoTextstylesTextstyles"/>
      </w:pPr>
      <w:r>
        <w:t>Simon Harding, programme CI</w:t>
      </w:r>
      <w:r w:rsidRPr="00C97496">
        <w:t>, is a member of the Research Advisory Committee</w:t>
      </w:r>
      <w:r>
        <w:t>,</w:t>
      </w:r>
      <w:r w:rsidRPr="00C97496">
        <w:t xml:space="preserve"> Engl</w:t>
      </w:r>
      <w:r>
        <w:t>ish NDESP</w:t>
      </w:r>
      <w:r w:rsidRPr="00C97496">
        <w:t xml:space="preserve"> and report</w:t>
      </w:r>
      <w:r>
        <w:t>s</w:t>
      </w:r>
      <w:r w:rsidRPr="00C97496">
        <w:t xml:space="preserve"> on findings and policy implications of ISDR. He has attended </w:t>
      </w:r>
      <w:r>
        <w:t xml:space="preserve">UK and international conferences </w:t>
      </w:r>
      <w:r w:rsidRPr="00C97496">
        <w:t>2017-20</w:t>
      </w:r>
      <w:r>
        <w:t>20</w:t>
      </w:r>
      <w:r w:rsidRPr="00C97496">
        <w:t xml:space="preserve"> rais</w:t>
      </w:r>
      <w:r>
        <w:t>ing</w:t>
      </w:r>
      <w:r w:rsidRPr="00C97496">
        <w:t xml:space="preserve"> awareness of individualised screening. </w:t>
      </w:r>
    </w:p>
    <w:p w14:paraId="7A783576" w14:textId="77777777" w:rsidR="003A7339" w:rsidRDefault="003A7339" w:rsidP="003A7339">
      <w:pPr>
        <w:pStyle w:val="602TextfoTextstylesTextstyles"/>
      </w:pPr>
      <w:r w:rsidRPr="00C97496">
        <w:t xml:space="preserve">We </w:t>
      </w:r>
      <w:r>
        <w:t>held a</w:t>
      </w:r>
      <w:r w:rsidRPr="00C97496">
        <w:t xml:space="preserve"> dissemination event </w:t>
      </w:r>
      <w:r>
        <w:t>(</w:t>
      </w:r>
      <w:r w:rsidRPr="00C97496">
        <w:t>25</w:t>
      </w:r>
      <w:r w:rsidRPr="00C97496">
        <w:rPr>
          <w:vertAlign w:val="superscript"/>
        </w:rPr>
        <w:t>th</w:t>
      </w:r>
      <w:r w:rsidRPr="00C97496">
        <w:t xml:space="preserve"> September 2019</w:t>
      </w:r>
      <w:r>
        <w:t>)</w:t>
      </w:r>
      <w:r w:rsidRPr="00C97496">
        <w:t xml:space="preserve"> </w:t>
      </w:r>
      <w:r>
        <w:t>for</w:t>
      </w:r>
      <w:r w:rsidRPr="00C97496">
        <w:t xml:space="preserve"> the screening community </w:t>
      </w:r>
      <w:r>
        <w:t>and</w:t>
      </w:r>
      <w:r w:rsidRPr="00C97496">
        <w:t xml:space="preserve"> commissioners from the home nations and outside the UK and </w:t>
      </w:r>
      <w:r>
        <w:t xml:space="preserve">to involve </w:t>
      </w:r>
      <w:r w:rsidRPr="00C97496">
        <w:t>patient group</w:t>
      </w:r>
      <w:r>
        <w:t>s</w:t>
      </w:r>
      <w:r w:rsidRPr="00C97496">
        <w:t>.</w:t>
      </w:r>
      <w:r>
        <w:t xml:space="preserve"> </w:t>
      </w:r>
    </w:p>
    <w:p w14:paraId="70A7ECFF" w14:textId="77777777" w:rsidR="003A7339" w:rsidRDefault="003A7339" w:rsidP="003A7339">
      <w:pPr>
        <w:pStyle w:val="602TextfoTextstylesTextstyles"/>
      </w:pPr>
      <w:r>
        <w:t xml:space="preserve">There was general support on safety of switching to extended intervals in stratified and/or personalised/individualised screening. Scale up through a whole population </w:t>
      </w:r>
      <w:r>
        <w:rPr>
          <w:color w:val="00B0F0"/>
        </w:rPr>
        <w:t>“</w:t>
      </w:r>
      <w:r>
        <w:t>pilot</w:t>
      </w:r>
      <w:r>
        <w:rPr>
          <w:color w:val="00B0F0"/>
        </w:rPr>
        <w:t>”</w:t>
      </w:r>
      <w:r>
        <w:t xml:space="preserve"> was considered reasonable. Failsafe and communication needed revising.</w:t>
      </w:r>
    </w:p>
    <w:p w14:paraId="753BD9A9" w14:textId="77777777" w:rsidR="003A7339" w:rsidRDefault="003A7339" w:rsidP="003A7339">
      <w:pPr>
        <w:pStyle w:val="602TextfoTextstylesTextstyles"/>
      </w:pPr>
      <w:r>
        <w:t xml:space="preserve">Facilitated discussion identified a number of issues in the ISDR dataset to be addressed: </w:t>
      </w:r>
    </w:p>
    <w:p w14:paraId="141A1F4F" w14:textId="77777777" w:rsidR="003A7339" w:rsidRDefault="003A7339" w:rsidP="003A7339">
      <w:pPr>
        <w:pStyle w:val="611BulletlistTextstyles"/>
      </w:pPr>
      <w:r>
        <w:t>3503 people did not consent for the RCT during recruitment</w:t>
      </w:r>
    </w:p>
    <w:p w14:paraId="492FD75D" w14:textId="77777777" w:rsidR="003A7339" w:rsidRDefault="003A7339" w:rsidP="003A7339">
      <w:pPr>
        <w:pStyle w:val="611BulletlistTextstyles"/>
      </w:pPr>
      <w:r>
        <w:t>external validation was needed in another UK programme</w:t>
      </w:r>
    </w:p>
    <w:p w14:paraId="4B65F76E" w14:textId="77777777" w:rsidR="003A7339" w:rsidRDefault="003A7339" w:rsidP="003A7339">
      <w:pPr>
        <w:pStyle w:val="614TextbulletlistlastTextstylesTextstyles"/>
      </w:pPr>
      <w:r>
        <w:t>further analysis was recommended: non-consented group, model cohort dataset through RCE, compare with the stratification model to be used in the NDESP</w:t>
      </w:r>
    </w:p>
    <w:p w14:paraId="21D21F57" w14:textId="77777777" w:rsidR="003A7339" w:rsidRPr="00C97496" w:rsidRDefault="003A7339" w:rsidP="003A7339">
      <w:pPr>
        <w:pStyle w:val="52AheadHeadingsHeadingstyles"/>
      </w:pPr>
      <w:bookmarkStart w:id="166" w:name="_Toc104910291"/>
      <w:r>
        <w:t>Further analysis</w:t>
      </w:r>
      <w:bookmarkEnd w:id="166"/>
      <w:r>
        <w:t xml:space="preserve"> </w:t>
      </w:r>
    </w:p>
    <w:p w14:paraId="1509010F" w14:textId="77777777" w:rsidR="003A7339" w:rsidRDefault="003A7339" w:rsidP="003A7339">
      <w:pPr>
        <w:pStyle w:val="602TextfoTextstylesTextstyles"/>
      </w:pPr>
      <w:r w:rsidRPr="00C97496">
        <w:t xml:space="preserve">The team </w:t>
      </w:r>
      <w:r>
        <w:t xml:space="preserve">conducted further analyses with the programme in response to the symposium (see </w:t>
      </w:r>
      <w:r>
        <w:rPr>
          <w:i/>
        </w:rPr>
        <w:t>Supplementary Material</w:t>
      </w:r>
      <w:r>
        <w:t xml:space="preserve"> </w:t>
      </w:r>
      <w:r w:rsidRPr="00F52F82">
        <w:rPr>
          <w:i/>
          <w:iCs/>
        </w:rPr>
        <w:t>5</w:t>
      </w:r>
      <w:r>
        <w:t>).</w:t>
      </w:r>
    </w:p>
    <w:p w14:paraId="157A559F" w14:textId="77777777" w:rsidR="003A7339" w:rsidRPr="00C03A89" w:rsidRDefault="003A7339" w:rsidP="003A7339">
      <w:pPr>
        <w:pStyle w:val="602TextfoTextstylesTextstyles"/>
      </w:pPr>
      <w:r w:rsidRPr="00C03A89">
        <w:t xml:space="preserve">People who did not consent to recruitment in the RCT were more likely to be female, older, have longer disease duration, be smokers (all p&lt;0.001) </w:t>
      </w:r>
      <w:r>
        <w:t>and had slightly higher screen positi</w:t>
      </w:r>
      <w:r w:rsidRPr="00C03A89">
        <w:t>ve rates (p=0.11)</w:t>
      </w:r>
      <w:r>
        <w:t xml:space="preserve">. </w:t>
      </w:r>
      <w:r w:rsidRPr="00C03A89">
        <w:t>They had simi</w:t>
      </w:r>
      <w:r>
        <w:t>lar other clinical risk factors</w:t>
      </w:r>
      <w:r w:rsidRPr="00C03A89">
        <w:t xml:space="preserve">. This is likely to reflect older people </w:t>
      </w:r>
      <w:r>
        <w:t>being</w:t>
      </w:r>
      <w:r w:rsidRPr="00C03A89">
        <w:t xml:space="preserve"> less likely to agree to participate in research.</w:t>
      </w:r>
    </w:p>
    <w:p w14:paraId="11337EF2" w14:textId="77777777" w:rsidR="003A7339" w:rsidRPr="00C03A89" w:rsidRDefault="003A7339" w:rsidP="003A7339">
      <w:pPr>
        <w:pStyle w:val="602TextfoTextstylesTextstyles"/>
      </w:pPr>
      <w:r w:rsidRPr="00C03A89">
        <w:t>Allocations by the RCE to 6</w:t>
      </w:r>
      <w:r>
        <w:t>-</w:t>
      </w:r>
      <w:r w:rsidRPr="00C03A89">
        <w:t>, 12</w:t>
      </w:r>
      <w:r>
        <w:t>-</w:t>
      </w:r>
      <w:r w:rsidRPr="00C03A89">
        <w:t xml:space="preserve"> and 24</w:t>
      </w:r>
      <w:r>
        <w:t>-</w:t>
      </w:r>
      <w:r w:rsidRPr="00C03A89">
        <w:t>m</w:t>
      </w:r>
      <w:r>
        <w:t>onth</w:t>
      </w:r>
      <w:r w:rsidRPr="00C03A89">
        <w:t xml:space="preserve"> intervals in the non-consenting group in the RCT (n = 3180)</w:t>
      </w:r>
      <w:r>
        <w:t xml:space="preserve"> were similar to those who consented</w:t>
      </w:r>
      <w:r w:rsidRPr="00C03A89">
        <w:t xml:space="preserve">. For the </w:t>
      </w:r>
      <w:r>
        <w:t>ISDR</w:t>
      </w:r>
      <w:r w:rsidRPr="00C03A89">
        <w:t xml:space="preserve"> cohort study dataset there was a slightly higher (4.5%) allocation to </w:t>
      </w:r>
      <w:r>
        <w:t>6 months (</w:t>
      </w:r>
      <w:r w:rsidRPr="00C03A89">
        <w:t>high</w:t>
      </w:r>
      <w:r>
        <w:t>-</w:t>
      </w:r>
      <w:r w:rsidRPr="00C03A89">
        <w:t>risk</w:t>
      </w:r>
      <w:r>
        <w:t>)</w:t>
      </w:r>
      <w:r w:rsidRPr="00C03A89">
        <w:t xml:space="preserve"> and a corresponding reduction in the 24-month group. In scaling up to whole populations there may be a small reduction in resources being freed </w:t>
      </w:r>
      <w:r>
        <w:t xml:space="preserve">up </w:t>
      </w:r>
      <w:r w:rsidRPr="00C03A89">
        <w:t>and a small increase in the high-risk group.</w:t>
      </w:r>
    </w:p>
    <w:p w14:paraId="7F99B6A5" w14:textId="77777777" w:rsidR="003A7339" w:rsidRPr="00C03A89" w:rsidRDefault="003A7339" w:rsidP="003A7339">
      <w:pPr>
        <w:pStyle w:val="602TextfoTextstylesTextstyles"/>
      </w:pPr>
      <w:r>
        <w:t>We c</w:t>
      </w:r>
      <w:r w:rsidRPr="00C03A89">
        <w:t>ompar</w:t>
      </w:r>
      <w:r>
        <w:t>ed</w:t>
      </w:r>
      <w:r w:rsidRPr="00C03A89">
        <w:t xml:space="preserve"> IDSR variable-interval risk-based screening with the planned NDESP stratified screening</w:t>
      </w:r>
      <w:r>
        <w:t xml:space="preserve"> </w:t>
      </w:r>
      <w:r>
        <w:rPr>
          <w:vertAlign w:val="superscript"/>
        </w:rPr>
        <w:t>30</w:t>
      </w:r>
      <w:r w:rsidRPr="00920F65">
        <w:t xml:space="preserve"> </w:t>
      </w:r>
      <w:r>
        <w:t xml:space="preserve">by applying the proposed rules to the RCT dataset. We estimated that </w:t>
      </w:r>
      <w:r w:rsidRPr="00C03A89">
        <w:t xml:space="preserve">the </w:t>
      </w:r>
      <w:r>
        <w:t>NDESP stratification will allocate</w:t>
      </w:r>
      <w:r w:rsidRPr="00C03A89">
        <w:t xml:space="preserve"> 33.1% of the RCT group to 12 months rescreening and 66.9% to 24 months (ISDR 82.3%), a 26% reduction in </w:t>
      </w:r>
      <w:r>
        <w:t xml:space="preserve">the move to an </w:t>
      </w:r>
      <w:r w:rsidRPr="00C03A89">
        <w:t>extended interval.</w:t>
      </w:r>
      <w:r>
        <w:t xml:space="preserve"> </w:t>
      </w:r>
    </w:p>
    <w:p w14:paraId="4700C2A4" w14:textId="77777777" w:rsidR="003A7339" w:rsidRPr="006E776C" w:rsidRDefault="003A7339" w:rsidP="003A7339">
      <w:pPr>
        <w:pStyle w:val="602TextfoTextstylesTextstyles"/>
      </w:pPr>
      <w:r w:rsidRPr="00814E7C">
        <w:t xml:space="preserve">We modelled a </w:t>
      </w:r>
      <w:r w:rsidRPr="00CD3893">
        <w:rPr>
          <w:color w:val="00B0F0"/>
          <w:highlight w:val="green"/>
        </w:rPr>
        <w:t>“</w:t>
      </w:r>
      <w:r w:rsidRPr="00CD3893">
        <w:rPr>
          <w:highlight w:val="green"/>
        </w:rPr>
        <w:t>virtual RCE annual review</w:t>
      </w:r>
      <w:r w:rsidRPr="00CD3893">
        <w:rPr>
          <w:color w:val="00B0F0"/>
          <w:highlight w:val="green"/>
        </w:rPr>
        <w:t>”</w:t>
      </w:r>
      <w:r w:rsidRPr="00814E7C">
        <w:t xml:space="preserve"> as a failsafe for people being allocated to extended interval to run at 12 months using updated clinical data and baseline grading. We ran the RCE in the 24-month RCT group (n=1776) at 12 months. 97.1% (1725/1776) remained in the low</w:t>
      </w:r>
      <w:r>
        <w:t>-</w:t>
      </w:r>
      <w:r w:rsidRPr="00814E7C">
        <w:t>risk group. 2 people (0.1%) were reallocated to 6 months and 49 (2.8%) to 12 months</w:t>
      </w:r>
      <w:r>
        <w:t xml:space="preserve">. </w:t>
      </w:r>
    </w:p>
    <w:p w14:paraId="0337DA3C" w14:textId="77777777" w:rsidR="003A7339" w:rsidRDefault="003A7339" w:rsidP="003A7339">
      <w:pPr>
        <w:pStyle w:val="602TextfoTextstylesTextstyles"/>
      </w:pPr>
      <w:r>
        <w:lastRenderedPageBreak/>
        <w:t xml:space="preserve">The Liverpool RCE was </w:t>
      </w:r>
      <w:r>
        <w:rPr>
          <w:color w:val="00B0F0"/>
        </w:rPr>
        <w:t>“</w:t>
      </w:r>
      <w:r>
        <w:t>re-run</w:t>
      </w:r>
      <w:r>
        <w:rPr>
          <w:color w:val="00B0F0"/>
        </w:rPr>
        <w:t>”</w:t>
      </w:r>
      <w:r w:rsidRPr="00ED158F">
        <w:t xml:space="preserve"> at the end of the study to act as an internal validation and c</w:t>
      </w:r>
      <w:r>
        <w:t xml:space="preserve">heck of robustness of the model, which showed the </w:t>
      </w:r>
      <w:r w:rsidRPr="00ED158F">
        <w:t xml:space="preserve">RCE model is </w:t>
      </w:r>
      <w:r>
        <w:rPr>
          <w:color w:val="00B0F0"/>
        </w:rPr>
        <w:t>‘</w:t>
      </w:r>
      <w:r w:rsidRPr="00ED158F">
        <w:t>stable</w:t>
      </w:r>
      <w:r>
        <w:rPr>
          <w:color w:val="00B0F0"/>
        </w:rPr>
        <w:t>’</w:t>
      </w:r>
      <w:r w:rsidRPr="00ED158F">
        <w:t xml:space="preserve"> in the Liverpool population</w:t>
      </w:r>
      <w:r>
        <w:t xml:space="preserve">. </w:t>
      </w:r>
    </w:p>
    <w:p w14:paraId="10BBDC4F" w14:textId="77777777" w:rsidR="003A7339" w:rsidRDefault="003A7339" w:rsidP="003A7339">
      <w:pPr>
        <w:pStyle w:val="602TextfoTextstylesTextstyles"/>
      </w:pPr>
      <w:r w:rsidRPr="00ED158F">
        <w:t>An executable RCE package has been produced</w:t>
      </w:r>
      <w:r>
        <w:t>. Independent external validation will be completed (at the time of writing, underway in partnership with the Diabetes Research Unit Cymru). We have designed a pilot phase IV whole population scale-up in Liverpool to start in 2022 (at the time of writing under review by the UK National Screening Committee).</w:t>
      </w:r>
    </w:p>
    <w:p w14:paraId="11FF7222" w14:textId="77777777" w:rsidR="003A7339" w:rsidRPr="00C97496" w:rsidRDefault="003A7339" w:rsidP="003A7339">
      <w:pPr>
        <w:pStyle w:val="52AheadHeadingsHeadingstyles"/>
      </w:pPr>
      <w:bookmarkStart w:id="167" w:name="_Toc104910292"/>
      <w:r w:rsidRPr="00C97496">
        <w:t xml:space="preserve">Intellectual </w:t>
      </w:r>
      <w:r>
        <w:t>p</w:t>
      </w:r>
      <w:r w:rsidRPr="00C97496">
        <w:t>roperty (IP)</w:t>
      </w:r>
      <w:bookmarkEnd w:id="165"/>
      <w:bookmarkEnd w:id="167"/>
    </w:p>
    <w:p w14:paraId="0FCA4C02" w14:textId="77777777" w:rsidR="003A7339" w:rsidRPr="00C97496" w:rsidRDefault="003A7339" w:rsidP="003A7339">
      <w:pPr>
        <w:pStyle w:val="602TextfoTextstylesTextstyles"/>
      </w:pPr>
      <w:r>
        <w:t>The team has worked with the RLBUHT</w:t>
      </w:r>
      <w:r w:rsidRPr="00C97496">
        <w:t xml:space="preserve"> Innovation </w:t>
      </w:r>
      <w:r>
        <w:t>T</w:t>
      </w:r>
      <w:r w:rsidRPr="00C97496">
        <w:t>eam</w:t>
      </w:r>
      <w:r>
        <w:rPr>
          <w:color w:val="00B0F0"/>
        </w:rPr>
        <w:t>’</w:t>
      </w:r>
      <w:r w:rsidRPr="00C97496">
        <w:t xml:space="preserve">s partner, 2Bio Ltd, throughout </w:t>
      </w:r>
      <w:r>
        <w:t>the programme</w:t>
      </w:r>
      <w:r w:rsidRPr="00C97496">
        <w:t xml:space="preserve">. Two components have been assessed </w:t>
      </w:r>
      <w:r>
        <w:t>as having</w:t>
      </w:r>
      <w:r w:rsidRPr="00C97496">
        <w:t xml:space="preserve"> potential for IP</w:t>
      </w:r>
      <w:r>
        <w:t>,</w:t>
      </w:r>
      <w:r w:rsidRPr="00C97496">
        <w:t xml:space="preserve"> the RCE and the </w:t>
      </w:r>
      <w:r>
        <w:t>DW</w:t>
      </w:r>
      <w:r w:rsidRPr="00C97496">
        <w:t>.</w:t>
      </w:r>
    </w:p>
    <w:p w14:paraId="5ED2B168" w14:textId="77777777" w:rsidR="003A7339" w:rsidRPr="00C97496" w:rsidRDefault="003A7339" w:rsidP="003A7339">
      <w:pPr>
        <w:pStyle w:val="602TextfoTextstylesTextstyles"/>
      </w:pPr>
      <w:r w:rsidRPr="00C97496">
        <w:t>RCE</w:t>
      </w:r>
    </w:p>
    <w:p w14:paraId="53ECC3F6" w14:textId="77777777" w:rsidR="003A7339" w:rsidRPr="00C97496" w:rsidRDefault="003A7339" w:rsidP="003A7339">
      <w:pPr>
        <w:pStyle w:val="611BulletlistTextstyles"/>
      </w:pPr>
      <w:r w:rsidRPr="00C97496">
        <w:t>mathematics, covariate selection, import scripts, imputation protocols</w:t>
      </w:r>
    </w:p>
    <w:p w14:paraId="3D26A4C3" w14:textId="77777777" w:rsidR="003A7339" w:rsidRPr="00C97496" w:rsidRDefault="003A7339" w:rsidP="003A7339">
      <w:pPr>
        <w:pStyle w:val="614TextbulletlistlastTextstylesTextstyles"/>
      </w:pPr>
      <w:r w:rsidRPr="00C97496">
        <w:t xml:space="preserve">potential to function as a stand-alone </w:t>
      </w:r>
      <w:r>
        <w:t>clinical tool</w:t>
      </w:r>
    </w:p>
    <w:p w14:paraId="0E8B9201" w14:textId="77777777" w:rsidR="003A7339" w:rsidRPr="00C97496" w:rsidRDefault="003A7339" w:rsidP="003A7339">
      <w:pPr>
        <w:pStyle w:val="602TextfoTextstylesTextstyles"/>
      </w:pPr>
      <w:r>
        <w:t>DW</w:t>
      </w:r>
      <w:r w:rsidRPr="00C97496">
        <w:t xml:space="preserve"> </w:t>
      </w:r>
    </w:p>
    <w:p w14:paraId="1B6CD694" w14:textId="77777777" w:rsidR="003A7339" w:rsidRPr="00C97496" w:rsidRDefault="003A7339" w:rsidP="003A7339">
      <w:pPr>
        <w:pStyle w:val="611BulletlistTextstyles"/>
      </w:pPr>
      <w:r>
        <w:t xml:space="preserve">SQL server integration services </w:t>
      </w:r>
      <w:r w:rsidRPr="00C97496">
        <w:t xml:space="preserve">protocols, real-time </w:t>
      </w:r>
      <w:r>
        <w:t>DW</w:t>
      </w:r>
      <w:r w:rsidRPr="00C97496">
        <w:t>, imputation and credibility systems</w:t>
      </w:r>
    </w:p>
    <w:p w14:paraId="3970B7AB" w14:textId="77777777" w:rsidR="003A7339" w:rsidRPr="00C97496" w:rsidRDefault="003A7339" w:rsidP="003A7339">
      <w:pPr>
        <w:pStyle w:val="614TextbulletlistlastTextstylesTextstyles"/>
      </w:pPr>
      <w:r w:rsidRPr="00C97496">
        <w:t xml:space="preserve">potential to be developed as a NHS clinical tool </w:t>
      </w:r>
    </w:p>
    <w:p w14:paraId="3442F509" w14:textId="77777777" w:rsidR="003A7339" w:rsidRPr="00C97496" w:rsidRDefault="003A7339" w:rsidP="003A7339">
      <w:pPr>
        <w:pStyle w:val="602TextfoTextstylesTextstyles"/>
      </w:pPr>
      <w:r>
        <w:t>In any future c</w:t>
      </w:r>
      <w:r w:rsidRPr="00C97496">
        <w:t xml:space="preserve">ommercialisation </w:t>
      </w:r>
      <w:r>
        <w:t xml:space="preserve">or deployment </w:t>
      </w:r>
      <w:r w:rsidRPr="00C97496">
        <w:t>of these systems re-writing in a more portable and commercially-attractive programming language</w:t>
      </w:r>
      <w:r w:rsidRPr="00E53276">
        <w:t xml:space="preserve"> </w:t>
      </w:r>
      <w:r>
        <w:t>will</w:t>
      </w:r>
      <w:r w:rsidRPr="00E53276">
        <w:t xml:space="preserve"> </w:t>
      </w:r>
      <w:r>
        <w:t xml:space="preserve">be </w:t>
      </w:r>
      <w:r w:rsidRPr="00C97496">
        <w:t>require</w:t>
      </w:r>
      <w:r>
        <w:t>d</w:t>
      </w:r>
      <w:r w:rsidRPr="00C97496">
        <w:t xml:space="preserve">. </w:t>
      </w:r>
      <w:r>
        <w:t xml:space="preserve">The </w:t>
      </w:r>
      <w:r w:rsidRPr="00A253AA">
        <w:t xml:space="preserve">original code base built in Matlab and MatSoap for the </w:t>
      </w:r>
      <w:r>
        <w:t>RCE</w:t>
      </w:r>
      <w:r w:rsidRPr="00A253AA">
        <w:t xml:space="preserve"> has been ported into Python and validated using risk calculations from the RCT.</w:t>
      </w:r>
    </w:p>
    <w:p w14:paraId="07BF32EA" w14:textId="77777777" w:rsidR="003A7339" w:rsidRDefault="003A7339" w:rsidP="003A7339">
      <w:pPr>
        <w:pStyle w:val="602TextfoTextstylesTextstyles"/>
      </w:pPr>
      <w:r w:rsidRPr="00C97496">
        <w:t xml:space="preserve">The </w:t>
      </w:r>
      <w:r>
        <w:t>RLBUHT</w:t>
      </w:r>
      <w:r w:rsidRPr="00C97496">
        <w:t xml:space="preserve"> Innovation team will support the process of commercialisation, including discussions and negotiations with potential partners and licensees.</w:t>
      </w:r>
    </w:p>
    <w:p w14:paraId="4D10E9EA" w14:textId="1C2D28AD" w:rsidR="003A7339" w:rsidRPr="00C97496" w:rsidRDefault="003A7339" w:rsidP="003A7339">
      <w:pPr>
        <w:pStyle w:val="43ChaptertitleHeadingsHeadingstyles"/>
      </w:pPr>
      <w:bookmarkStart w:id="168" w:name="_Toc429911700"/>
      <w:bookmarkStart w:id="169" w:name="_Toc104910293"/>
      <w:r>
        <w:lastRenderedPageBreak/>
        <w:t>Conclusions and recommendations</w:t>
      </w:r>
      <w:bookmarkEnd w:id="168"/>
      <w:bookmarkEnd w:id="169"/>
    </w:p>
    <w:p w14:paraId="1CEA849C" w14:textId="77777777" w:rsidR="003A7339" w:rsidRDefault="003A7339" w:rsidP="003A7339">
      <w:pPr>
        <w:pStyle w:val="52AheadHeadingsHeadingstyles"/>
      </w:pPr>
      <w:bookmarkStart w:id="170" w:name="_Toc429911702"/>
      <w:bookmarkStart w:id="171" w:name="_Toc104910294"/>
      <w:r>
        <w:t>Reflections on the programme</w:t>
      </w:r>
      <w:bookmarkEnd w:id="170"/>
      <w:bookmarkEnd w:id="171"/>
    </w:p>
    <w:p w14:paraId="6BEE1CE7" w14:textId="77777777" w:rsidR="003A7339" w:rsidRDefault="003A7339" w:rsidP="003A7339">
      <w:pPr>
        <w:pStyle w:val="602TextfoTextstylesTextstyles"/>
      </w:pPr>
      <w:r>
        <w:t>A PGfAR offers long-</w:t>
      </w:r>
      <w:r w:rsidRPr="001538E6">
        <w:t>term funding for a large piece of work</w:t>
      </w:r>
      <w:r>
        <w:t>. Much can be achieved. We completed a large RCT and produced evidence of global significance which will underpin the next 10-15 years of development of DR screening. We completed a large qualitative study that will underpin the future implementation of screening and diabetes services, with relevance outside ophthalmology. We undertook micro-costing and economic analyses using real world resource data rather than modelling. We overcame the challenges of data access and variability to develop a data linkage and integration system implemented into NHS clinical care. We built and tested a RCE for ophthalmology, tuneable for local populations. We learnt how to involve PPI effectively rather than the more usual tokenistic engagement.</w:t>
      </w:r>
      <w:r w:rsidRPr="00EA3D0B">
        <w:t xml:space="preserve"> </w:t>
      </w:r>
    </w:p>
    <w:p w14:paraId="28D7A7A8" w14:textId="77777777" w:rsidR="003A7339" w:rsidRPr="0053673B" w:rsidRDefault="003A7339" w:rsidP="003A7339">
      <w:pPr>
        <w:pStyle w:val="602TextfoTextstylesTextstyles"/>
        <w:rPr>
          <w:vertAlign w:val="superscript"/>
        </w:rPr>
      </w:pPr>
      <w:r>
        <w:t>Our findings have given new impetus to the introduction of extended screening in England, due to be introduced in 2022/23. Our RCT has given impetus to the development of variable-interval risk-based screening which is being rolled in other countries including Hong Kong, Denmark and Singapore. Our team are engaged in global DR screening research in Malawi, Malaysia and China. Our expertise has been utilised in 2020 by WHO Europe in developing guidance for policy makers on DR screening.</w:t>
      </w:r>
      <w:r>
        <w:rPr>
          <w:vertAlign w:val="superscript"/>
        </w:rPr>
        <w:t>66</w:t>
      </w:r>
    </w:p>
    <w:p w14:paraId="7447947F" w14:textId="77777777" w:rsidR="003A7339" w:rsidRDefault="003A7339" w:rsidP="003A7339">
      <w:pPr>
        <w:pStyle w:val="602TextfoTextstylesTextstyles"/>
      </w:pPr>
      <w:r>
        <w:t>We were not able to deliver on all aspects of the planned work. The recruitment of such a large sample required screening of over 8000 individuals each requiring identification, information and consenting. It took time to mobilise recruitment teams and we were about 12 months late in delivering the recruitment milestone. The teams that we had originally planned for proved unavailable at a key stage. Accessing the data proved more challenging than expected. The multiple data platforms and the poor or absent documentation prevented us from accessing all the planned data types. We received substantial additional research capacity and sustainability funds from our sponsor at two key stages, to expand the recruitment teams and for the data engineering, both of which we had underestimated in our funding model. We also needed to reallocate resources from our observational cohort study to support the RCT. This meant that we cut the section in WP B on collection of VA and grading data from the HES, to the significant disappointment of the PPI team. Nonetheless we did complete a longitudinal cohort study on over 28,000 individuals attending the screening programme.</w:t>
      </w:r>
    </w:p>
    <w:p w14:paraId="7918BC60" w14:textId="77777777" w:rsidR="003A7339" w:rsidRDefault="003A7339" w:rsidP="003A7339">
      <w:pPr>
        <w:pStyle w:val="602TextfoTextstylesTextstyles"/>
      </w:pPr>
      <w:r>
        <w:t>Our development grant phase was essential. It allowed us to develop a comprehensive and effective team of co-investigators including a patient representative and a local manager and develop relationships with key stakeholders especially in primary care. We addressed key areas of uncertainty:</w:t>
      </w:r>
    </w:p>
    <w:p w14:paraId="44FFB2F9" w14:textId="77777777" w:rsidR="003A7339" w:rsidRPr="00E2421A" w:rsidRDefault="003A7339" w:rsidP="003A7339">
      <w:pPr>
        <w:pStyle w:val="611BulletlistTextstyles"/>
      </w:pPr>
      <w:r w:rsidRPr="00E2421A">
        <w:t xml:space="preserve">We were able to identify and extract sample data from the widely varying domains in primary care, the screening programme and the hospital. </w:t>
      </w:r>
    </w:p>
    <w:p w14:paraId="2081DD4A" w14:textId="77777777" w:rsidR="003A7339" w:rsidRDefault="003A7339" w:rsidP="003A7339">
      <w:pPr>
        <w:pStyle w:val="611BulletlistTextstyles"/>
      </w:pPr>
      <w:r>
        <w:t xml:space="preserve">We explored and made progress with the challenging governance and data protection environments in the NHS. </w:t>
      </w:r>
    </w:p>
    <w:p w14:paraId="311329C3" w14:textId="77777777" w:rsidR="003A7339" w:rsidRDefault="003A7339" w:rsidP="003A7339">
      <w:pPr>
        <w:pStyle w:val="614TextbulletlistlastTextstylesTextstyles"/>
      </w:pPr>
      <w:r>
        <w:t>We built a demonstration version of the RCE.</w:t>
      </w:r>
    </w:p>
    <w:p w14:paraId="4735FB6D" w14:textId="77777777" w:rsidR="003A7339" w:rsidRDefault="003A7339" w:rsidP="003A7339">
      <w:pPr>
        <w:pStyle w:val="602TextfoTextstylesTextstyles"/>
      </w:pPr>
      <w:r>
        <w:t>Managing a long and complex programme of work cannot be underestimated. It requires substantial commitment from the CI and an effective and able programme manager. The role of the WP leads is critical. Regular investigator meetings are essential to maintain enthusiasm and engagement. Inevitably co-investigators</w:t>
      </w:r>
      <w:r>
        <w:rPr>
          <w:color w:val="00B0F0"/>
        </w:rPr>
        <w:t>’</w:t>
      </w:r>
      <w:r>
        <w:t xml:space="preserve"> priorities can change or there can be extended periods of leave. Effective support for the CI from senior members of research departments can help maintain momentum or input additional resources and this needs to happen early. An effective Programme Steering Committee is a </w:t>
      </w:r>
      <w:r>
        <w:rPr>
          <w:color w:val="00B0F0"/>
        </w:rPr>
        <w:t>“</w:t>
      </w:r>
      <w:r>
        <w:t>critical friend</w:t>
      </w:r>
      <w:r>
        <w:rPr>
          <w:color w:val="00B0F0"/>
        </w:rPr>
        <w:t>”</w:t>
      </w:r>
      <w:r>
        <w:t xml:space="preserve"> at challenging times. </w:t>
      </w:r>
    </w:p>
    <w:p w14:paraId="7CFB596A" w14:textId="77777777" w:rsidR="003A7339" w:rsidRDefault="003A7339" w:rsidP="003A7339">
      <w:pPr>
        <w:pStyle w:val="52AheadHeadingsHeadingstyles"/>
      </w:pPr>
      <w:bookmarkStart w:id="172" w:name="_Toc104910295"/>
      <w:bookmarkStart w:id="173" w:name="_Toc429911703"/>
      <w:r>
        <w:lastRenderedPageBreak/>
        <w:t>Strengths and limitations</w:t>
      </w:r>
      <w:bookmarkEnd w:id="172"/>
    </w:p>
    <w:p w14:paraId="51A22906" w14:textId="77777777" w:rsidR="003A7339" w:rsidRPr="001F6061" w:rsidRDefault="003A7339" w:rsidP="003A7339">
      <w:pPr>
        <w:pStyle w:val="602TextfoTextstylesTextstyles"/>
      </w:pPr>
      <w:r>
        <w:t xml:space="preserve">Our programme provides for the first time RCT evidence on DR screening with a full economic evaluation with quality assured by a clinical trials centre. Recommendations are supported by qualitative evidence, not previously reported, and an active PPI group was embedded throughout. Our </w:t>
      </w:r>
      <w:r w:rsidRPr="00140143">
        <w:t xml:space="preserve">findings </w:t>
      </w:r>
      <w:r>
        <w:t>do</w:t>
      </w:r>
      <w:r w:rsidRPr="00140143">
        <w:t xml:space="preserve"> come with a number of limitations which have been </w:t>
      </w:r>
      <w:r w:rsidRPr="001F6061">
        <w:t>described above. Here we briefly summarise the most important of these.</w:t>
      </w:r>
    </w:p>
    <w:p w14:paraId="550CAC36" w14:textId="77777777" w:rsidR="003A7339" w:rsidRDefault="003A7339" w:rsidP="003A7339">
      <w:pPr>
        <w:pStyle w:val="602TextfoTextstylesTextstyles"/>
      </w:pPr>
      <w:r w:rsidRPr="001F6061">
        <w:t>Participants were enrolled from a long-established programme with</w:t>
      </w:r>
      <w:r w:rsidRPr="00614BCA">
        <w:t xml:space="preserve"> low rates of DR</w:t>
      </w:r>
      <w:r w:rsidRPr="001F6061">
        <w:t xml:space="preserve"> and progression to STDR</w:t>
      </w:r>
      <w:r>
        <w:t xml:space="preserve">. </w:t>
      </w:r>
      <w:r w:rsidRPr="001F6061">
        <w:t>Good glycaemic and BP control and a relatively low proportion of type 1 diabetes (4.0%) might have biased the</w:t>
      </w:r>
      <w:r w:rsidRPr="009D336A">
        <w:t xml:space="preserve"> sample. </w:t>
      </w:r>
      <w:r w:rsidRPr="00C00C38">
        <w:t xml:space="preserve">Findings </w:t>
      </w:r>
      <w:r>
        <w:t xml:space="preserve">may not be generaliseable across other programme in the UK with differing ethnicity. </w:t>
      </w:r>
      <w:r w:rsidRPr="009D336A">
        <w:t xml:space="preserve">Low rates of </w:t>
      </w:r>
      <w:r>
        <w:t>DR</w:t>
      </w:r>
      <w:r w:rsidRPr="009D336A">
        <w:t xml:space="preserve"> have been reported in other similar settings</w:t>
      </w:r>
      <w:r>
        <w:t>, but our results should be treated with caution in areas with a higher prevalence, poorer control of diabetes or wider ethnic mix, or in programmes during the set-up process.</w:t>
      </w:r>
    </w:p>
    <w:p w14:paraId="62377612" w14:textId="77777777" w:rsidR="003A7339" w:rsidRDefault="003A7339" w:rsidP="003A7339">
      <w:pPr>
        <w:pStyle w:val="602TextfoTextstylesTextstyles"/>
      </w:pPr>
      <w:r w:rsidRPr="00E53EAC">
        <w:t xml:space="preserve">Our trial had only a 2-year time horizon, which is short in the context of a life-long condition.   With a move to extended-interval screening in several countries, we wanted to provide high-quality RCT evidence on how people act when given variable-interval risk-based screening. </w:t>
      </w:r>
      <w:r w:rsidRPr="00E53EAC">
        <w:rPr>
          <w:rStyle w:val="TextChar"/>
        </w:rPr>
        <w:t xml:space="preserve">The study was designed to compare safety and effectiveness of two screening regimens, not the cost effectiveness of screening versus no screening. </w:t>
      </w:r>
      <w:r w:rsidRPr="00E53EAC">
        <w:t>To allow for two cycles for the low-risk group would have extended the study duration from 4 to 6 years. The low rates of retinopathy and STDR in the low-risk group suggest that our findings on effectiveness would be unlikely to change; most disease was detected in the high- and medium-risk groups. Our relatively short time horizon could have been mitigated by an extensive risk</w:t>
      </w:r>
      <w:r>
        <w:t>-</w:t>
      </w:r>
      <w:r w:rsidRPr="00E53EAC">
        <w:t xml:space="preserve">based economic model based on the RCE </w:t>
      </w:r>
      <w:r>
        <w:t>(</w:t>
      </w:r>
      <w:r w:rsidRPr="00E53EAC">
        <w:t xml:space="preserve">described in </w:t>
      </w:r>
      <w:r w:rsidRPr="0047256C">
        <w:rPr>
          <w:i/>
          <w:iCs/>
        </w:rPr>
        <w:t>Section 8.4</w:t>
      </w:r>
      <w:r>
        <w:t>)</w:t>
      </w:r>
      <w:r w:rsidRPr="00E53EAC">
        <w:t xml:space="preserve"> but the model ran into computational difficulties. </w:t>
      </w:r>
      <w:r>
        <w:t>I</w:t>
      </w:r>
      <w:r w:rsidRPr="00E53EAC">
        <w:t xml:space="preserve">t will be important in future </w:t>
      </w:r>
      <w:r>
        <w:t>testing</w:t>
      </w:r>
      <w:r w:rsidRPr="00E53EAC">
        <w:t xml:space="preserve"> to recognise this limitation and ensure robust monitoring of attendance rates.</w:t>
      </w:r>
      <w:r>
        <w:t xml:space="preserve"> It may also be informative to extend the cost effectiveness analysis to include the whole care pathway, including downstream costs and outcomes. </w:t>
      </w:r>
    </w:p>
    <w:p w14:paraId="04B9844F" w14:textId="77777777" w:rsidR="003A7339" w:rsidRDefault="003A7339" w:rsidP="003A7339">
      <w:pPr>
        <w:pStyle w:val="602TextfoTextstylesTextstyles"/>
      </w:pPr>
      <w:r>
        <w:t xml:space="preserve">Some of our secondary analyses within the individualised group relied on small numbers, especially in the high- and medium-risk groups. Conclusions based on these analyses need to be treated with some caution. </w:t>
      </w:r>
    </w:p>
    <w:p w14:paraId="5C157029" w14:textId="77777777" w:rsidR="003A7339" w:rsidRDefault="003A7339" w:rsidP="003A7339">
      <w:pPr>
        <w:pStyle w:val="602TextfoTextstylesTextstyles"/>
      </w:pPr>
      <w:r>
        <w:t>We were unable to recruit a cohort of regular non-attenders so cannot address this important issue. We were unable to complete the component of the cohort study in the HES, so were only able to provide data on incidences in the screening population.</w:t>
      </w:r>
    </w:p>
    <w:p w14:paraId="3D7CCE34" w14:textId="77777777" w:rsidR="003A7339" w:rsidRDefault="003A7339" w:rsidP="003A7339">
      <w:pPr>
        <w:pStyle w:val="52AheadHeadingsHeadingstyles"/>
      </w:pPr>
      <w:bookmarkStart w:id="174" w:name="_Toc104910296"/>
      <w:r>
        <w:t>Conclusions</w:t>
      </w:r>
      <w:bookmarkEnd w:id="173"/>
      <w:bookmarkEnd w:id="174"/>
    </w:p>
    <w:p w14:paraId="77FF7DA6" w14:textId="77777777" w:rsidR="003A7339" w:rsidRDefault="003A7339" w:rsidP="003A7339">
      <w:pPr>
        <w:pStyle w:val="602TextfoTextstylesTextstyles"/>
      </w:pPr>
      <w:r>
        <w:t xml:space="preserve">Here we summarise the key findings: </w:t>
      </w:r>
    </w:p>
    <w:p w14:paraId="1F844490" w14:textId="77777777" w:rsidR="003A7339" w:rsidRDefault="003A7339" w:rsidP="003A7339">
      <w:pPr>
        <w:pStyle w:val="611BulletlistTextstyles"/>
      </w:pPr>
      <w:r>
        <w:t>Evidence from the ISDR</w:t>
      </w:r>
      <w:r w:rsidRPr="00C97496">
        <w:t xml:space="preserve"> </w:t>
      </w:r>
      <w:r>
        <w:t>RCT</w:t>
      </w:r>
      <w:r w:rsidRPr="00C97496">
        <w:t xml:space="preserve"> shows that extended and personali</w:t>
      </w:r>
      <w:r>
        <w:t>sed interval screening can safel</w:t>
      </w:r>
      <w:r w:rsidRPr="00C97496">
        <w:t>y be introduced in established screening programme</w:t>
      </w:r>
      <w:r>
        <w:t xml:space="preserve">s. </w:t>
      </w:r>
    </w:p>
    <w:p w14:paraId="30471A83" w14:textId="77777777" w:rsidR="003A7339" w:rsidRPr="00E53EAC" w:rsidRDefault="003A7339" w:rsidP="003A7339">
      <w:pPr>
        <w:pStyle w:val="611BulletlistTextstyles"/>
      </w:pPr>
      <w:r w:rsidRPr="00E53EAC">
        <w:t xml:space="preserve">Our data provide evidence that individualised variable-interval risk-based </w:t>
      </w:r>
      <w:r>
        <w:t>approach has the potential to</w:t>
      </w:r>
      <w:r w:rsidRPr="00E53EAC">
        <w:t xml:space="preserve"> give </w:t>
      </w:r>
      <w:r>
        <w:t xml:space="preserve">improvements in cost effectiveness </w:t>
      </w:r>
      <w:r w:rsidRPr="00E53EAC">
        <w:t>without compromising safety or quality of life</w:t>
      </w:r>
      <w:r>
        <w:t>, but we did not include treatment costs in our economic analyses.</w:t>
      </w:r>
    </w:p>
    <w:p w14:paraId="32D0D108" w14:textId="77777777" w:rsidR="003A7339" w:rsidRPr="00881752" w:rsidRDefault="003A7339" w:rsidP="003A7339">
      <w:pPr>
        <w:pStyle w:val="611BulletlistTextstyles"/>
      </w:pPr>
      <w:r>
        <w:t xml:space="preserve">Our qualitative evidence shows that PWD and HCPs appear to be supportive of variable intervals in screening but with important caveats. For successful implementation interpretable and clear safeguards against increasing non-attendance, loss of diabetes control and system failures are required. Alternative referral pathways are required for those lost to follow-up or whose risk factors change substantially over longer intervals. </w:t>
      </w:r>
    </w:p>
    <w:p w14:paraId="0FEFF7A7" w14:textId="77777777" w:rsidR="003A7339" w:rsidRDefault="003A7339" w:rsidP="003A7339">
      <w:pPr>
        <w:pStyle w:val="611BulletlistTextstyles"/>
      </w:pPr>
      <w:r>
        <w:t xml:space="preserve">Variable-interval screening supported by clinical data allows 6-monthly targeting of a high-risk group detecting disease earlier, while substantially reducing the number of appointments for a </w:t>
      </w:r>
      <w:r>
        <w:lastRenderedPageBreak/>
        <w:t xml:space="preserve">low-risk group. </w:t>
      </w:r>
    </w:p>
    <w:p w14:paraId="03FC69AF" w14:textId="77777777" w:rsidR="003A7339" w:rsidRPr="00AC7EF5" w:rsidRDefault="003A7339" w:rsidP="003A7339">
      <w:pPr>
        <w:pStyle w:val="611BulletlistTextstyles"/>
      </w:pPr>
      <w:r>
        <w:t xml:space="preserve">The rates of STDR in our long-established screening programme have dropped to a very low level supported by other limited UK data. Higher rates are seen in those attending screening for the first time and with type 1 diabetes. The majority of cases classed as screen positive do not have sight-threatening disease. </w:t>
      </w:r>
    </w:p>
    <w:p w14:paraId="056F11E7" w14:textId="77777777" w:rsidR="003A7339" w:rsidRPr="00A253AA" w:rsidRDefault="003A7339" w:rsidP="003A7339">
      <w:pPr>
        <w:pStyle w:val="611BulletlistTextstyles"/>
        <w:rPr>
          <w:rFonts w:eastAsia="Cambria"/>
        </w:rPr>
      </w:pPr>
      <w:r w:rsidRPr="00A253AA">
        <w:rPr>
          <w:rFonts w:eastAsia="Cambria"/>
        </w:rPr>
        <w:t xml:space="preserve">Robust monitoring of attendance and retinopathy rates should be included in any wider testing. Our trial was over a 2-year time horizon when the disease has a long time-frame, and our findings come from a single centre with a relatively stable mainly Caucasian population. </w:t>
      </w:r>
    </w:p>
    <w:p w14:paraId="110E8EA8" w14:textId="77777777" w:rsidR="003A7339" w:rsidRDefault="003A7339" w:rsidP="003A7339">
      <w:pPr>
        <w:pStyle w:val="611BulletlistTextstyles"/>
      </w:pPr>
      <w:r>
        <w:t>Findings from this research show that PPI involvement can produce key decisions to underpin critical parts of the design and delivery of applied research. Strong commitment of the senior investigators is essential.</w:t>
      </w:r>
    </w:p>
    <w:p w14:paraId="76837E4C" w14:textId="77777777" w:rsidR="003A7339" w:rsidRDefault="003A7339" w:rsidP="003A7339">
      <w:pPr>
        <w:pStyle w:val="611BulletlistTextstyles"/>
      </w:pPr>
      <w:r>
        <w:t xml:space="preserve">The evidence from our programme and elsewhere shows that RCEs can be </w:t>
      </w:r>
      <w:r w:rsidRPr="00C97496">
        <w:t>feasible, reliable, safe and acceptable to patients</w:t>
      </w:r>
      <w:r>
        <w:t xml:space="preserve"> with the caveat that reliable monitoring and clear communication to stakeholders is necessary. </w:t>
      </w:r>
    </w:p>
    <w:p w14:paraId="2D911D73" w14:textId="77777777" w:rsidR="003A7339" w:rsidRPr="00FD4B57" w:rsidRDefault="003A7339" w:rsidP="003A7339">
      <w:pPr>
        <w:pStyle w:val="614TextbulletlistlastTextstylesTextstyles"/>
      </w:pPr>
      <w:r>
        <w:t>Evidence from our programme has demonstrated that real time integration of data from primary and secondary care sectors can be achieved but relies on successful engagement of key stakeholders. This may not be feasible in some settings.</w:t>
      </w:r>
    </w:p>
    <w:p w14:paraId="332397B9" w14:textId="77777777" w:rsidR="003A7339" w:rsidRDefault="003A7339" w:rsidP="003A7339">
      <w:pPr>
        <w:pStyle w:val="52AheadHeadingsHeadingstyles"/>
      </w:pPr>
      <w:bookmarkStart w:id="175" w:name="_Toc429911704"/>
      <w:bookmarkStart w:id="176" w:name="_Toc104910297"/>
      <w:r>
        <w:t>Recommendations for future research</w:t>
      </w:r>
      <w:bookmarkEnd w:id="175"/>
      <w:bookmarkEnd w:id="176"/>
    </w:p>
    <w:p w14:paraId="778070F7" w14:textId="77777777" w:rsidR="003A7339" w:rsidRDefault="003A7339" w:rsidP="003A7339">
      <w:pPr>
        <w:pStyle w:val="602TextfoTextstylesTextstyles"/>
      </w:pPr>
      <w:r>
        <w:t xml:space="preserve">Our recommendations are based on the evidence from the ISDR programme and elsewhere. </w:t>
      </w:r>
    </w:p>
    <w:p w14:paraId="157AAEFE" w14:textId="77777777" w:rsidR="003A7339" w:rsidRDefault="003A7339" w:rsidP="003A7339">
      <w:pPr>
        <w:pStyle w:val="621TextnumberedlistTextstylesTextstyles"/>
      </w:pPr>
      <w:r>
        <w:t>Individualised variable-interval risk-based screening is ready to be upscaled in a phase IV whole population pilot. Evidence of repeatable results as seen in ISDR should be collected before considering wider dissemination.</w:t>
      </w:r>
    </w:p>
    <w:p w14:paraId="1E97F21C" w14:textId="77777777" w:rsidR="003A7339" w:rsidRPr="00E53EAC" w:rsidRDefault="003A7339" w:rsidP="003A7339">
      <w:pPr>
        <w:pStyle w:val="621TextnumberedlistTextstylesTextstyles"/>
      </w:pPr>
      <w:r w:rsidRPr="00E53EAC">
        <w:t>Further health economic</w:t>
      </w:r>
      <w:r>
        <w:t>s</w:t>
      </w:r>
      <w:r w:rsidRPr="00E53EAC">
        <w:t xml:space="preserve"> research is required to support </w:t>
      </w:r>
      <w:r>
        <w:t>potential adoption</w:t>
      </w:r>
      <w:r w:rsidRPr="00E53EAC">
        <w:t xml:space="preserve"> of </w:t>
      </w:r>
      <w:r>
        <w:t>individualised/</w:t>
      </w:r>
      <w:r w:rsidRPr="00E53EAC">
        <w:t>personalised screening including modelling beyond the 2-year time horizon and extending to include lifetime costs of treatment and care, and blindness averted.</w:t>
      </w:r>
    </w:p>
    <w:p w14:paraId="462FD99D" w14:textId="77777777" w:rsidR="003A7339" w:rsidRDefault="003A7339" w:rsidP="003A7339">
      <w:pPr>
        <w:pStyle w:val="621TextnumberedlistTextstylesTextstyles"/>
      </w:pPr>
      <w:r>
        <w:t>The Liverpool RCE requires external validation with at least one other screening programme before it could be considered for adoption.</w:t>
      </w:r>
    </w:p>
    <w:p w14:paraId="34BC33C7" w14:textId="77777777" w:rsidR="003A7339" w:rsidRDefault="003A7339" w:rsidP="003A7339">
      <w:pPr>
        <w:pStyle w:val="621TextnumberedlistTextstylesTextstyles"/>
      </w:pPr>
      <w:r>
        <w:t>Further qualitative research is required around the potential adoption of extended and variable-interval screening to develop and implement safeguards and monitoring systems interpretable by end users.</w:t>
      </w:r>
    </w:p>
    <w:p w14:paraId="331B27AB" w14:textId="77777777" w:rsidR="003A7339" w:rsidRDefault="003A7339" w:rsidP="003A7339">
      <w:pPr>
        <w:pStyle w:val="621TextnumberedlistTextstylesTextstyles"/>
      </w:pPr>
      <w:r>
        <w:t>Evidence on efficacy in populations with higher rates of diabetes and different mixes of ethnicity, in newly commencing programmes and in low/middle income countries is required.</w:t>
      </w:r>
    </w:p>
    <w:p w14:paraId="33CDA4D0" w14:textId="77777777" w:rsidR="003A7339" w:rsidRDefault="003A7339" w:rsidP="003A7339">
      <w:pPr>
        <w:pStyle w:val="621TextnumberedlistTextstylesTextstyles"/>
      </w:pPr>
      <w:r>
        <w:t>New research is needed on methods to address the misunderstandings and conflation in PWD around their diabetes and eye care.</w:t>
      </w:r>
    </w:p>
    <w:p w14:paraId="7338834B" w14:textId="77777777" w:rsidR="003A7339" w:rsidRDefault="003A7339" w:rsidP="003A7339">
      <w:pPr>
        <w:pStyle w:val="621TextnumberedlistTextstylesTextstyles"/>
      </w:pPr>
      <w:r>
        <w:t>Evidence of current rates of visual impairment should be collected in line with this being a key patient-centred outcome.</w:t>
      </w:r>
    </w:p>
    <w:p w14:paraId="5A11DC3D" w14:textId="77777777" w:rsidR="003A7339" w:rsidRDefault="003A7339" w:rsidP="003A7339">
      <w:pPr>
        <w:pStyle w:val="621TextnumberedlistTextstylesTextstyles"/>
      </w:pPr>
      <w:r>
        <w:t>Novel approaches to recruit non-attenders to future qualitative research need to be developed for research into non-attendance.</w:t>
      </w:r>
    </w:p>
    <w:p w14:paraId="7A3B0412" w14:textId="77777777" w:rsidR="003A7339" w:rsidRDefault="003A7339" w:rsidP="003A7339">
      <w:pPr>
        <w:pStyle w:val="6211TextnumberedlistlastTextstylesTextstyles"/>
      </w:pPr>
      <w:r>
        <w:t>Research is needed to establish more appropriate referral thresholds in diabetic retinopathy screening.</w:t>
      </w:r>
    </w:p>
    <w:p w14:paraId="451826AB" w14:textId="77777777" w:rsidR="003A7339" w:rsidRDefault="003A7339" w:rsidP="003A7339">
      <w:pPr>
        <w:pStyle w:val="602TextfoTextstylesTextstyles"/>
      </w:pPr>
      <w:r>
        <w:t xml:space="preserve">The knowledge base in the field of screening for DR is changing in some areas. Technology is developing around automated grading and artificial intelligence. Some work is underway to integrate within screening but progress is not rapid. Digital health care is being developed with initiatives on big data and data integration which will support future personalisation. However, these approaches are still yet to be embedded in large health systems such as the NHS. Large epidemiological studies especially on important functional patient-centred outcomes are few with much of the data being outdated and with limited current and future work planned. Pilot studies on introduction of new technologies are being considered and may move the field forwards in the medium term. The qualitative evidence base is small with little of relevance to screening and is unlikely to move forward </w:t>
      </w:r>
      <w:r>
        <w:lastRenderedPageBreak/>
        <w:t xml:space="preserve">rapidly. </w:t>
      </w:r>
    </w:p>
    <w:p w14:paraId="4A9038F9" w14:textId="77777777" w:rsidR="003A7339" w:rsidRPr="005817D8" w:rsidRDefault="003A7339" w:rsidP="003A7339">
      <w:pPr>
        <w:pStyle w:val="43PrelimtitleHeadingsHeadingstyles"/>
      </w:pPr>
      <w:bookmarkStart w:id="177" w:name="_Toc429911705"/>
      <w:bookmarkStart w:id="178" w:name="_Toc104910298"/>
      <w:r w:rsidRPr="005817D8">
        <w:t>Acknowledgements</w:t>
      </w:r>
      <w:bookmarkEnd w:id="177"/>
      <w:bookmarkEnd w:id="178"/>
    </w:p>
    <w:p w14:paraId="19E693E8" w14:textId="77777777" w:rsidR="003A7339" w:rsidRDefault="003A7339" w:rsidP="003A7339">
      <w:pPr>
        <w:pStyle w:val="601TextdropcapTextstylesTextstyles"/>
      </w:pPr>
      <w:r w:rsidRPr="00C97496">
        <w:t xml:space="preserve">The authors are grateful to the ISDR </w:t>
      </w:r>
      <w:r>
        <w:t>PPI</w:t>
      </w:r>
      <w:r w:rsidRPr="00C97496">
        <w:t xml:space="preserve"> Group for essential input into design and review, to the </w:t>
      </w:r>
      <w:r>
        <w:t>Liverpool Clinical Commissioning Group (LCCG)</w:t>
      </w:r>
      <w:r w:rsidRPr="00C97496">
        <w:t xml:space="preserve"> for data extraction and transfer, and to the Liverpool Local Medical Committee and local </w:t>
      </w:r>
      <w:r>
        <w:t>GPs</w:t>
      </w:r>
      <w:r w:rsidRPr="00C97496">
        <w:t xml:space="preserve"> for support with establishing patient lists and consent.</w:t>
      </w:r>
      <w:r w:rsidRPr="00793AE0">
        <w:t xml:space="preserve"> We would like to acknowledge the outstanding attention to detail from the ISDR administrative team, the </w:t>
      </w:r>
      <w:r>
        <w:t>Clinical Trials Research Centre</w:t>
      </w:r>
      <w:r w:rsidRPr="00793AE0">
        <w:t xml:space="preserve">, the North West Coast Clinical Research Network and our other trained researchers for their immeasurable help in </w:t>
      </w:r>
      <w:r w:rsidRPr="00FE450D">
        <w:t>recruiting to target</w:t>
      </w:r>
      <w:r>
        <w:t>,</w:t>
      </w:r>
      <w:r w:rsidRPr="00FE450D">
        <w:t xml:space="preserve"> and the </w:t>
      </w:r>
      <w:r>
        <w:t>Liverpool Diabetic Eye Screening Programme (</w:t>
      </w:r>
      <w:r w:rsidRPr="00FE450D">
        <w:t>LDESP</w:t>
      </w:r>
      <w:r>
        <w:t>)</w:t>
      </w:r>
      <w:r w:rsidRPr="00FE450D">
        <w:t xml:space="preserve"> team for their support and assistance</w:t>
      </w:r>
      <w:r>
        <w:t xml:space="preserve"> throughout the RCT and cohort study</w:t>
      </w:r>
      <w:r w:rsidRPr="00FE450D">
        <w:t>. We received considerable support from our sponsors</w:t>
      </w:r>
      <w:r>
        <w:t>, The Royal Liverpool and Broadgreen University Hospitals NHS Trust, now Liverpool University Hospital NHS Foundation Trust,</w:t>
      </w:r>
      <w:r w:rsidRPr="00FE450D">
        <w:t xml:space="preserve"> throughout the programme including additional funding to support recruitment and the </w:t>
      </w:r>
      <w:r>
        <w:t>DW</w:t>
      </w:r>
      <w:r w:rsidRPr="00FE450D">
        <w:t>.</w:t>
      </w:r>
    </w:p>
    <w:p w14:paraId="3DC4F0E4" w14:textId="77777777" w:rsidR="003A7339" w:rsidRPr="00FC67A0" w:rsidRDefault="003A7339" w:rsidP="003A7339">
      <w:pPr>
        <w:pStyle w:val="602TextfoTextstylesTextstyles"/>
      </w:pPr>
      <w:commentRangeStart w:id="179"/>
      <w:r>
        <w:t xml:space="preserve">Members of the ISDR Study Group who are not included as primary authors are listed in </w:t>
      </w:r>
      <w:r>
        <w:rPr>
          <w:i/>
          <w:iCs/>
        </w:rPr>
        <w:t>Report Supplementary Material 1.</w:t>
      </w:r>
      <w:commentRangeEnd w:id="179"/>
      <w:r>
        <w:rPr>
          <w:rStyle w:val="CommentReference"/>
        </w:rPr>
        <w:commentReference w:id="179"/>
      </w:r>
    </w:p>
    <w:p w14:paraId="475A2ADA" w14:textId="77777777" w:rsidR="003A7339" w:rsidRDefault="003A7339" w:rsidP="003A7339">
      <w:pPr>
        <w:pStyle w:val="52AheadHeadingsHeadingstyles"/>
      </w:pPr>
      <w:bookmarkStart w:id="180" w:name="_Toc104910299"/>
      <w:r>
        <w:t>Contributions of authors</w:t>
      </w:r>
      <w:bookmarkEnd w:id="180"/>
    </w:p>
    <w:p w14:paraId="692AC6BC" w14:textId="77777777" w:rsidR="003A7339" w:rsidRDefault="003A7339" w:rsidP="003A7339">
      <w:pPr>
        <w:pStyle w:val="602TextfoTextstylesTextstyles"/>
      </w:pPr>
      <w:r>
        <w:rPr>
          <w:b/>
        </w:rPr>
        <w:t xml:space="preserve">Prof </w:t>
      </w:r>
      <w:r w:rsidRPr="00084D63">
        <w:rPr>
          <w:b/>
        </w:rPr>
        <w:t>Simon Harding</w:t>
      </w:r>
      <w:r>
        <w:t xml:space="preserve"> (Chair Professor, Clinical Ophthalmology) was CI on the programme and drafted, produced the final report including revisions.</w:t>
      </w:r>
    </w:p>
    <w:p w14:paraId="2916F676" w14:textId="77777777" w:rsidR="003A7339" w:rsidRDefault="003A7339" w:rsidP="003A7339">
      <w:pPr>
        <w:pStyle w:val="602TextfoTextstylesTextstyles"/>
      </w:pPr>
      <w:r>
        <w:rPr>
          <w:b/>
        </w:rPr>
        <w:t xml:space="preserve">Dr </w:t>
      </w:r>
      <w:r w:rsidRPr="006210FC">
        <w:rPr>
          <w:b/>
        </w:rPr>
        <w:t>Duncan Appelbe</w:t>
      </w:r>
      <w:r>
        <w:t xml:space="preserve"> (</w:t>
      </w:r>
      <w:r w:rsidRPr="005C105E">
        <w:t>Senior Research Information Specialist</w:t>
      </w:r>
      <w:r>
        <w:t>) was the information systems m</w:t>
      </w:r>
      <w:r w:rsidRPr="006210FC">
        <w:t>anager for the CTRC</w:t>
      </w:r>
      <w:r>
        <w:t>.</w:t>
      </w:r>
    </w:p>
    <w:p w14:paraId="70F9D060" w14:textId="77777777" w:rsidR="003A7339" w:rsidRDefault="003A7339" w:rsidP="003A7339">
      <w:pPr>
        <w:pStyle w:val="602TextfoTextstylesTextstyles"/>
      </w:pPr>
      <w:r>
        <w:rPr>
          <w:b/>
        </w:rPr>
        <w:t xml:space="preserve">Dr </w:t>
      </w:r>
      <w:r w:rsidRPr="000653AA">
        <w:rPr>
          <w:b/>
        </w:rPr>
        <w:t>Ayesh Alshukri</w:t>
      </w:r>
      <w:r w:rsidRPr="000653AA">
        <w:t xml:space="preserve"> </w:t>
      </w:r>
      <w:r>
        <w:t>(Research Associate, Computer Science) was part of the observational cohort, RCE and RCT teams.</w:t>
      </w:r>
    </w:p>
    <w:p w14:paraId="3ABBE5F7" w14:textId="77777777" w:rsidR="003A7339" w:rsidRDefault="003A7339" w:rsidP="003A7339">
      <w:pPr>
        <w:pStyle w:val="602TextfoTextstylesTextstyles"/>
      </w:pPr>
      <w:r>
        <w:rPr>
          <w:b/>
        </w:rPr>
        <w:t xml:space="preserve">Dr </w:t>
      </w:r>
      <w:r w:rsidRPr="00C07147">
        <w:rPr>
          <w:b/>
        </w:rPr>
        <w:t>Deborah Broadbent</w:t>
      </w:r>
      <w:r w:rsidRPr="00084D63">
        <w:t xml:space="preserve"> </w:t>
      </w:r>
      <w:r>
        <w:t>(Honorary Senior Lecturer, Ophthalmology) was an applicant on the grant and led the RCT.</w:t>
      </w:r>
    </w:p>
    <w:p w14:paraId="55720E92" w14:textId="77777777" w:rsidR="003A7339" w:rsidRPr="004E36B7" w:rsidRDefault="003A7339" w:rsidP="003A7339">
      <w:pPr>
        <w:pStyle w:val="602TextfoTextstylesTextstyles"/>
        <w:rPr>
          <w:bCs/>
        </w:rPr>
      </w:pPr>
      <w:r>
        <w:rPr>
          <w:b/>
        </w:rPr>
        <w:t xml:space="preserve">Mr Philip Burgess </w:t>
      </w:r>
      <w:r w:rsidRPr="004E36B7">
        <w:rPr>
          <w:bCs/>
        </w:rPr>
        <w:t>(Clinical Lecturer, Ophthalmology) was part of the observational cohort team</w:t>
      </w:r>
      <w:r>
        <w:rPr>
          <w:bCs/>
        </w:rPr>
        <w:t>.</w:t>
      </w:r>
    </w:p>
    <w:p w14:paraId="13A5C8B7" w14:textId="77777777" w:rsidR="003A7339" w:rsidRDefault="003A7339" w:rsidP="003A7339">
      <w:pPr>
        <w:pStyle w:val="602TextfoTextstylesTextstyles"/>
      </w:pPr>
      <w:r>
        <w:rPr>
          <w:b/>
        </w:rPr>
        <w:t xml:space="preserve">Dr </w:t>
      </w:r>
      <w:r w:rsidRPr="00DB227A">
        <w:rPr>
          <w:b/>
        </w:rPr>
        <w:t>Paula Byrne</w:t>
      </w:r>
      <w:r>
        <w:t xml:space="preserve"> (Senior Lecturer, </w:t>
      </w:r>
      <w:r w:rsidRPr="005C105E">
        <w:t>Sociology of Health and Illness</w:t>
      </w:r>
      <w:r>
        <w:t>) led the qualitative team.</w:t>
      </w:r>
    </w:p>
    <w:p w14:paraId="5A11C781" w14:textId="77777777" w:rsidR="003A7339" w:rsidRDefault="003A7339" w:rsidP="003A7339">
      <w:pPr>
        <w:pStyle w:val="602TextfoTextstylesTextstyles"/>
      </w:pPr>
      <w:r>
        <w:rPr>
          <w:b/>
        </w:rPr>
        <w:t xml:space="preserve">Dr </w:t>
      </w:r>
      <w:r w:rsidRPr="00C07147">
        <w:rPr>
          <w:b/>
        </w:rPr>
        <w:t>Christopher Cheyne</w:t>
      </w:r>
      <w:r>
        <w:rPr>
          <w:b/>
        </w:rPr>
        <w:t xml:space="preserve"> </w:t>
      </w:r>
      <w:r w:rsidRPr="005C105E">
        <w:t>(</w:t>
      </w:r>
      <w:r>
        <w:t>Research Associate, Biostatistics</w:t>
      </w:r>
      <w:r w:rsidRPr="005C105E">
        <w:t xml:space="preserve">) </w:t>
      </w:r>
      <w:r>
        <w:t xml:space="preserve">was part of the team that </w:t>
      </w:r>
      <w:r w:rsidRPr="0087398A">
        <w:t xml:space="preserve">conducted the </w:t>
      </w:r>
      <w:r>
        <w:t>statistical</w:t>
      </w:r>
      <w:r w:rsidRPr="0087398A">
        <w:t xml:space="preserve"> analysis</w:t>
      </w:r>
      <w:r>
        <w:t>.</w:t>
      </w:r>
    </w:p>
    <w:p w14:paraId="771F9473" w14:textId="77777777" w:rsidR="003A7339" w:rsidRDefault="003A7339" w:rsidP="003A7339">
      <w:pPr>
        <w:pStyle w:val="602TextfoTextstylesTextstyles"/>
      </w:pPr>
      <w:r>
        <w:rPr>
          <w:b/>
        </w:rPr>
        <w:t xml:space="preserve">Dr </w:t>
      </w:r>
      <w:r w:rsidRPr="002F4309">
        <w:rPr>
          <w:b/>
        </w:rPr>
        <w:t>Antonio Eleuteri</w:t>
      </w:r>
      <w:r w:rsidRPr="002F4309">
        <w:t xml:space="preserve"> </w:t>
      </w:r>
      <w:r>
        <w:t xml:space="preserve">(Honorary Lecturer, </w:t>
      </w:r>
      <w:r w:rsidRPr="005C105E">
        <w:t>Medical Physics and Clinical Engineering</w:t>
      </w:r>
      <w:r>
        <w:t>) built the RCE.</w:t>
      </w:r>
    </w:p>
    <w:p w14:paraId="118EF1E5" w14:textId="77777777" w:rsidR="003A7339" w:rsidRDefault="003A7339" w:rsidP="003A7339">
      <w:pPr>
        <w:pStyle w:val="602TextfoTextstylesTextstyles"/>
      </w:pPr>
      <w:r>
        <w:rPr>
          <w:b/>
        </w:rPr>
        <w:t xml:space="preserve">Prof </w:t>
      </w:r>
      <w:r w:rsidRPr="000653AA">
        <w:rPr>
          <w:b/>
        </w:rPr>
        <w:t>Anthony Fisher</w:t>
      </w:r>
      <w:r>
        <w:t xml:space="preserve"> (Consultant Clinical Scientist,</w:t>
      </w:r>
      <w:r w:rsidRPr="005C105E">
        <w:t xml:space="preserve"> Medical Physics and Clinical Engineering</w:t>
      </w:r>
      <w:r>
        <w:t>) was an applicant on the grant and led the RCE team.</w:t>
      </w:r>
    </w:p>
    <w:p w14:paraId="33E2AA3F" w14:textId="77777777" w:rsidR="003A7339" w:rsidRDefault="003A7339" w:rsidP="003A7339">
      <w:pPr>
        <w:pStyle w:val="602TextfoTextstylesTextstyles"/>
      </w:pPr>
      <w:r>
        <w:rPr>
          <w:b/>
        </w:rPr>
        <w:t xml:space="preserve">Prof </w:t>
      </w:r>
      <w:r w:rsidRPr="00084D63">
        <w:rPr>
          <w:b/>
        </w:rPr>
        <w:t>Marta García-Fiñana</w:t>
      </w:r>
      <w:r>
        <w:t xml:space="preserve"> (Professor of Biostatistics) was an applicant on the grant and led the statistics team.</w:t>
      </w:r>
    </w:p>
    <w:p w14:paraId="19A9F460" w14:textId="77777777" w:rsidR="003A7339" w:rsidRDefault="003A7339" w:rsidP="003A7339">
      <w:pPr>
        <w:pStyle w:val="602TextfoTextstylesTextstyles"/>
      </w:pPr>
      <w:r>
        <w:rPr>
          <w:b/>
        </w:rPr>
        <w:t xml:space="preserve">Prof </w:t>
      </w:r>
      <w:r w:rsidRPr="00623FCE">
        <w:rPr>
          <w:b/>
        </w:rPr>
        <w:t>Mark Gabbay</w:t>
      </w:r>
      <w:r>
        <w:rPr>
          <w:b/>
        </w:rPr>
        <w:t xml:space="preserve"> </w:t>
      </w:r>
      <w:r w:rsidRPr="00C960AC">
        <w:t>(Professor of General Practice, Health Services Research)</w:t>
      </w:r>
      <w:r>
        <w:rPr>
          <w:b/>
        </w:rPr>
        <w:t xml:space="preserve"> </w:t>
      </w:r>
      <w:r>
        <w:t>was an applicant on the grant and contributed to the qualitative work package.</w:t>
      </w:r>
    </w:p>
    <w:p w14:paraId="2810D746" w14:textId="77777777" w:rsidR="003A7339" w:rsidRDefault="003A7339" w:rsidP="003A7339">
      <w:pPr>
        <w:pStyle w:val="602TextfoTextstylesTextstyles"/>
      </w:pPr>
      <w:r>
        <w:rPr>
          <w:b/>
        </w:rPr>
        <w:t xml:space="preserve">Prof </w:t>
      </w:r>
      <w:r w:rsidRPr="00084D63">
        <w:rPr>
          <w:b/>
        </w:rPr>
        <w:t>Marilyn James</w:t>
      </w:r>
      <w:r>
        <w:t xml:space="preserve"> (Professor of Health Economics) was an applicant on the grant and led the health </w:t>
      </w:r>
      <w:r>
        <w:lastRenderedPageBreak/>
        <w:t>economics team.</w:t>
      </w:r>
    </w:p>
    <w:p w14:paraId="291F6E73" w14:textId="77777777" w:rsidR="003A7339" w:rsidRDefault="003A7339" w:rsidP="003A7339">
      <w:pPr>
        <w:pStyle w:val="602TextfoTextstylesTextstyles"/>
      </w:pPr>
      <w:r>
        <w:rPr>
          <w:b/>
        </w:rPr>
        <w:t xml:space="preserve">Mr </w:t>
      </w:r>
      <w:r w:rsidRPr="00C07147">
        <w:rPr>
          <w:b/>
        </w:rPr>
        <w:t>James Lathe</w:t>
      </w:r>
      <w:r>
        <w:t xml:space="preserve"> (Health Economist) was part of the team that </w:t>
      </w:r>
      <w:r w:rsidRPr="0087398A">
        <w:t xml:space="preserve">conducted the </w:t>
      </w:r>
      <w:r>
        <w:t>cost effectiveness</w:t>
      </w:r>
      <w:r w:rsidRPr="0087398A">
        <w:t xml:space="preserve"> analysis</w:t>
      </w:r>
      <w:r>
        <w:t>.</w:t>
      </w:r>
    </w:p>
    <w:p w14:paraId="35DCF956" w14:textId="77777777" w:rsidR="003A7339" w:rsidRDefault="003A7339" w:rsidP="003A7339">
      <w:pPr>
        <w:pStyle w:val="602TextfoTextstylesTextstyles"/>
      </w:pPr>
      <w:r>
        <w:rPr>
          <w:b/>
        </w:rPr>
        <w:t xml:space="preserve">Mrs </w:t>
      </w:r>
      <w:r w:rsidRPr="00084D63">
        <w:rPr>
          <w:b/>
        </w:rPr>
        <w:t>Tracy Moitt</w:t>
      </w:r>
      <w:r>
        <w:t xml:space="preserve"> (Senior Trials Manager) was an applicant on the grant and </w:t>
      </w:r>
      <w:r w:rsidRPr="00084D63">
        <w:t>led the trial management</w:t>
      </w:r>
      <w:r>
        <w:t>.</w:t>
      </w:r>
    </w:p>
    <w:p w14:paraId="79561D9F" w14:textId="77777777" w:rsidR="003A7339" w:rsidRDefault="003A7339" w:rsidP="003A7339">
      <w:pPr>
        <w:pStyle w:val="602TextfoTextstylesTextstyles"/>
      </w:pPr>
      <w:r>
        <w:rPr>
          <w:b/>
        </w:rPr>
        <w:t xml:space="preserve">Mr </w:t>
      </w:r>
      <w:r w:rsidRPr="006210FC">
        <w:rPr>
          <w:b/>
        </w:rPr>
        <w:t>Mehrdad Mobayen Rahni</w:t>
      </w:r>
      <w:r>
        <w:rPr>
          <w:b/>
        </w:rPr>
        <w:t xml:space="preserve"> </w:t>
      </w:r>
      <w:r w:rsidRPr="00C94C46">
        <w:t>(Lead Database Analyst, Business Intelligence)</w:t>
      </w:r>
      <w:r>
        <w:t xml:space="preserve"> was the data warehouse designer and manager.</w:t>
      </w:r>
    </w:p>
    <w:p w14:paraId="77BB649B" w14:textId="77777777" w:rsidR="003A7339" w:rsidRDefault="003A7339" w:rsidP="003A7339">
      <w:pPr>
        <w:pStyle w:val="602TextfoTextstylesTextstyles"/>
      </w:pPr>
      <w:r>
        <w:rPr>
          <w:b/>
        </w:rPr>
        <w:t xml:space="preserve">Mr </w:t>
      </w:r>
      <w:r w:rsidRPr="00C07147">
        <w:rPr>
          <w:b/>
        </w:rPr>
        <w:t>John Roberts</w:t>
      </w:r>
      <w:r w:rsidRPr="00084D63">
        <w:t xml:space="preserve"> </w:t>
      </w:r>
      <w:r>
        <w:t>(Patient representative) was an applicant on the grant and led the involvement of the PPI group.</w:t>
      </w:r>
    </w:p>
    <w:p w14:paraId="6B0F7449" w14:textId="77777777" w:rsidR="003A7339" w:rsidRDefault="003A7339" w:rsidP="003A7339">
      <w:pPr>
        <w:pStyle w:val="602TextfoTextstylesTextstyles"/>
        <w:rPr>
          <w:b/>
        </w:rPr>
      </w:pPr>
      <w:r>
        <w:rPr>
          <w:b/>
        </w:rPr>
        <w:t>Dr Christopher Sampson</w:t>
      </w:r>
      <w:r w:rsidRPr="003A6AEE">
        <w:t xml:space="preserve"> </w:t>
      </w:r>
      <w:r>
        <w:t xml:space="preserve">(Health Economist) was part of the team that </w:t>
      </w:r>
      <w:r w:rsidRPr="0087398A">
        <w:t xml:space="preserve">conducted the </w:t>
      </w:r>
      <w:r>
        <w:t>cost effectiveness</w:t>
      </w:r>
      <w:r w:rsidRPr="0087398A">
        <w:t xml:space="preserve"> analysis</w:t>
      </w:r>
      <w:r>
        <w:t>.</w:t>
      </w:r>
    </w:p>
    <w:p w14:paraId="4AECF69A" w14:textId="77777777" w:rsidR="003A7339" w:rsidRPr="00623FCE" w:rsidRDefault="003A7339" w:rsidP="003A7339">
      <w:pPr>
        <w:pStyle w:val="602TextfoTextstylesTextstyles"/>
        <w:rPr>
          <w:b/>
        </w:rPr>
      </w:pPr>
      <w:r>
        <w:rPr>
          <w:b/>
        </w:rPr>
        <w:t xml:space="preserve">Dr </w:t>
      </w:r>
      <w:r w:rsidRPr="00623FCE">
        <w:rPr>
          <w:b/>
        </w:rPr>
        <w:t>Daniel Seddon</w:t>
      </w:r>
      <w:r>
        <w:rPr>
          <w:b/>
        </w:rPr>
        <w:t xml:space="preserve"> </w:t>
      </w:r>
      <w:r w:rsidRPr="00DF2D58">
        <w:t xml:space="preserve">(GP, </w:t>
      </w:r>
      <w:r>
        <w:t>NHS England</w:t>
      </w:r>
      <w:r w:rsidRPr="00DF2D58">
        <w:t>)</w:t>
      </w:r>
      <w:r>
        <w:rPr>
          <w:b/>
        </w:rPr>
        <w:t xml:space="preserve"> </w:t>
      </w:r>
      <w:r>
        <w:t>was an applicant on the grant, represented the end-user and contributed to several work packages</w:t>
      </w:r>
    </w:p>
    <w:p w14:paraId="7FBD42F0" w14:textId="77777777" w:rsidR="003A7339" w:rsidRDefault="003A7339" w:rsidP="003A7339">
      <w:pPr>
        <w:pStyle w:val="602TextfoTextstylesTextstyles"/>
      </w:pPr>
      <w:r>
        <w:rPr>
          <w:b/>
        </w:rPr>
        <w:t xml:space="preserve">Dr </w:t>
      </w:r>
      <w:r w:rsidRPr="00623FCE">
        <w:rPr>
          <w:b/>
        </w:rPr>
        <w:t>Irene Stratton</w:t>
      </w:r>
      <w:r w:rsidRPr="00084D63">
        <w:t xml:space="preserve"> </w:t>
      </w:r>
      <w:r>
        <w:t>(Senior Statistician, Medical Statistics) was an applicant on the grant and provided senior advice and input to the statistical team and all aspects of the programme.</w:t>
      </w:r>
    </w:p>
    <w:p w14:paraId="1ABDFEF4" w14:textId="77777777" w:rsidR="003A7339" w:rsidRDefault="003A7339" w:rsidP="003A7339">
      <w:pPr>
        <w:pStyle w:val="602TextfoTextstylesTextstyles"/>
        <w:rPr>
          <w:b/>
        </w:rPr>
      </w:pPr>
      <w:r>
        <w:rPr>
          <w:b/>
        </w:rPr>
        <w:t xml:space="preserve">Dr Clare Thetford </w:t>
      </w:r>
      <w:r w:rsidRPr="00D614C3">
        <w:t>(Research Fellow</w:t>
      </w:r>
      <w:r>
        <w:t xml:space="preserve">) </w:t>
      </w:r>
      <w:r w:rsidRPr="00E81AD7">
        <w:t>was part of the qualitative team.</w:t>
      </w:r>
    </w:p>
    <w:p w14:paraId="05EAA399" w14:textId="77777777" w:rsidR="003A7339" w:rsidRDefault="003A7339" w:rsidP="003A7339">
      <w:pPr>
        <w:pStyle w:val="602TextfoTextstylesTextstyles"/>
      </w:pPr>
      <w:r>
        <w:rPr>
          <w:b/>
        </w:rPr>
        <w:t xml:space="preserve">Dr </w:t>
      </w:r>
      <w:r w:rsidRPr="00084D63">
        <w:rPr>
          <w:b/>
        </w:rPr>
        <w:t>Pilar Vazquez-Arango</w:t>
      </w:r>
      <w:r w:rsidRPr="00084D63">
        <w:t xml:space="preserve"> </w:t>
      </w:r>
      <w:r>
        <w:t>(Research Coordinator, Ophthalmology) was responsible for project management (2018-2020) and with Simon Harding produced the final report.</w:t>
      </w:r>
    </w:p>
    <w:p w14:paraId="1592C69A" w14:textId="77777777" w:rsidR="003A7339" w:rsidRDefault="003A7339" w:rsidP="003A7339">
      <w:pPr>
        <w:pStyle w:val="602TextfoTextstylesTextstyles"/>
      </w:pPr>
      <w:r>
        <w:rPr>
          <w:b/>
        </w:rPr>
        <w:t xml:space="preserve">Prof </w:t>
      </w:r>
      <w:r w:rsidRPr="00084D63">
        <w:rPr>
          <w:b/>
        </w:rPr>
        <w:t>Jiten Vora</w:t>
      </w:r>
      <w:r w:rsidRPr="00084D63">
        <w:t xml:space="preserve"> </w:t>
      </w:r>
      <w:r>
        <w:t>(Professor/Consultant Endocrinologist) was an applicant on the grant and led the observational cohort study.</w:t>
      </w:r>
    </w:p>
    <w:p w14:paraId="3AD9C741" w14:textId="77777777" w:rsidR="003A7339" w:rsidRDefault="003A7339" w:rsidP="003A7339">
      <w:pPr>
        <w:pStyle w:val="602TextfoTextstylesTextstyles"/>
      </w:pPr>
      <w:r>
        <w:rPr>
          <w:b/>
        </w:rPr>
        <w:t xml:space="preserve">Dr </w:t>
      </w:r>
      <w:r w:rsidRPr="00084D63">
        <w:rPr>
          <w:b/>
        </w:rPr>
        <w:t>Amu Wang</w:t>
      </w:r>
      <w:r>
        <w:t xml:space="preserve"> (Honorary Research Associate) was responsible for project management (2013-2018).</w:t>
      </w:r>
    </w:p>
    <w:p w14:paraId="4FBDE320" w14:textId="77777777" w:rsidR="003A7339" w:rsidRDefault="003A7339" w:rsidP="003A7339">
      <w:pPr>
        <w:pStyle w:val="602TextfoTextstylesTextstyles"/>
        <w:rPr>
          <w:rStyle w:val="Emphasis"/>
          <w:rFonts w:ascii="Arial" w:hAnsi="Arial" w:cs="Arial"/>
          <w:sz w:val="21"/>
          <w:szCs w:val="21"/>
        </w:rPr>
      </w:pPr>
      <w:r>
        <w:rPr>
          <w:b/>
        </w:rPr>
        <w:t xml:space="preserve">Prof </w:t>
      </w:r>
      <w:r w:rsidRPr="00623FCE">
        <w:rPr>
          <w:b/>
        </w:rPr>
        <w:t>Paula Williamson</w:t>
      </w:r>
      <w:r w:rsidRPr="00084D63">
        <w:t xml:space="preserve"> </w:t>
      </w:r>
      <w:r>
        <w:t>(Professor of Medical Statistics) was an applicant on the grant and Director of the Liverpool CTRC.</w:t>
      </w:r>
      <w:bookmarkStart w:id="181" w:name="_Toc429911706"/>
    </w:p>
    <w:p w14:paraId="42BF2CA6" w14:textId="77777777" w:rsidR="003A7339" w:rsidRDefault="003A7339" w:rsidP="003A7339">
      <w:pPr>
        <w:pStyle w:val="52AheadHeadingsHeadingstyles"/>
      </w:pPr>
      <w:bookmarkStart w:id="182" w:name="_Toc104910300"/>
      <w:r>
        <w:t>Publications</w:t>
      </w:r>
    </w:p>
    <w:p w14:paraId="3B20B6F8" w14:textId="77777777" w:rsidR="003A7339" w:rsidRPr="00A253AA" w:rsidRDefault="003A7339" w:rsidP="003A7339">
      <w:pPr>
        <w:pStyle w:val="602TextfoTextstylesTextstyles"/>
      </w:pPr>
      <w:r w:rsidRPr="00A253AA">
        <w:t xml:space="preserve">Cheyne CP, Burgess PI, Broadbent DM, García-Fiñana M, Stratton IM, Criddle T, </w:t>
      </w:r>
      <w:r w:rsidRPr="00A253AA">
        <w:rPr>
          <w:i/>
          <w:iCs/>
        </w:rPr>
        <w:t>et al</w:t>
      </w:r>
      <w:r w:rsidRPr="00A253AA">
        <w:t xml:space="preserve">. Incidence of sight-threatening diabetic retinopathy in an established urban screening programme: an 11-year cohort study. </w:t>
      </w:r>
      <w:r w:rsidRPr="00A253AA">
        <w:rPr>
          <w:i/>
          <w:iCs/>
        </w:rPr>
        <w:t>Diabet Med</w:t>
      </w:r>
      <w:r w:rsidRPr="00A253AA">
        <w:t xml:space="preserve"> 2021;38:e14583.</w:t>
      </w:r>
    </w:p>
    <w:p w14:paraId="711819B0" w14:textId="77777777" w:rsidR="003A7339" w:rsidRPr="00A253AA" w:rsidRDefault="003A7339" w:rsidP="003A7339">
      <w:pPr>
        <w:pStyle w:val="602TextfoTextstylesTextstyles"/>
      </w:pPr>
      <w:r w:rsidRPr="00A253AA">
        <w:t xml:space="preserve">Eleuteri A, Fisher AC, Broadbent DM, García-Fiñana M, Cheyne CP, Wang A, </w:t>
      </w:r>
      <w:r w:rsidRPr="00A253AA">
        <w:rPr>
          <w:i/>
          <w:iCs/>
        </w:rPr>
        <w:t>et al</w:t>
      </w:r>
      <w:r w:rsidRPr="00A253AA">
        <w:t xml:space="preserve">. Individualised variable-interval risk-based screening for sight-threatening diabetic retinopathy: the Liverpool Risk Calculation Engine. </w:t>
      </w:r>
      <w:r w:rsidRPr="00A253AA">
        <w:rPr>
          <w:i/>
          <w:iCs/>
        </w:rPr>
        <w:t>Diabetologia</w:t>
      </w:r>
      <w:r w:rsidRPr="00A253AA">
        <w:t xml:space="preserve"> 2017;60:2174–82.</w:t>
      </w:r>
    </w:p>
    <w:p w14:paraId="449E6DB9" w14:textId="77777777" w:rsidR="003A7339" w:rsidRPr="00A253AA" w:rsidRDefault="003A7339" w:rsidP="003A7339">
      <w:pPr>
        <w:pStyle w:val="602TextfoTextstylesTextstyles"/>
      </w:pPr>
      <w:r w:rsidRPr="00A253AA">
        <w:t xml:space="preserve">Byrne P, Thetford C, Gabbay M, Clarke P, Doncaster E, Harding SP, ISDR Study Group. Personalising screening of sight-threatening diabetic retinopathy – qualitative evidence to inform effective implementation. </w:t>
      </w:r>
      <w:r w:rsidRPr="00A253AA">
        <w:rPr>
          <w:i/>
          <w:iCs/>
        </w:rPr>
        <w:t>BMC Public Health</w:t>
      </w:r>
      <w:r w:rsidRPr="00A253AA">
        <w:t xml:space="preserve"> 2020;20:881.</w:t>
      </w:r>
    </w:p>
    <w:p w14:paraId="0CE4248F" w14:textId="77777777" w:rsidR="003A7339" w:rsidRPr="00A253AA" w:rsidRDefault="003A7339" w:rsidP="003A7339">
      <w:pPr>
        <w:pStyle w:val="602TextfoTextstylesTextstyles"/>
      </w:pPr>
      <w:r w:rsidRPr="00A253AA">
        <w:t xml:space="preserve">Broadbent DM, Wang A, Cheyne CP, James M, Lathe J, Stratton IM, </w:t>
      </w:r>
      <w:r w:rsidRPr="00A253AA">
        <w:rPr>
          <w:i/>
          <w:iCs/>
        </w:rPr>
        <w:t>et al</w:t>
      </w:r>
      <w:r w:rsidRPr="00A253AA">
        <w:t xml:space="preserve">. Safety and cost-effectiveness of individualised screening for diabetic retinopathy: the ISDR open-label, equivalence RCT. </w:t>
      </w:r>
      <w:r w:rsidRPr="00A253AA">
        <w:rPr>
          <w:i/>
          <w:iCs/>
        </w:rPr>
        <w:t>Diabetologia</w:t>
      </w:r>
      <w:r w:rsidRPr="00A253AA">
        <w:t xml:space="preserve"> 2021;64:56–69.</w:t>
      </w:r>
    </w:p>
    <w:p w14:paraId="275B26F7" w14:textId="77777777" w:rsidR="003A7339" w:rsidRPr="005817D8" w:rsidRDefault="003A7339" w:rsidP="003A7339">
      <w:pPr>
        <w:pStyle w:val="52AheadHeadingsHeadingstyles"/>
      </w:pPr>
      <w:bookmarkStart w:id="183" w:name="_Toc104910301"/>
      <w:r w:rsidRPr="005817D8">
        <w:lastRenderedPageBreak/>
        <w:t>P</w:t>
      </w:r>
      <w:r>
        <w:t>eer reviewed full p</w:t>
      </w:r>
      <w:r w:rsidRPr="005817D8">
        <w:t>ublications</w:t>
      </w:r>
      <w:bookmarkEnd w:id="183"/>
    </w:p>
    <w:tbl>
      <w:tblPr>
        <w:tblW w:w="14319" w:type="dxa"/>
        <w:tblLayout w:type="fixed"/>
        <w:tblCellMar>
          <w:left w:w="0" w:type="dxa"/>
          <w:right w:w="0" w:type="dxa"/>
        </w:tblCellMar>
        <w:tblLook w:val="0420" w:firstRow="1" w:lastRow="0" w:firstColumn="0" w:lastColumn="0" w:noHBand="0" w:noVBand="1"/>
      </w:tblPr>
      <w:tblGrid>
        <w:gridCol w:w="1987"/>
        <w:gridCol w:w="5245"/>
        <w:gridCol w:w="709"/>
        <w:gridCol w:w="2976"/>
        <w:gridCol w:w="709"/>
        <w:gridCol w:w="2693"/>
      </w:tblGrid>
      <w:tr w:rsidR="003A7339" w:rsidRPr="00C97496" w14:paraId="51E32464" w14:textId="77777777" w:rsidTr="00BB6A36">
        <w:trPr>
          <w:trHeight w:val="113"/>
        </w:trPr>
        <w:tc>
          <w:tcPr>
            <w:tcW w:w="1987" w:type="dxa"/>
            <w:shd w:val="clear" w:color="auto" w:fill="87C773"/>
            <w:tcMar>
              <w:top w:w="72" w:type="dxa"/>
              <w:left w:w="144" w:type="dxa"/>
              <w:bottom w:w="72" w:type="dxa"/>
              <w:right w:w="144" w:type="dxa"/>
            </w:tcMar>
          </w:tcPr>
          <w:p w14:paraId="6EF2A13A" w14:textId="77777777" w:rsidR="003A7339" w:rsidRPr="00306C9F" w:rsidRDefault="003A7339" w:rsidP="00BB6A36">
            <w:pPr>
              <w:pStyle w:val="710TableheadTablesTableFigureBoxstyles"/>
            </w:pPr>
            <w:r w:rsidRPr="00306C9F">
              <w:t>Author</w:t>
            </w:r>
          </w:p>
        </w:tc>
        <w:tc>
          <w:tcPr>
            <w:tcW w:w="5245" w:type="dxa"/>
            <w:shd w:val="clear" w:color="auto" w:fill="87C773"/>
            <w:tcMar>
              <w:top w:w="72" w:type="dxa"/>
              <w:left w:w="144" w:type="dxa"/>
              <w:bottom w:w="72" w:type="dxa"/>
              <w:right w:w="144" w:type="dxa"/>
            </w:tcMar>
          </w:tcPr>
          <w:p w14:paraId="6D20238E" w14:textId="77777777" w:rsidR="003A7339" w:rsidRPr="00306C9F" w:rsidRDefault="003A7339" w:rsidP="00BB6A36">
            <w:pPr>
              <w:pStyle w:val="710TableheadTablesTableFigureBoxstyles"/>
            </w:pPr>
            <w:r w:rsidRPr="00306C9F">
              <w:t>Title</w:t>
            </w:r>
          </w:p>
        </w:tc>
        <w:tc>
          <w:tcPr>
            <w:tcW w:w="709" w:type="dxa"/>
            <w:shd w:val="clear" w:color="auto" w:fill="87C773"/>
            <w:tcMar>
              <w:top w:w="72" w:type="dxa"/>
              <w:left w:w="144" w:type="dxa"/>
              <w:bottom w:w="72" w:type="dxa"/>
              <w:right w:w="144" w:type="dxa"/>
            </w:tcMar>
          </w:tcPr>
          <w:p w14:paraId="0500F799" w14:textId="77777777" w:rsidR="003A7339" w:rsidRPr="00306C9F" w:rsidRDefault="003A7339" w:rsidP="00BB6A36">
            <w:pPr>
              <w:pStyle w:val="710TableheadTablesTableFigureBoxstyles"/>
            </w:pPr>
            <w:r w:rsidRPr="00306C9F">
              <w:t>Year</w:t>
            </w:r>
          </w:p>
        </w:tc>
        <w:tc>
          <w:tcPr>
            <w:tcW w:w="2976" w:type="dxa"/>
            <w:shd w:val="clear" w:color="auto" w:fill="87C773"/>
            <w:tcMar>
              <w:top w:w="72" w:type="dxa"/>
              <w:left w:w="144" w:type="dxa"/>
              <w:bottom w:w="72" w:type="dxa"/>
              <w:right w:w="144" w:type="dxa"/>
            </w:tcMar>
          </w:tcPr>
          <w:p w14:paraId="1127698C" w14:textId="77777777" w:rsidR="003A7339" w:rsidRPr="00306C9F" w:rsidRDefault="003A7339" w:rsidP="00BB6A36">
            <w:pPr>
              <w:pStyle w:val="710TableheadTablesTableFigureBoxstyles"/>
            </w:pPr>
            <w:r w:rsidRPr="00306C9F">
              <w:t>Output type</w:t>
            </w:r>
          </w:p>
        </w:tc>
        <w:tc>
          <w:tcPr>
            <w:tcW w:w="709" w:type="dxa"/>
            <w:shd w:val="clear" w:color="auto" w:fill="87C773"/>
          </w:tcPr>
          <w:p w14:paraId="3008E5D8" w14:textId="77777777" w:rsidR="003A7339" w:rsidRPr="00306C9F" w:rsidRDefault="003A7339" w:rsidP="00BB6A36">
            <w:pPr>
              <w:pStyle w:val="710TableheadTablesTableFigureBoxstyles"/>
            </w:pPr>
            <w:r w:rsidRPr="00306C9F">
              <w:t>Work package</w:t>
            </w:r>
          </w:p>
        </w:tc>
        <w:tc>
          <w:tcPr>
            <w:tcW w:w="2693" w:type="dxa"/>
            <w:shd w:val="clear" w:color="auto" w:fill="87C773"/>
          </w:tcPr>
          <w:p w14:paraId="60665BF8" w14:textId="77777777" w:rsidR="003A7339" w:rsidRPr="00306C9F" w:rsidRDefault="003A7339" w:rsidP="00BB6A36">
            <w:pPr>
              <w:pStyle w:val="710TableheadTablesTableFigureBoxstyles"/>
            </w:pPr>
            <w:r w:rsidRPr="00306C9F">
              <w:t>URL link</w:t>
            </w:r>
          </w:p>
        </w:tc>
      </w:tr>
      <w:tr w:rsidR="003A7339" w:rsidRPr="00C97496" w14:paraId="37792F4C" w14:textId="77777777" w:rsidTr="00BB6A36">
        <w:trPr>
          <w:trHeight w:val="493"/>
        </w:trPr>
        <w:tc>
          <w:tcPr>
            <w:tcW w:w="1987" w:type="dxa"/>
            <w:shd w:val="clear" w:color="auto" w:fill="auto"/>
            <w:tcMar>
              <w:top w:w="72" w:type="dxa"/>
              <w:left w:w="144" w:type="dxa"/>
              <w:bottom w:w="72" w:type="dxa"/>
              <w:right w:w="144" w:type="dxa"/>
            </w:tcMar>
          </w:tcPr>
          <w:p w14:paraId="11F7EE5E" w14:textId="77777777" w:rsidR="003A7339" w:rsidRPr="00306C9F" w:rsidRDefault="003A7339" w:rsidP="00BB6A36">
            <w:pPr>
              <w:pStyle w:val="72TabletextTablesTableFigureBoxstyles"/>
            </w:pPr>
            <w:r w:rsidRPr="00AC5722">
              <w:t xml:space="preserve">Sampson CJ </w:t>
            </w:r>
            <w:r w:rsidRPr="00AC5722">
              <w:rPr>
                <w:i/>
                <w:iCs/>
              </w:rPr>
              <w:t>et al</w:t>
            </w:r>
          </w:p>
        </w:tc>
        <w:tc>
          <w:tcPr>
            <w:tcW w:w="5245" w:type="dxa"/>
            <w:shd w:val="clear" w:color="auto" w:fill="auto"/>
            <w:tcMar>
              <w:top w:w="72" w:type="dxa"/>
              <w:left w:w="144" w:type="dxa"/>
              <w:bottom w:w="72" w:type="dxa"/>
              <w:right w:w="144" w:type="dxa"/>
            </w:tcMar>
          </w:tcPr>
          <w:p w14:paraId="6F803E0C" w14:textId="77777777" w:rsidR="003A7339" w:rsidRPr="00306C9F" w:rsidRDefault="003A7339" w:rsidP="00BB6A36">
            <w:pPr>
              <w:pStyle w:val="72TabletextTablesTableFigureBoxstyles"/>
            </w:pPr>
            <w:r w:rsidRPr="00AC5722">
              <w:t>Health state utility values for diabetic retinopathy: protocol for a systematic review and meta-analysis</w:t>
            </w:r>
          </w:p>
        </w:tc>
        <w:tc>
          <w:tcPr>
            <w:tcW w:w="709" w:type="dxa"/>
            <w:shd w:val="clear" w:color="auto" w:fill="auto"/>
            <w:tcMar>
              <w:top w:w="72" w:type="dxa"/>
              <w:left w:w="144" w:type="dxa"/>
              <w:bottom w:w="72" w:type="dxa"/>
              <w:right w:w="144" w:type="dxa"/>
            </w:tcMar>
          </w:tcPr>
          <w:p w14:paraId="25D95184" w14:textId="77777777" w:rsidR="003A7339" w:rsidRPr="00306C9F" w:rsidRDefault="003A7339" w:rsidP="00BB6A36">
            <w:pPr>
              <w:pStyle w:val="72TabletextTablesTableFigureBoxstyles"/>
            </w:pPr>
            <w:r w:rsidRPr="00AC5722">
              <w:t>2015</w:t>
            </w:r>
          </w:p>
        </w:tc>
        <w:tc>
          <w:tcPr>
            <w:tcW w:w="2976" w:type="dxa"/>
            <w:shd w:val="clear" w:color="auto" w:fill="auto"/>
            <w:tcMar>
              <w:top w:w="72" w:type="dxa"/>
              <w:left w:w="144" w:type="dxa"/>
              <w:bottom w:w="72" w:type="dxa"/>
              <w:right w:w="144" w:type="dxa"/>
            </w:tcMar>
          </w:tcPr>
          <w:p w14:paraId="1D18F1DF" w14:textId="77777777" w:rsidR="003A7339" w:rsidRPr="00306C9F" w:rsidRDefault="003A7339" w:rsidP="00BB6A36">
            <w:pPr>
              <w:pStyle w:val="72TabletextTablesTableFigureBoxstyles"/>
            </w:pPr>
            <w:r w:rsidRPr="00AC5722">
              <w:t>Peer reviewed publication – Systematic Reviews</w:t>
            </w:r>
          </w:p>
        </w:tc>
        <w:tc>
          <w:tcPr>
            <w:tcW w:w="709" w:type="dxa"/>
          </w:tcPr>
          <w:p w14:paraId="6103C556" w14:textId="77777777" w:rsidR="003A7339" w:rsidRPr="00AC5722" w:rsidRDefault="003A7339" w:rsidP="00BB6A36">
            <w:pPr>
              <w:pStyle w:val="72TabletextTablesTableFigureBoxstyles"/>
            </w:pPr>
            <w:r w:rsidRPr="00AC5722">
              <w:t>D</w:t>
            </w:r>
          </w:p>
        </w:tc>
        <w:tc>
          <w:tcPr>
            <w:tcW w:w="2693" w:type="dxa"/>
          </w:tcPr>
          <w:p w14:paraId="68B65F76" w14:textId="77777777" w:rsidR="003A7339" w:rsidRPr="00AC5722" w:rsidRDefault="003A7339" w:rsidP="00BB6A36">
            <w:pPr>
              <w:pStyle w:val="72TabletextTablesTableFigureBoxstyles"/>
            </w:pPr>
            <w:r w:rsidRPr="00AC5722">
              <w:t>https://doi.org/10.1186/s13643-015-0006-6</w:t>
            </w:r>
          </w:p>
        </w:tc>
      </w:tr>
      <w:tr w:rsidR="003A7339" w:rsidRPr="00C97496" w14:paraId="5F10D8BA" w14:textId="77777777" w:rsidTr="00BB6A36">
        <w:trPr>
          <w:trHeight w:val="493"/>
        </w:trPr>
        <w:tc>
          <w:tcPr>
            <w:tcW w:w="1987" w:type="dxa"/>
            <w:shd w:val="clear" w:color="auto" w:fill="auto"/>
            <w:tcMar>
              <w:top w:w="72" w:type="dxa"/>
              <w:left w:w="144" w:type="dxa"/>
              <w:bottom w:w="72" w:type="dxa"/>
              <w:right w:w="144" w:type="dxa"/>
            </w:tcMar>
          </w:tcPr>
          <w:p w14:paraId="3F1852FF" w14:textId="77777777" w:rsidR="003A7339" w:rsidRPr="00306C9F" w:rsidRDefault="003A7339" w:rsidP="00BB6A36">
            <w:pPr>
              <w:pStyle w:val="72TabletextTablesTableFigureBoxstyles"/>
            </w:pPr>
            <w:r w:rsidRPr="00AC5722">
              <w:t xml:space="preserve">Eleuteri A </w:t>
            </w:r>
            <w:r w:rsidRPr="00AC5722">
              <w:rPr>
                <w:i/>
                <w:iCs/>
              </w:rPr>
              <w:t>et al</w:t>
            </w:r>
          </w:p>
        </w:tc>
        <w:tc>
          <w:tcPr>
            <w:tcW w:w="5245" w:type="dxa"/>
            <w:shd w:val="clear" w:color="auto" w:fill="auto"/>
            <w:tcMar>
              <w:top w:w="72" w:type="dxa"/>
              <w:left w:w="144" w:type="dxa"/>
              <w:bottom w:w="72" w:type="dxa"/>
              <w:right w:w="144" w:type="dxa"/>
            </w:tcMar>
          </w:tcPr>
          <w:p w14:paraId="2334D90E" w14:textId="77777777" w:rsidR="003A7339" w:rsidRPr="00306C9F" w:rsidRDefault="003A7339" w:rsidP="00BB6A36">
            <w:pPr>
              <w:pStyle w:val="72TabletextTablesTableFigureBoxstyles"/>
            </w:pPr>
            <w:r w:rsidRPr="00AC5722">
              <w:t>Individualised variable interval risk-based screening for sight threatening diabetic retinopathy – the Liverpool Risk Calculation Engine</w:t>
            </w:r>
          </w:p>
        </w:tc>
        <w:tc>
          <w:tcPr>
            <w:tcW w:w="709" w:type="dxa"/>
            <w:shd w:val="clear" w:color="auto" w:fill="auto"/>
            <w:tcMar>
              <w:top w:w="72" w:type="dxa"/>
              <w:left w:w="144" w:type="dxa"/>
              <w:bottom w:w="72" w:type="dxa"/>
              <w:right w:w="144" w:type="dxa"/>
            </w:tcMar>
          </w:tcPr>
          <w:p w14:paraId="3D77AE73" w14:textId="77777777" w:rsidR="003A7339" w:rsidRPr="00306C9F" w:rsidRDefault="003A7339" w:rsidP="00BB6A36">
            <w:pPr>
              <w:pStyle w:val="72TabletextTablesTableFigureBoxstyles"/>
            </w:pPr>
            <w:r w:rsidRPr="00AC5722">
              <w:t>2017</w:t>
            </w:r>
          </w:p>
        </w:tc>
        <w:tc>
          <w:tcPr>
            <w:tcW w:w="2976" w:type="dxa"/>
            <w:shd w:val="clear" w:color="auto" w:fill="auto"/>
            <w:tcMar>
              <w:top w:w="72" w:type="dxa"/>
              <w:left w:w="144" w:type="dxa"/>
              <w:bottom w:w="72" w:type="dxa"/>
              <w:right w:w="144" w:type="dxa"/>
            </w:tcMar>
          </w:tcPr>
          <w:p w14:paraId="336C4CBE" w14:textId="77777777" w:rsidR="003A7339" w:rsidRPr="00306C9F" w:rsidRDefault="003A7339" w:rsidP="00BB6A36">
            <w:pPr>
              <w:pStyle w:val="72TabletextTablesTableFigureBoxstyles"/>
            </w:pPr>
            <w:r w:rsidRPr="00AC5722">
              <w:t>Peer reviewed publication - Diabetologia</w:t>
            </w:r>
          </w:p>
        </w:tc>
        <w:tc>
          <w:tcPr>
            <w:tcW w:w="709" w:type="dxa"/>
          </w:tcPr>
          <w:p w14:paraId="5CC8DC21" w14:textId="77777777" w:rsidR="003A7339" w:rsidRPr="00AC5722" w:rsidRDefault="003A7339" w:rsidP="00BB6A36">
            <w:pPr>
              <w:pStyle w:val="72TabletextTablesTableFigureBoxstyles"/>
            </w:pPr>
            <w:r w:rsidRPr="00AC5722">
              <w:t>C</w:t>
            </w:r>
          </w:p>
        </w:tc>
        <w:tc>
          <w:tcPr>
            <w:tcW w:w="2693" w:type="dxa"/>
          </w:tcPr>
          <w:p w14:paraId="20B1C64A" w14:textId="77777777" w:rsidR="003A7339" w:rsidRPr="00AC5722" w:rsidRDefault="003A7339" w:rsidP="00BB6A36">
            <w:pPr>
              <w:pStyle w:val="72TabletextTablesTableFigureBoxstyles"/>
            </w:pPr>
            <w:r w:rsidRPr="00AC5722">
              <w:t>https://doi.org/10.1007%2Fs00125-017-4386-0</w:t>
            </w:r>
          </w:p>
        </w:tc>
      </w:tr>
      <w:tr w:rsidR="003A7339" w:rsidRPr="00C97496" w14:paraId="63A78D72" w14:textId="77777777" w:rsidTr="00BB6A36">
        <w:trPr>
          <w:trHeight w:val="493"/>
        </w:trPr>
        <w:tc>
          <w:tcPr>
            <w:tcW w:w="1987" w:type="dxa"/>
            <w:shd w:val="clear" w:color="auto" w:fill="auto"/>
            <w:tcMar>
              <w:top w:w="72" w:type="dxa"/>
              <w:left w:w="144" w:type="dxa"/>
              <w:bottom w:w="72" w:type="dxa"/>
              <w:right w:w="144" w:type="dxa"/>
            </w:tcMar>
          </w:tcPr>
          <w:p w14:paraId="24573B3A" w14:textId="77777777" w:rsidR="003A7339" w:rsidRPr="00D20A57" w:rsidRDefault="003A7339" w:rsidP="00BB6A36">
            <w:pPr>
              <w:pStyle w:val="72TabletextTablesTableFigureBoxstyles"/>
              <w:rPr>
                <w:lang w:val="es-ES"/>
              </w:rPr>
            </w:pPr>
            <w:r w:rsidRPr="00D20A57">
              <w:rPr>
                <w:lang w:val="es-ES"/>
              </w:rPr>
              <w:t xml:space="preserve">García-Fiñana M </w:t>
            </w:r>
            <w:r w:rsidRPr="00D20A57">
              <w:rPr>
                <w:i/>
                <w:lang w:val="es-ES"/>
              </w:rPr>
              <w:t>et al</w:t>
            </w:r>
          </w:p>
        </w:tc>
        <w:tc>
          <w:tcPr>
            <w:tcW w:w="5245" w:type="dxa"/>
            <w:shd w:val="clear" w:color="auto" w:fill="auto"/>
            <w:tcMar>
              <w:top w:w="72" w:type="dxa"/>
              <w:left w:w="144" w:type="dxa"/>
              <w:bottom w:w="72" w:type="dxa"/>
              <w:right w:w="144" w:type="dxa"/>
            </w:tcMar>
          </w:tcPr>
          <w:p w14:paraId="4187E9E0" w14:textId="77777777" w:rsidR="003A7339" w:rsidRPr="00AC5722" w:rsidRDefault="003A7339" w:rsidP="00BB6A36">
            <w:pPr>
              <w:pStyle w:val="72TabletextTablesTableFigureBoxstyles"/>
            </w:pPr>
            <w:r w:rsidRPr="00AC5722">
              <w:t>Personalized risk-based screening for diabetic retinopathy: A multivariate approach versus the use of stratification rules</w:t>
            </w:r>
          </w:p>
        </w:tc>
        <w:tc>
          <w:tcPr>
            <w:tcW w:w="709" w:type="dxa"/>
            <w:shd w:val="clear" w:color="auto" w:fill="auto"/>
            <w:tcMar>
              <w:top w:w="72" w:type="dxa"/>
              <w:left w:w="144" w:type="dxa"/>
              <w:bottom w:w="72" w:type="dxa"/>
              <w:right w:w="144" w:type="dxa"/>
            </w:tcMar>
          </w:tcPr>
          <w:p w14:paraId="16240CFF" w14:textId="77777777" w:rsidR="003A7339" w:rsidRPr="00AC5722" w:rsidRDefault="003A7339" w:rsidP="00BB6A36">
            <w:pPr>
              <w:pStyle w:val="72TabletextTablesTableFigureBoxstyles"/>
            </w:pPr>
            <w:r w:rsidRPr="00AC5722">
              <w:t>2018</w:t>
            </w:r>
          </w:p>
        </w:tc>
        <w:tc>
          <w:tcPr>
            <w:tcW w:w="2976" w:type="dxa"/>
            <w:shd w:val="clear" w:color="auto" w:fill="auto"/>
            <w:tcMar>
              <w:top w:w="72" w:type="dxa"/>
              <w:left w:w="144" w:type="dxa"/>
              <w:bottom w:w="72" w:type="dxa"/>
              <w:right w:w="144" w:type="dxa"/>
            </w:tcMar>
          </w:tcPr>
          <w:p w14:paraId="00134538" w14:textId="77777777" w:rsidR="003A7339" w:rsidRPr="00AC5722" w:rsidRDefault="003A7339" w:rsidP="00BB6A36">
            <w:pPr>
              <w:pStyle w:val="72TabletextTablesTableFigureBoxstyles"/>
            </w:pPr>
            <w:r w:rsidRPr="00AC5722">
              <w:t>Peer reviewed publication -Diabetes, Obesity and Metabolism</w:t>
            </w:r>
          </w:p>
        </w:tc>
        <w:tc>
          <w:tcPr>
            <w:tcW w:w="709" w:type="dxa"/>
          </w:tcPr>
          <w:p w14:paraId="7E5319C1" w14:textId="77777777" w:rsidR="003A7339" w:rsidRPr="00AC5722" w:rsidRDefault="003A7339" w:rsidP="00BB6A36">
            <w:pPr>
              <w:pStyle w:val="72TabletextTablesTableFigureBoxstyles"/>
            </w:pPr>
            <w:r w:rsidRPr="00AC5722">
              <w:t>E</w:t>
            </w:r>
          </w:p>
        </w:tc>
        <w:tc>
          <w:tcPr>
            <w:tcW w:w="2693" w:type="dxa"/>
          </w:tcPr>
          <w:p w14:paraId="55100BF5" w14:textId="77777777" w:rsidR="003A7339" w:rsidRPr="00AC5722" w:rsidRDefault="003A7339" w:rsidP="00BB6A36">
            <w:pPr>
              <w:pStyle w:val="72TabletextTablesTableFigureBoxstyles"/>
            </w:pPr>
            <w:r w:rsidRPr="00AC5722">
              <w:t>https://doi.org/10.1111/dom.13552</w:t>
            </w:r>
          </w:p>
        </w:tc>
      </w:tr>
      <w:tr w:rsidR="003A7339" w:rsidRPr="00C97496" w14:paraId="4C636E7A" w14:textId="77777777" w:rsidTr="00BB6A36">
        <w:trPr>
          <w:trHeight w:val="493"/>
        </w:trPr>
        <w:tc>
          <w:tcPr>
            <w:tcW w:w="1987" w:type="dxa"/>
            <w:shd w:val="clear" w:color="auto" w:fill="auto"/>
            <w:tcMar>
              <w:top w:w="72" w:type="dxa"/>
              <w:left w:w="144" w:type="dxa"/>
              <w:bottom w:w="72" w:type="dxa"/>
              <w:right w:w="144" w:type="dxa"/>
            </w:tcMar>
          </w:tcPr>
          <w:p w14:paraId="2DEA2748" w14:textId="77777777" w:rsidR="003A7339" w:rsidRPr="00AC5722" w:rsidRDefault="003A7339" w:rsidP="00BB6A36">
            <w:pPr>
              <w:pStyle w:val="72TabletextTablesTableFigureBoxstyles"/>
            </w:pPr>
            <w:r w:rsidRPr="00AC5722">
              <w:t xml:space="preserve">Broadbent </w:t>
            </w:r>
            <w:r w:rsidRPr="00AC5722">
              <w:rPr>
                <w:i/>
              </w:rPr>
              <w:t>et al</w:t>
            </w:r>
          </w:p>
        </w:tc>
        <w:tc>
          <w:tcPr>
            <w:tcW w:w="5245" w:type="dxa"/>
            <w:shd w:val="clear" w:color="auto" w:fill="auto"/>
            <w:tcMar>
              <w:top w:w="72" w:type="dxa"/>
              <w:left w:w="144" w:type="dxa"/>
              <w:bottom w:w="72" w:type="dxa"/>
              <w:right w:w="144" w:type="dxa"/>
            </w:tcMar>
          </w:tcPr>
          <w:p w14:paraId="0AF1B8F8" w14:textId="77777777" w:rsidR="003A7339" w:rsidRPr="00AC5722" w:rsidRDefault="003A7339" w:rsidP="00BB6A36">
            <w:pPr>
              <w:pStyle w:val="72TabletextTablesTableFigureBoxstyles"/>
            </w:pPr>
            <w:r w:rsidRPr="00AC5722">
              <w:t>Individualised screening for diabetic retinopathy: the ISDR study – rationale, design and methodology for a randomised controlled trial comparing annual and individualised risk-based variable-interval screening</w:t>
            </w:r>
          </w:p>
        </w:tc>
        <w:tc>
          <w:tcPr>
            <w:tcW w:w="709" w:type="dxa"/>
            <w:shd w:val="clear" w:color="auto" w:fill="auto"/>
            <w:tcMar>
              <w:top w:w="72" w:type="dxa"/>
              <w:left w:w="144" w:type="dxa"/>
              <w:bottom w:w="72" w:type="dxa"/>
              <w:right w:w="144" w:type="dxa"/>
            </w:tcMar>
          </w:tcPr>
          <w:p w14:paraId="7651C454" w14:textId="77777777" w:rsidR="003A7339" w:rsidRPr="00AC5722" w:rsidRDefault="003A7339" w:rsidP="00BB6A36">
            <w:pPr>
              <w:pStyle w:val="72TabletextTablesTableFigureBoxstyles"/>
            </w:pPr>
            <w:r w:rsidRPr="00AC5722">
              <w:t>2019</w:t>
            </w:r>
          </w:p>
        </w:tc>
        <w:tc>
          <w:tcPr>
            <w:tcW w:w="2976" w:type="dxa"/>
            <w:shd w:val="clear" w:color="auto" w:fill="auto"/>
            <w:tcMar>
              <w:top w:w="72" w:type="dxa"/>
              <w:left w:w="144" w:type="dxa"/>
              <w:bottom w:w="72" w:type="dxa"/>
              <w:right w:w="144" w:type="dxa"/>
            </w:tcMar>
          </w:tcPr>
          <w:p w14:paraId="39E5BA3C" w14:textId="77777777" w:rsidR="003A7339" w:rsidRPr="00AC5722" w:rsidRDefault="003A7339" w:rsidP="00BB6A36">
            <w:pPr>
              <w:pStyle w:val="72TabletextTablesTableFigureBoxstyles"/>
            </w:pPr>
            <w:r w:rsidRPr="00AC5722">
              <w:t>Peer reviewed publication – BMJ Open</w:t>
            </w:r>
          </w:p>
        </w:tc>
        <w:tc>
          <w:tcPr>
            <w:tcW w:w="709" w:type="dxa"/>
          </w:tcPr>
          <w:p w14:paraId="3D26630B" w14:textId="77777777" w:rsidR="003A7339" w:rsidRPr="00AC5722" w:rsidRDefault="003A7339" w:rsidP="00BB6A36">
            <w:pPr>
              <w:pStyle w:val="72TabletextTablesTableFigureBoxstyles"/>
            </w:pPr>
            <w:r w:rsidRPr="00AC5722">
              <w:t>E</w:t>
            </w:r>
          </w:p>
        </w:tc>
        <w:tc>
          <w:tcPr>
            <w:tcW w:w="2693" w:type="dxa"/>
          </w:tcPr>
          <w:p w14:paraId="04B26F45" w14:textId="77777777" w:rsidR="003A7339" w:rsidRPr="00AC5722" w:rsidRDefault="003A7339" w:rsidP="00BB6A36">
            <w:pPr>
              <w:pStyle w:val="72TabletextTablesTableFigureBoxstyles"/>
            </w:pPr>
            <w:r w:rsidRPr="00AC5722">
              <w:t>http://dx.doi.org/10.1136/bmjopen-2018-025788</w:t>
            </w:r>
          </w:p>
        </w:tc>
      </w:tr>
      <w:tr w:rsidR="003A7339" w:rsidRPr="00C97496" w14:paraId="0291D153" w14:textId="77777777" w:rsidTr="00BB6A36">
        <w:trPr>
          <w:trHeight w:val="493"/>
        </w:trPr>
        <w:tc>
          <w:tcPr>
            <w:tcW w:w="1987" w:type="dxa"/>
            <w:shd w:val="clear" w:color="auto" w:fill="auto"/>
            <w:tcMar>
              <w:top w:w="72" w:type="dxa"/>
              <w:left w:w="144" w:type="dxa"/>
              <w:bottom w:w="72" w:type="dxa"/>
              <w:right w:w="144" w:type="dxa"/>
            </w:tcMar>
          </w:tcPr>
          <w:p w14:paraId="1D9211F1" w14:textId="77777777" w:rsidR="003A7339" w:rsidRPr="00513E7B" w:rsidRDefault="003A7339" w:rsidP="00BB6A36">
            <w:pPr>
              <w:pStyle w:val="72TabletextTablesTableFigureBoxstyles"/>
            </w:pPr>
            <w:r>
              <w:t xml:space="preserve">Byrne </w:t>
            </w:r>
            <w:r>
              <w:rPr>
                <w:i/>
              </w:rPr>
              <w:t>et al</w:t>
            </w:r>
            <w:r>
              <w:t xml:space="preserve"> </w:t>
            </w:r>
          </w:p>
        </w:tc>
        <w:tc>
          <w:tcPr>
            <w:tcW w:w="5245" w:type="dxa"/>
            <w:shd w:val="clear" w:color="auto" w:fill="auto"/>
            <w:tcMar>
              <w:top w:w="72" w:type="dxa"/>
              <w:left w:w="144" w:type="dxa"/>
              <w:bottom w:w="72" w:type="dxa"/>
              <w:right w:w="144" w:type="dxa"/>
            </w:tcMar>
          </w:tcPr>
          <w:p w14:paraId="07C7194E" w14:textId="77777777" w:rsidR="003A7339" w:rsidRPr="00AC5722" w:rsidRDefault="003A7339" w:rsidP="00BB6A36">
            <w:pPr>
              <w:pStyle w:val="72TabletextTablesTableFigureBoxstyles"/>
            </w:pPr>
            <w:r>
              <w:t>Personalising screening of sight-threatening diabetic retinopathy – qualitative evidence to inform effective implementation</w:t>
            </w:r>
          </w:p>
        </w:tc>
        <w:tc>
          <w:tcPr>
            <w:tcW w:w="709" w:type="dxa"/>
            <w:shd w:val="clear" w:color="auto" w:fill="auto"/>
            <w:tcMar>
              <w:top w:w="72" w:type="dxa"/>
              <w:left w:w="144" w:type="dxa"/>
              <w:bottom w:w="72" w:type="dxa"/>
              <w:right w:w="144" w:type="dxa"/>
            </w:tcMar>
          </w:tcPr>
          <w:p w14:paraId="7C227523" w14:textId="77777777" w:rsidR="003A7339" w:rsidRPr="00AC5722" w:rsidRDefault="003A7339" w:rsidP="00BB6A36">
            <w:pPr>
              <w:pStyle w:val="72TabletextTablesTableFigureBoxstyles"/>
            </w:pPr>
            <w:r>
              <w:t>2020</w:t>
            </w:r>
          </w:p>
        </w:tc>
        <w:tc>
          <w:tcPr>
            <w:tcW w:w="2976" w:type="dxa"/>
            <w:shd w:val="clear" w:color="auto" w:fill="auto"/>
            <w:tcMar>
              <w:top w:w="72" w:type="dxa"/>
              <w:left w:w="144" w:type="dxa"/>
              <w:bottom w:w="72" w:type="dxa"/>
              <w:right w:w="144" w:type="dxa"/>
            </w:tcMar>
          </w:tcPr>
          <w:p w14:paraId="50F4BB92" w14:textId="77777777" w:rsidR="003A7339" w:rsidRPr="00AC5722" w:rsidRDefault="003A7339" w:rsidP="00BB6A36">
            <w:pPr>
              <w:pStyle w:val="72TabletextTablesTableFigureBoxstyles"/>
            </w:pPr>
            <w:r>
              <w:t>Peer reviewed publication – BMC Public Health</w:t>
            </w:r>
          </w:p>
        </w:tc>
        <w:tc>
          <w:tcPr>
            <w:tcW w:w="709" w:type="dxa"/>
          </w:tcPr>
          <w:p w14:paraId="57CCB39E" w14:textId="77777777" w:rsidR="003A7339" w:rsidRPr="00AC5722" w:rsidRDefault="003A7339" w:rsidP="00BB6A36">
            <w:pPr>
              <w:pStyle w:val="72TabletextTablesTableFigureBoxstyles"/>
            </w:pPr>
            <w:r>
              <w:t>F</w:t>
            </w:r>
          </w:p>
        </w:tc>
        <w:tc>
          <w:tcPr>
            <w:tcW w:w="2693" w:type="dxa"/>
          </w:tcPr>
          <w:p w14:paraId="63139D99" w14:textId="77777777" w:rsidR="003A7339" w:rsidRPr="00AC5722" w:rsidRDefault="003A7339" w:rsidP="00BB6A36">
            <w:pPr>
              <w:pStyle w:val="72TabletextTablesTableFigureBoxstyles"/>
            </w:pPr>
            <w:r w:rsidRPr="00A253AA">
              <w:rPr>
                <w:rFonts w:eastAsia="Cambria"/>
                <w:color w:val="131413"/>
                <w:sz w:val="16"/>
                <w:szCs w:val="16"/>
              </w:rPr>
              <w:t>https://doi.org/10.1186/s12889-020-08974-1</w:t>
            </w:r>
          </w:p>
        </w:tc>
      </w:tr>
      <w:tr w:rsidR="003A7339" w:rsidRPr="00C97496" w14:paraId="08D5FBA1" w14:textId="77777777" w:rsidTr="00BB6A36">
        <w:trPr>
          <w:trHeight w:val="493"/>
        </w:trPr>
        <w:tc>
          <w:tcPr>
            <w:tcW w:w="1987" w:type="dxa"/>
            <w:shd w:val="clear" w:color="auto" w:fill="auto"/>
            <w:tcMar>
              <w:top w:w="72" w:type="dxa"/>
              <w:left w:w="144" w:type="dxa"/>
              <w:bottom w:w="72" w:type="dxa"/>
              <w:right w:w="144" w:type="dxa"/>
            </w:tcMar>
          </w:tcPr>
          <w:p w14:paraId="2F180F5B" w14:textId="77777777" w:rsidR="003A7339" w:rsidRPr="00AC5722" w:rsidRDefault="003A7339" w:rsidP="00BB6A36">
            <w:pPr>
              <w:pStyle w:val="72TabletextTablesTableFigureBoxstyles"/>
            </w:pPr>
            <w:r w:rsidRPr="00AC5722">
              <w:t xml:space="preserve">Broadbent </w:t>
            </w:r>
            <w:r w:rsidRPr="00AC5722">
              <w:rPr>
                <w:i/>
              </w:rPr>
              <w:t>et al</w:t>
            </w:r>
          </w:p>
        </w:tc>
        <w:tc>
          <w:tcPr>
            <w:tcW w:w="5245" w:type="dxa"/>
            <w:shd w:val="clear" w:color="auto" w:fill="auto"/>
            <w:tcMar>
              <w:top w:w="72" w:type="dxa"/>
              <w:left w:w="144" w:type="dxa"/>
              <w:bottom w:w="72" w:type="dxa"/>
              <w:right w:w="144" w:type="dxa"/>
            </w:tcMar>
          </w:tcPr>
          <w:p w14:paraId="4911E45C" w14:textId="77777777" w:rsidR="003A7339" w:rsidRPr="00AC5722" w:rsidRDefault="003A7339" w:rsidP="00BB6A36">
            <w:pPr>
              <w:pStyle w:val="72TabletextTablesTableFigureBoxstyles"/>
            </w:pPr>
            <w:r w:rsidRPr="001D3157">
              <w:t>Safety</w:t>
            </w:r>
            <w:r>
              <w:t xml:space="preserve"> </w:t>
            </w:r>
            <w:r w:rsidRPr="001D3157">
              <w:t>and cost effectiveness of individualised screening for diabetic retinopathy: the ISDR open-label, equivalence randomised controlled trial</w:t>
            </w:r>
            <w:r>
              <w:t>.</w:t>
            </w:r>
          </w:p>
        </w:tc>
        <w:tc>
          <w:tcPr>
            <w:tcW w:w="709" w:type="dxa"/>
            <w:shd w:val="clear" w:color="auto" w:fill="auto"/>
            <w:tcMar>
              <w:top w:w="72" w:type="dxa"/>
              <w:left w:w="144" w:type="dxa"/>
              <w:bottom w:w="72" w:type="dxa"/>
              <w:right w:w="144" w:type="dxa"/>
            </w:tcMar>
          </w:tcPr>
          <w:p w14:paraId="4E728725" w14:textId="77777777" w:rsidR="003A7339" w:rsidRPr="00AC5722" w:rsidRDefault="003A7339" w:rsidP="00BB6A36">
            <w:pPr>
              <w:pStyle w:val="72TabletextTablesTableFigureBoxstyles"/>
            </w:pPr>
            <w:r>
              <w:t>2020</w:t>
            </w:r>
          </w:p>
        </w:tc>
        <w:tc>
          <w:tcPr>
            <w:tcW w:w="2976" w:type="dxa"/>
            <w:shd w:val="clear" w:color="auto" w:fill="auto"/>
            <w:tcMar>
              <w:top w:w="72" w:type="dxa"/>
              <w:left w:w="144" w:type="dxa"/>
              <w:bottom w:w="72" w:type="dxa"/>
              <w:right w:w="144" w:type="dxa"/>
            </w:tcMar>
          </w:tcPr>
          <w:p w14:paraId="1AB77B99" w14:textId="77777777" w:rsidR="003A7339" w:rsidRPr="00AC5722" w:rsidRDefault="003A7339" w:rsidP="00BB6A36">
            <w:pPr>
              <w:pStyle w:val="72TabletextTablesTableFigureBoxstyles"/>
            </w:pPr>
            <w:r w:rsidRPr="00AC5722">
              <w:t>Peer reviewed publication - Diabetologia</w:t>
            </w:r>
          </w:p>
        </w:tc>
        <w:tc>
          <w:tcPr>
            <w:tcW w:w="709" w:type="dxa"/>
          </w:tcPr>
          <w:p w14:paraId="0C0D584E" w14:textId="77777777" w:rsidR="003A7339" w:rsidRPr="00AC5722" w:rsidRDefault="003A7339" w:rsidP="00BB6A36">
            <w:pPr>
              <w:pStyle w:val="72TabletextTablesTableFigureBoxstyles"/>
            </w:pPr>
            <w:r>
              <w:t>D,E</w:t>
            </w:r>
          </w:p>
        </w:tc>
        <w:tc>
          <w:tcPr>
            <w:tcW w:w="2693" w:type="dxa"/>
          </w:tcPr>
          <w:p w14:paraId="770152E4" w14:textId="77777777" w:rsidR="003A7339" w:rsidRPr="00AC5722" w:rsidRDefault="003A7339" w:rsidP="00BB6A36">
            <w:pPr>
              <w:pStyle w:val="72TabletextTablesTableFigureBoxstyles"/>
            </w:pPr>
            <w:r w:rsidRPr="00D20A57">
              <w:t>https://doi.org/10.1007/s00125-020-05313-2</w:t>
            </w:r>
          </w:p>
        </w:tc>
      </w:tr>
      <w:tr w:rsidR="003A7339" w:rsidRPr="00C97496" w14:paraId="2E92F073" w14:textId="77777777" w:rsidTr="00BB6A36">
        <w:trPr>
          <w:trHeight w:val="493"/>
        </w:trPr>
        <w:tc>
          <w:tcPr>
            <w:tcW w:w="1987" w:type="dxa"/>
            <w:shd w:val="clear" w:color="auto" w:fill="auto"/>
            <w:tcMar>
              <w:top w:w="72" w:type="dxa"/>
              <w:left w:w="144" w:type="dxa"/>
              <w:bottom w:w="72" w:type="dxa"/>
              <w:right w:w="144" w:type="dxa"/>
            </w:tcMar>
          </w:tcPr>
          <w:p w14:paraId="1422FA46" w14:textId="77777777" w:rsidR="003A7339" w:rsidRPr="00D155F2" w:rsidRDefault="003A7339" w:rsidP="00BB6A36">
            <w:pPr>
              <w:pStyle w:val="72TabletextTablesTableFigureBoxstyles"/>
              <w:rPr>
                <w:i/>
                <w:iCs/>
              </w:rPr>
            </w:pPr>
            <w:r>
              <w:t xml:space="preserve">Cheyne </w:t>
            </w:r>
            <w:r>
              <w:rPr>
                <w:i/>
                <w:iCs/>
              </w:rPr>
              <w:t>et al</w:t>
            </w:r>
          </w:p>
        </w:tc>
        <w:tc>
          <w:tcPr>
            <w:tcW w:w="5245" w:type="dxa"/>
            <w:shd w:val="clear" w:color="auto" w:fill="auto"/>
            <w:tcMar>
              <w:top w:w="72" w:type="dxa"/>
              <w:left w:w="144" w:type="dxa"/>
              <w:bottom w:w="72" w:type="dxa"/>
              <w:right w:w="144" w:type="dxa"/>
            </w:tcMar>
          </w:tcPr>
          <w:p w14:paraId="1CE81E68" w14:textId="77777777" w:rsidR="003A7339" w:rsidRPr="00AC5722" w:rsidRDefault="003A7339" w:rsidP="00BB6A36">
            <w:pPr>
              <w:pStyle w:val="72TabletextTablesTableFigureBoxstyles"/>
            </w:pPr>
            <w:r w:rsidRPr="00191862">
              <w:t>Incidence of sight-threatening diabetic retinopathy in an established urban screening programme: An 11-year cohort study</w:t>
            </w:r>
          </w:p>
        </w:tc>
        <w:tc>
          <w:tcPr>
            <w:tcW w:w="709" w:type="dxa"/>
            <w:shd w:val="clear" w:color="auto" w:fill="auto"/>
            <w:tcMar>
              <w:top w:w="72" w:type="dxa"/>
              <w:left w:w="144" w:type="dxa"/>
              <w:bottom w:w="72" w:type="dxa"/>
              <w:right w:w="144" w:type="dxa"/>
            </w:tcMar>
          </w:tcPr>
          <w:p w14:paraId="0FE3407E" w14:textId="77777777" w:rsidR="003A7339" w:rsidRPr="00AC5722" w:rsidRDefault="003A7339" w:rsidP="00BB6A36">
            <w:pPr>
              <w:pStyle w:val="72TabletextTablesTableFigureBoxstyles"/>
            </w:pPr>
            <w:r>
              <w:t>2021</w:t>
            </w:r>
          </w:p>
        </w:tc>
        <w:tc>
          <w:tcPr>
            <w:tcW w:w="2976" w:type="dxa"/>
            <w:shd w:val="clear" w:color="auto" w:fill="auto"/>
            <w:tcMar>
              <w:top w:w="72" w:type="dxa"/>
              <w:left w:w="144" w:type="dxa"/>
              <w:bottom w:w="72" w:type="dxa"/>
              <w:right w:w="144" w:type="dxa"/>
            </w:tcMar>
          </w:tcPr>
          <w:p w14:paraId="1C2DEAE8" w14:textId="77777777" w:rsidR="003A7339" w:rsidRPr="00AC5722" w:rsidRDefault="003A7339" w:rsidP="00BB6A36">
            <w:pPr>
              <w:pStyle w:val="72TabletextTablesTableFigureBoxstyles"/>
            </w:pPr>
            <w:r w:rsidRPr="00AC5722">
              <w:t xml:space="preserve">Peer reviewed publication - </w:t>
            </w:r>
            <w:r w:rsidRPr="00191862">
              <w:t>Diabet</w:t>
            </w:r>
            <w:r>
              <w:t>ic</w:t>
            </w:r>
            <w:r w:rsidRPr="00191862">
              <w:t xml:space="preserve"> Med</w:t>
            </w:r>
            <w:r>
              <w:t>icine</w:t>
            </w:r>
          </w:p>
        </w:tc>
        <w:tc>
          <w:tcPr>
            <w:tcW w:w="709" w:type="dxa"/>
          </w:tcPr>
          <w:p w14:paraId="2899848C" w14:textId="77777777" w:rsidR="003A7339" w:rsidRPr="00AC5722" w:rsidRDefault="003A7339" w:rsidP="00BB6A36">
            <w:pPr>
              <w:pStyle w:val="72TabletextTablesTableFigureBoxstyles"/>
            </w:pPr>
            <w:r>
              <w:t>B</w:t>
            </w:r>
          </w:p>
        </w:tc>
        <w:tc>
          <w:tcPr>
            <w:tcW w:w="2693" w:type="dxa"/>
          </w:tcPr>
          <w:p w14:paraId="247EC687" w14:textId="77777777" w:rsidR="003A7339" w:rsidRPr="00AC5722" w:rsidRDefault="003A7339" w:rsidP="00BB6A36">
            <w:pPr>
              <w:pStyle w:val="72TabletextTablesTableFigureBoxstyles"/>
            </w:pPr>
            <w:r>
              <w:t>h</w:t>
            </w:r>
            <w:r w:rsidRPr="00191862">
              <w:t>ttps://doi.org/10.1111/dme.14583</w:t>
            </w:r>
          </w:p>
        </w:tc>
      </w:tr>
      <w:tr w:rsidR="003A7339" w:rsidRPr="00C97496" w14:paraId="0956E938" w14:textId="77777777" w:rsidTr="00BB6A36">
        <w:trPr>
          <w:trHeight w:hRule="exact" w:val="737"/>
        </w:trPr>
        <w:tc>
          <w:tcPr>
            <w:tcW w:w="14319" w:type="dxa"/>
            <w:gridSpan w:val="6"/>
            <w:tcBorders>
              <w:bottom w:val="nil"/>
            </w:tcBorders>
            <w:shd w:val="clear" w:color="auto" w:fill="EAF1DD"/>
            <w:tcMar>
              <w:top w:w="72" w:type="dxa"/>
              <w:left w:w="144" w:type="dxa"/>
              <w:bottom w:w="72" w:type="dxa"/>
              <w:right w:w="144" w:type="dxa"/>
            </w:tcMar>
          </w:tcPr>
          <w:p w14:paraId="561F4996" w14:textId="77777777" w:rsidR="003A7339" w:rsidRPr="00D57337" w:rsidRDefault="003A7339" w:rsidP="00BB6A36">
            <w:pPr>
              <w:pStyle w:val="75TablenotesTablesTableFigureBoxstyles"/>
            </w:pPr>
            <w:r w:rsidRPr="00A253AA">
              <w:rPr>
                <w:rFonts w:eastAsia="Cambria"/>
              </w:rPr>
              <w:t>BMJ, British Medical Journal</w:t>
            </w:r>
          </w:p>
        </w:tc>
      </w:tr>
    </w:tbl>
    <w:p w14:paraId="663DC822" w14:textId="77777777" w:rsidR="003A7339" w:rsidRPr="005817D8" w:rsidRDefault="003A7339" w:rsidP="003A7339">
      <w:pPr>
        <w:pStyle w:val="52AheadHeadingsHeadingstyles"/>
      </w:pPr>
      <w:bookmarkStart w:id="184" w:name="_Toc104910302"/>
      <w:r>
        <w:t>Other p</w:t>
      </w:r>
      <w:r w:rsidRPr="005817D8">
        <w:t xml:space="preserve">ublications </w:t>
      </w:r>
      <w:r>
        <w:t>and outputs</w:t>
      </w:r>
      <w:bookmarkEnd w:id="184"/>
    </w:p>
    <w:tbl>
      <w:tblPr>
        <w:tblW w:w="14319" w:type="dxa"/>
        <w:tblLayout w:type="fixed"/>
        <w:tblCellMar>
          <w:left w:w="0" w:type="dxa"/>
          <w:right w:w="0" w:type="dxa"/>
        </w:tblCellMar>
        <w:tblLook w:val="0420" w:firstRow="1" w:lastRow="0" w:firstColumn="0" w:lastColumn="0" w:noHBand="0" w:noVBand="1"/>
      </w:tblPr>
      <w:tblGrid>
        <w:gridCol w:w="1987"/>
        <w:gridCol w:w="5245"/>
        <w:gridCol w:w="709"/>
        <w:gridCol w:w="2976"/>
        <w:gridCol w:w="709"/>
        <w:gridCol w:w="2693"/>
      </w:tblGrid>
      <w:tr w:rsidR="003A7339" w:rsidRPr="00C97496" w14:paraId="78114BCD" w14:textId="77777777" w:rsidTr="00BB6A36">
        <w:trPr>
          <w:trHeight w:val="113"/>
        </w:trPr>
        <w:tc>
          <w:tcPr>
            <w:tcW w:w="1987" w:type="dxa"/>
            <w:shd w:val="clear" w:color="auto" w:fill="87C773"/>
            <w:tcMar>
              <w:top w:w="72" w:type="dxa"/>
              <w:left w:w="144" w:type="dxa"/>
              <w:bottom w:w="72" w:type="dxa"/>
              <w:right w:w="144" w:type="dxa"/>
            </w:tcMar>
          </w:tcPr>
          <w:p w14:paraId="6B33A26E" w14:textId="77777777" w:rsidR="003A7339" w:rsidRPr="00306C9F" w:rsidRDefault="003A7339" w:rsidP="00BB6A36">
            <w:pPr>
              <w:pStyle w:val="710TableheadTablesTableFigureBoxstyles"/>
            </w:pPr>
            <w:r w:rsidRPr="00A253AA">
              <w:t>Author</w:t>
            </w:r>
          </w:p>
        </w:tc>
        <w:tc>
          <w:tcPr>
            <w:tcW w:w="5245" w:type="dxa"/>
            <w:shd w:val="clear" w:color="auto" w:fill="87C773"/>
            <w:tcMar>
              <w:top w:w="72" w:type="dxa"/>
              <w:left w:w="144" w:type="dxa"/>
              <w:bottom w:w="72" w:type="dxa"/>
              <w:right w:w="144" w:type="dxa"/>
            </w:tcMar>
          </w:tcPr>
          <w:p w14:paraId="36EB4D3F" w14:textId="77777777" w:rsidR="003A7339" w:rsidRPr="00306C9F" w:rsidRDefault="003A7339" w:rsidP="00BB6A36">
            <w:pPr>
              <w:pStyle w:val="710TableheadTablesTableFigureBoxstyles"/>
            </w:pPr>
            <w:r w:rsidRPr="00A253AA">
              <w:t>Title</w:t>
            </w:r>
          </w:p>
        </w:tc>
        <w:tc>
          <w:tcPr>
            <w:tcW w:w="709" w:type="dxa"/>
            <w:shd w:val="clear" w:color="auto" w:fill="87C773"/>
            <w:tcMar>
              <w:top w:w="72" w:type="dxa"/>
              <w:left w:w="144" w:type="dxa"/>
              <w:bottom w:w="72" w:type="dxa"/>
              <w:right w:w="144" w:type="dxa"/>
            </w:tcMar>
          </w:tcPr>
          <w:p w14:paraId="7BFF4A51" w14:textId="77777777" w:rsidR="003A7339" w:rsidRPr="00306C9F" w:rsidRDefault="003A7339" w:rsidP="00BB6A36">
            <w:pPr>
              <w:pStyle w:val="710TableheadTablesTableFigureBoxstyles"/>
            </w:pPr>
            <w:r w:rsidRPr="00A253AA">
              <w:t>Year</w:t>
            </w:r>
          </w:p>
        </w:tc>
        <w:tc>
          <w:tcPr>
            <w:tcW w:w="2976" w:type="dxa"/>
            <w:shd w:val="clear" w:color="auto" w:fill="87C773"/>
            <w:tcMar>
              <w:top w:w="72" w:type="dxa"/>
              <w:left w:w="144" w:type="dxa"/>
              <w:bottom w:w="72" w:type="dxa"/>
              <w:right w:w="144" w:type="dxa"/>
            </w:tcMar>
          </w:tcPr>
          <w:p w14:paraId="0BD2FCDD" w14:textId="77777777" w:rsidR="003A7339" w:rsidRPr="00306C9F" w:rsidRDefault="003A7339" w:rsidP="00BB6A36">
            <w:pPr>
              <w:pStyle w:val="710TableheadTablesTableFigureBoxstyles"/>
            </w:pPr>
            <w:r w:rsidRPr="00A253AA">
              <w:t>Output type</w:t>
            </w:r>
          </w:p>
        </w:tc>
        <w:tc>
          <w:tcPr>
            <w:tcW w:w="709" w:type="dxa"/>
            <w:shd w:val="clear" w:color="auto" w:fill="87C773"/>
          </w:tcPr>
          <w:p w14:paraId="383B7271" w14:textId="77777777" w:rsidR="003A7339" w:rsidRPr="00A253AA" w:rsidRDefault="003A7339" w:rsidP="00BB6A36">
            <w:pPr>
              <w:pStyle w:val="710TableheadTablesTableFigureBoxstyles"/>
            </w:pPr>
            <w:r w:rsidRPr="00A253AA">
              <w:t>Work package</w:t>
            </w:r>
          </w:p>
        </w:tc>
        <w:tc>
          <w:tcPr>
            <w:tcW w:w="2693" w:type="dxa"/>
            <w:shd w:val="clear" w:color="auto" w:fill="87C773"/>
          </w:tcPr>
          <w:p w14:paraId="5BA22FD1" w14:textId="77777777" w:rsidR="003A7339" w:rsidRPr="00A253AA" w:rsidRDefault="003A7339" w:rsidP="00BB6A36">
            <w:pPr>
              <w:pStyle w:val="710TableheadTablesTableFigureBoxstyles"/>
            </w:pPr>
            <w:r w:rsidRPr="00A253AA">
              <w:t>URL link</w:t>
            </w:r>
          </w:p>
        </w:tc>
      </w:tr>
      <w:tr w:rsidR="003A7339" w:rsidRPr="00C97496" w14:paraId="56F8F882" w14:textId="77777777" w:rsidTr="00BB6A36">
        <w:trPr>
          <w:trHeight w:val="493"/>
        </w:trPr>
        <w:tc>
          <w:tcPr>
            <w:tcW w:w="1987" w:type="dxa"/>
            <w:shd w:val="clear" w:color="auto" w:fill="auto"/>
            <w:tcMar>
              <w:top w:w="72" w:type="dxa"/>
              <w:left w:w="144" w:type="dxa"/>
              <w:bottom w:w="72" w:type="dxa"/>
              <w:right w:w="144" w:type="dxa"/>
            </w:tcMar>
          </w:tcPr>
          <w:p w14:paraId="4A95E05F" w14:textId="77777777" w:rsidR="003A7339" w:rsidRPr="00AC5722" w:rsidRDefault="003A7339" w:rsidP="00BB6A36">
            <w:pPr>
              <w:pStyle w:val="72TabletextTablesTableFigureBoxstyles"/>
            </w:pPr>
            <w:r w:rsidRPr="00AC5722">
              <w:t xml:space="preserve">Thetford C </w:t>
            </w:r>
            <w:r w:rsidRPr="00AC5722">
              <w:rPr>
                <w:i/>
              </w:rPr>
              <w:t>et al</w:t>
            </w:r>
          </w:p>
        </w:tc>
        <w:tc>
          <w:tcPr>
            <w:tcW w:w="5245" w:type="dxa"/>
            <w:shd w:val="clear" w:color="auto" w:fill="auto"/>
            <w:tcMar>
              <w:top w:w="72" w:type="dxa"/>
              <w:left w:w="144" w:type="dxa"/>
              <w:bottom w:w="72" w:type="dxa"/>
              <w:right w:w="144" w:type="dxa"/>
            </w:tcMar>
          </w:tcPr>
          <w:p w14:paraId="72CD81BD" w14:textId="77777777" w:rsidR="003A7339" w:rsidRPr="00AC5722" w:rsidRDefault="003A7339" w:rsidP="00BB6A36">
            <w:pPr>
              <w:pStyle w:val="72TabletextTablesTableFigureBoxstyles"/>
            </w:pPr>
            <w:r w:rsidRPr="00AC5722">
              <w:t>Patient perspectives of diabetic retinopathy screening and models of diabetes care</w:t>
            </w:r>
          </w:p>
        </w:tc>
        <w:tc>
          <w:tcPr>
            <w:tcW w:w="709" w:type="dxa"/>
            <w:shd w:val="clear" w:color="auto" w:fill="auto"/>
            <w:tcMar>
              <w:top w:w="72" w:type="dxa"/>
              <w:left w:w="144" w:type="dxa"/>
              <w:bottom w:w="72" w:type="dxa"/>
              <w:right w:w="144" w:type="dxa"/>
            </w:tcMar>
          </w:tcPr>
          <w:p w14:paraId="50F718B5" w14:textId="77777777" w:rsidR="003A7339" w:rsidRPr="00AC5722" w:rsidRDefault="003A7339" w:rsidP="00BB6A36">
            <w:pPr>
              <w:pStyle w:val="72TabletextTablesTableFigureBoxstyles"/>
            </w:pPr>
            <w:r w:rsidRPr="00AC5722">
              <w:t>2014</w:t>
            </w:r>
          </w:p>
        </w:tc>
        <w:tc>
          <w:tcPr>
            <w:tcW w:w="2976" w:type="dxa"/>
            <w:shd w:val="clear" w:color="auto" w:fill="auto"/>
            <w:tcMar>
              <w:top w:w="72" w:type="dxa"/>
              <w:left w:w="144" w:type="dxa"/>
              <w:bottom w:w="72" w:type="dxa"/>
              <w:right w:w="144" w:type="dxa"/>
            </w:tcMar>
          </w:tcPr>
          <w:p w14:paraId="327BCB12" w14:textId="77777777" w:rsidR="003A7339" w:rsidRPr="00AC5722" w:rsidRDefault="003A7339" w:rsidP="00BB6A36">
            <w:pPr>
              <w:pStyle w:val="72TabletextTablesTableFigureBoxstyles"/>
            </w:pPr>
            <w:r w:rsidRPr="00AC5722">
              <w:t>Conference presentation - SAPC</w:t>
            </w:r>
          </w:p>
        </w:tc>
        <w:tc>
          <w:tcPr>
            <w:tcW w:w="709" w:type="dxa"/>
          </w:tcPr>
          <w:p w14:paraId="522A39EB" w14:textId="77777777" w:rsidR="003A7339" w:rsidRPr="00AC5722" w:rsidRDefault="003A7339" w:rsidP="00BB6A36">
            <w:pPr>
              <w:pStyle w:val="72TabletextTablesTableFigureBoxstyles"/>
            </w:pPr>
            <w:r w:rsidRPr="00AC5722">
              <w:t>F</w:t>
            </w:r>
          </w:p>
        </w:tc>
        <w:tc>
          <w:tcPr>
            <w:tcW w:w="2693" w:type="dxa"/>
          </w:tcPr>
          <w:p w14:paraId="38FCD80B" w14:textId="77777777" w:rsidR="003A7339" w:rsidRPr="00AC5722" w:rsidRDefault="003A7339" w:rsidP="00BB6A36">
            <w:pPr>
              <w:pStyle w:val="72TabletextTablesTableFigureBoxstyles"/>
            </w:pPr>
            <w:r w:rsidRPr="00AC5722">
              <w:t>N/A</w:t>
            </w:r>
          </w:p>
        </w:tc>
      </w:tr>
      <w:tr w:rsidR="003A7339" w:rsidRPr="00C97496" w14:paraId="25678024" w14:textId="77777777" w:rsidTr="00BB6A36">
        <w:trPr>
          <w:trHeight w:val="493"/>
        </w:trPr>
        <w:tc>
          <w:tcPr>
            <w:tcW w:w="1987" w:type="dxa"/>
            <w:shd w:val="clear" w:color="auto" w:fill="auto"/>
            <w:tcMar>
              <w:top w:w="72" w:type="dxa"/>
              <w:left w:w="144" w:type="dxa"/>
              <w:bottom w:w="72" w:type="dxa"/>
              <w:right w:w="144" w:type="dxa"/>
            </w:tcMar>
          </w:tcPr>
          <w:p w14:paraId="28627D40" w14:textId="77777777" w:rsidR="003A7339" w:rsidRPr="00AC5722" w:rsidRDefault="003A7339" w:rsidP="00BB6A36">
            <w:pPr>
              <w:pStyle w:val="72TabletextTablesTableFigureBoxstyles"/>
            </w:pPr>
            <w:r w:rsidRPr="00AC5722">
              <w:t xml:space="preserve">Sampson C </w:t>
            </w:r>
            <w:r w:rsidRPr="00AC5722">
              <w:rPr>
                <w:i/>
              </w:rPr>
              <w:t>et al</w:t>
            </w:r>
          </w:p>
        </w:tc>
        <w:tc>
          <w:tcPr>
            <w:tcW w:w="5245" w:type="dxa"/>
            <w:shd w:val="clear" w:color="auto" w:fill="auto"/>
            <w:tcMar>
              <w:top w:w="72" w:type="dxa"/>
              <w:left w:w="144" w:type="dxa"/>
              <w:bottom w:w="72" w:type="dxa"/>
              <w:right w:w="144" w:type="dxa"/>
            </w:tcMar>
          </w:tcPr>
          <w:p w14:paraId="656BDAE9" w14:textId="77777777" w:rsidR="003A7339" w:rsidRPr="00AC5722" w:rsidRDefault="003A7339" w:rsidP="00BB6A36">
            <w:pPr>
              <w:pStyle w:val="72TabletextTablesTableFigureBoxstyles"/>
            </w:pPr>
            <w:r w:rsidRPr="00AC5722">
              <w:t>Individualised cost</w:t>
            </w:r>
            <w:r>
              <w:t xml:space="preserve"> </w:t>
            </w:r>
            <w:r w:rsidRPr="00AC5722">
              <w:t>effectiveness analysis in risk-based screening: practical and ethical?</w:t>
            </w:r>
          </w:p>
        </w:tc>
        <w:tc>
          <w:tcPr>
            <w:tcW w:w="709" w:type="dxa"/>
            <w:shd w:val="clear" w:color="auto" w:fill="auto"/>
            <w:tcMar>
              <w:top w:w="72" w:type="dxa"/>
              <w:left w:w="144" w:type="dxa"/>
              <w:bottom w:w="72" w:type="dxa"/>
              <w:right w:w="144" w:type="dxa"/>
            </w:tcMar>
          </w:tcPr>
          <w:p w14:paraId="75BA149A" w14:textId="77777777" w:rsidR="003A7339" w:rsidRPr="00AC5722" w:rsidRDefault="003A7339" w:rsidP="00BB6A36">
            <w:pPr>
              <w:pStyle w:val="72TabletextTablesTableFigureBoxstyles"/>
            </w:pPr>
            <w:r w:rsidRPr="00AC5722">
              <w:t>2015</w:t>
            </w:r>
          </w:p>
        </w:tc>
        <w:tc>
          <w:tcPr>
            <w:tcW w:w="2976" w:type="dxa"/>
            <w:shd w:val="clear" w:color="auto" w:fill="auto"/>
            <w:tcMar>
              <w:top w:w="72" w:type="dxa"/>
              <w:left w:w="144" w:type="dxa"/>
              <w:bottom w:w="72" w:type="dxa"/>
              <w:right w:w="144" w:type="dxa"/>
            </w:tcMar>
          </w:tcPr>
          <w:p w14:paraId="7EB550BA" w14:textId="77777777" w:rsidR="003A7339" w:rsidRPr="00AC5722" w:rsidRDefault="003A7339" w:rsidP="00BB6A36">
            <w:pPr>
              <w:pStyle w:val="72TabletextTablesTableFigureBoxstyles"/>
            </w:pPr>
            <w:r w:rsidRPr="00AC5722">
              <w:t>Conference presentation - Personalised Medicine and Resource Allocation</w:t>
            </w:r>
          </w:p>
        </w:tc>
        <w:tc>
          <w:tcPr>
            <w:tcW w:w="709" w:type="dxa"/>
          </w:tcPr>
          <w:p w14:paraId="0CE6E849" w14:textId="77777777" w:rsidR="003A7339" w:rsidRPr="00AC5722" w:rsidRDefault="003A7339" w:rsidP="00BB6A36">
            <w:pPr>
              <w:pStyle w:val="72TabletextTablesTableFigureBoxstyles"/>
            </w:pPr>
            <w:r w:rsidRPr="00AC5722">
              <w:t>D</w:t>
            </w:r>
          </w:p>
        </w:tc>
        <w:tc>
          <w:tcPr>
            <w:tcW w:w="2693" w:type="dxa"/>
          </w:tcPr>
          <w:p w14:paraId="1169DD9D" w14:textId="77777777" w:rsidR="003A7339" w:rsidRPr="00AC5722" w:rsidRDefault="003A7339" w:rsidP="00BB6A36">
            <w:pPr>
              <w:pStyle w:val="72TabletextTablesTableFigureBoxstyles"/>
            </w:pPr>
            <w:r w:rsidRPr="00AC5722">
              <w:t>N/A</w:t>
            </w:r>
          </w:p>
        </w:tc>
      </w:tr>
      <w:tr w:rsidR="003A7339" w:rsidRPr="00C97496" w14:paraId="6B0E4EE3" w14:textId="77777777" w:rsidTr="00BB6A36">
        <w:trPr>
          <w:trHeight w:val="493"/>
        </w:trPr>
        <w:tc>
          <w:tcPr>
            <w:tcW w:w="1987" w:type="dxa"/>
            <w:shd w:val="clear" w:color="auto" w:fill="auto"/>
            <w:tcMar>
              <w:top w:w="72" w:type="dxa"/>
              <w:left w:w="144" w:type="dxa"/>
              <w:bottom w:w="72" w:type="dxa"/>
              <w:right w:w="144" w:type="dxa"/>
            </w:tcMar>
          </w:tcPr>
          <w:p w14:paraId="0EABB016" w14:textId="77777777" w:rsidR="003A7339" w:rsidRPr="00AC5722" w:rsidRDefault="003A7339" w:rsidP="00BB6A36">
            <w:pPr>
              <w:pStyle w:val="72TabletextTablesTableFigureBoxstyles"/>
            </w:pPr>
            <w:r w:rsidRPr="00AC5722">
              <w:t xml:space="preserve">Harding S </w:t>
            </w:r>
            <w:r w:rsidRPr="00AC5722">
              <w:rPr>
                <w:i/>
              </w:rPr>
              <w:t>et al</w:t>
            </w:r>
          </w:p>
        </w:tc>
        <w:tc>
          <w:tcPr>
            <w:tcW w:w="5245" w:type="dxa"/>
            <w:shd w:val="clear" w:color="auto" w:fill="auto"/>
            <w:tcMar>
              <w:top w:w="72" w:type="dxa"/>
              <w:left w:w="144" w:type="dxa"/>
              <w:bottom w:w="72" w:type="dxa"/>
              <w:right w:w="144" w:type="dxa"/>
            </w:tcMar>
          </w:tcPr>
          <w:p w14:paraId="6B8EE8A6" w14:textId="77777777" w:rsidR="003A7339" w:rsidRPr="00AC5722" w:rsidRDefault="003A7339" w:rsidP="00BB6A36">
            <w:pPr>
              <w:pStyle w:val="72TabletextTablesTableFigureBoxstyles"/>
            </w:pPr>
            <w:r w:rsidRPr="00AC5722">
              <w:t xml:space="preserve">10-year observational study of patient related outcomes during expansion to full population coverage of a systematic diabetes eye care programme – the Liverpool Diabetic Eye Study </w:t>
            </w:r>
          </w:p>
        </w:tc>
        <w:tc>
          <w:tcPr>
            <w:tcW w:w="709" w:type="dxa"/>
            <w:shd w:val="clear" w:color="auto" w:fill="auto"/>
            <w:tcMar>
              <w:top w:w="72" w:type="dxa"/>
              <w:left w:w="144" w:type="dxa"/>
              <w:bottom w:w="72" w:type="dxa"/>
              <w:right w:w="144" w:type="dxa"/>
            </w:tcMar>
          </w:tcPr>
          <w:p w14:paraId="64800C08" w14:textId="77777777" w:rsidR="003A7339" w:rsidRPr="00AC5722" w:rsidRDefault="003A7339" w:rsidP="00BB6A36">
            <w:pPr>
              <w:pStyle w:val="72TabletextTablesTableFigureBoxstyles"/>
            </w:pPr>
            <w:r w:rsidRPr="00AC5722">
              <w:t>2016</w:t>
            </w:r>
          </w:p>
        </w:tc>
        <w:tc>
          <w:tcPr>
            <w:tcW w:w="2976" w:type="dxa"/>
            <w:shd w:val="clear" w:color="auto" w:fill="auto"/>
            <w:tcMar>
              <w:top w:w="72" w:type="dxa"/>
              <w:left w:w="144" w:type="dxa"/>
              <w:bottom w:w="72" w:type="dxa"/>
              <w:right w:w="144" w:type="dxa"/>
            </w:tcMar>
          </w:tcPr>
          <w:p w14:paraId="1F5A861F" w14:textId="77777777" w:rsidR="003A7339" w:rsidRPr="00AC5722" w:rsidRDefault="003A7339" w:rsidP="00BB6A36">
            <w:pPr>
              <w:pStyle w:val="72TabletextTablesTableFigureBoxstyles"/>
            </w:pPr>
            <w:r w:rsidRPr="00AC5722">
              <w:t>Conference presentation - ARVO</w:t>
            </w:r>
          </w:p>
        </w:tc>
        <w:tc>
          <w:tcPr>
            <w:tcW w:w="709" w:type="dxa"/>
          </w:tcPr>
          <w:p w14:paraId="6ED8065C" w14:textId="77777777" w:rsidR="003A7339" w:rsidRPr="00AC5722" w:rsidRDefault="003A7339" w:rsidP="00BB6A36">
            <w:pPr>
              <w:pStyle w:val="72TabletextTablesTableFigureBoxstyles"/>
            </w:pPr>
            <w:r w:rsidRPr="00AC5722">
              <w:t>B</w:t>
            </w:r>
          </w:p>
        </w:tc>
        <w:tc>
          <w:tcPr>
            <w:tcW w:w="2693" w:type="dxa"/>
          </w:tcPr>
          <w:p w14:paraId="7078F2FA" w14:textId="77777777" w:rsidR="003A7339" w:rsidRPr="00AC5722" w:rsidRDefault="003A7339" w:rsidP="00BB6A36">
            <w:pPr>
              <w:pStyle w:val="72TabletextTablesTableFigureBoxstyles"/>
            </w:pPr>
            <w:r w:rsidRPr="00AC5722">
              <w:t>https://iovs.arvojournals.org/article.aspx?articleid=2559561&amp;resultClick=1</w:t>
            </w:r>
          </w:p>
        </w:tc>
      </w:tr>
      <w:tr w:rsidR="003A7339" w:rsidRPr="00C97496" w14:paraId="59B88891" w14:textId="77777777" w:rsidTr="00BB6A36">
        <w:trPr>
          <w:trHeight w:val="493"/>
        </w:trPr>
        <w:tc>
          <w:tcPr>
            <w:tcW w:w="1987" w:type="dxa"/>
            <w:shd w:val="clear" w:color="auto" w:fill="auto"/>
            <w:tcMar>
              <w:top w:w="72" w:type="dxa"/>
              <w:left w:w="144" w:type="dxa"/>
              <w:bottom w:w="72" w:type="dxa"/>
              <w:right w:w="144" w:type="dxa"/>
            </w:tcMar>
          </w:tcPr>
          <w:p w14:paraId="1EF5543A" w14:textId="77777777" w:rsidR="003A7339" w:rsidRPr="00AC5722" w:rsidRDefault="003A7339" w:rsidP="00BB6A36">
            <w:pPr>
              <w:pStyle w:val="72TabletextTablesTableFigureBoxstyles"/>
            </w:pPr>
            <w:r w:rsidRPr="00AC5722">
              <w:t xml:space="preserve">Appelbe D </w:t>
            </w:r>
            <w:r w:rsidRPr="00AC5722">
              <w:rPr>
                <w:i/>
              </w:rPr>
              <w:t>et al</w:t>
            </w:r>
          </w:p>
        </w:tc>
        <w:tc>
          <w:tcPr>
            <w:tcW w:w="5245" w:type="dxa"/>
            <w:shd w:val="clear" w:color="auto" w:fill="auto"/>
            <w:tcMar>
              <w:top w:w="72" w:type="dxa"/>
              <w:left w:w="144" w:type="dxa"/>
              <w:bottom w:w="72" w:type="dxa"/>
              <w:right w:w="144" w:type="dxa"/>
            </w:tcMar>
          </w:tcPr>
          <w:p w14:paraId="44ACEEFD" w14:textId="77777777" w:rsidR="003A7339" w:rsidRPr="00AC5722" w:rsidRDefault="003A7339" w:rsidP="00BB6A36">
            <w:pPr>
              <w:pStyle w:val="72TabletextTablesTableFigureBoxstyles"/>
            </w:pPr>
            <w:r w:rsidRPr="00AC5722">
              <w:t>E-trials within the UKCRC CTU network – opportunities and challenges</w:t>
            </w:r>
          </w:p>
        </w:tc>
        <w:tc>
          <w:tcPr>
            <w:tcW w:w="709" w:type="dxa"/>
            <w:shd w:val="clear" w:color="auto" w:fill="auto"/>
            <w:tcMar>
              <w:top w:w="72" w:type="dxa"/>
              <w:left w:w="144" w:type="dxa"/>
              <w:bottom w:w="72" w:type="dxa"/>
              <w:right w:w="144" w:type="dxa"/>
            </w:tcMar>
          </w:tcPr>
          <w:p w14:paraId="39594969" w14:textId="77777777" w:rsidR="003A7339" w:rsidRPr="00AC5722" w:rsidRDefault="003A7339" w:rsidP="00BB6A36">
            <w:pPr>
              <w:pStyle w:val="72TabletextTablesTableFigureBoxstyles"/>
            </w:pPr>
            <w:r w:rsidRPr="00AC5722">
              <w:t>2017</w:t>
            </w:r>
          </w:p>
        </w:tc>
        <w:tc>
          <w:tcPr>
            <w:tcW w:w="2976" w:type="dxa"/>
            <w:shd w:val="clear" w:color="auto" w:fill="auto"/>
            <w:tcMar>
              <w:top w:w="72" w:type="dxa"/>
              <w:left w:w="144" w:type="dxa"/>
              <w:bottom w:w="72" w:type="dxa"/>
              <w:right w:w="144" w:type="dxa"/>
            </w:tcMar>
          </w:tcPr>
          <w:p w14:paraId="31621165" w14:textId="77777777" w:rsidR="003A7339" w:rsidRPr="00AC5722" w:rsidRDefault="003A7339" w:rsidP="00BB6A36">
            <w:pPr>
              <w:pStyle w:val="72TabletextTablesTableFigureBoxstyles"/>
            </w:pPr>
            <w:r w:rsidRPr="00AC5722">
              <w:t>Conference presentation – NIHR e-trial</w:t>
            </w:r>
          </w:p>
        </w:tc>
        <w:tc>
          <w:tcPr>
            <w:tcW w:w="709" w:type="dxa"/>
          </w:tcPr>
          <w:p w14:paraId="1A4217C6" w14:textId="77777777" w:rsidR="003A7339" w:rsidRPr="00AC5722" w:rsidRDefault="003A7339" w:rsidP="00BB6A36">
            <w:pPr>
              <w:pStyle w:val="72TabletextTablesTableFigureBoxstyles"/>
            </w:pPr>
            <w:r w:rsidRPr="00AC5722">
              <w:t>E</w:t>
            </w:r>
          </w:p>
        </w:tc>
        <w:tc>
          <w:tcPr>
            <w:tcW w:w="2693" w:type="dxa"/>
          </w:tcPr>
          <w:p w14:paraId="7496D6BA" w14:textId="77777777" w:rsidR="003A7339" w:rsidRPr="00AC5722" w:rsidRDefault="003A7339" w:rsidP="00BB6A36">
            <w:pPr>
              <w:pStyle w:val="72TabletextTablesTableFigureBoxstyles"/>
            </w:pPr>
            <w:r w:rsidRPr="00AC5722">
              <w:t>N/A</w:t>
            </w:r>
          </w:p>
        </w:tc>
      </w:tr>
      <w:tr w:rsidR="003A7339" w:rsidRPr="00C97496" w14:paraId="4D73EF5B" w14:textId="77777777" w:rsidTr="00BB6A36">
        <w:trPr>
          <w:trHeight w:val="493"/>
        </w:trPr>
        <w:tc>
          <w:tcPr>
            <w:tcW w:w="1987" w:type="dxa"/>
            <w:shd w:val="clear" w:color="auto" w:fill="auto"/>
            <w:tcMar>
              <w:top w:w="72" w:type="dxa"/>
              <w:left w:w="144" w:type="dxa"/>
              <w:bottom w:w="72" w:type="dxa"/>
              <w:right w:w="144" w:type="dxa"/>
            </w:tcMar>
          </w:tcPr>
          <w:p w14:paraId="175C0B34" w14:textId="77777777" w:rsidR="003A7339" w:rsidRPr="00D20A57" w:rsidRDefault="003A7339" w:rsidP="00BB6A36">
            <w:pPr>
              <w:pStyle w:val="72TabletextTablesTableFigureBoxstyles"/>
              <w:rPr>
                <w:lang w:val="es-ES"/>
              </w:rPr>
            </w:pPr>
            <w:r w:rsidRPr="00D20A57">
              <w:rPr>
                <w:lang w:val="es-ES"/>
              </w:rPr>
              <w:t xml:space="preserve">García-Fiñana M </w:t>
            </w:r>
            <w:r w:rsidRPr="00D20A57">
              <w:rPr>
                <w:i/>
                <w:lang w:val="es-ES"/>
              </w:rPr>
              <w:t>et al</w:t>
            </w:r>
          </w:p>
        </w:tc>
        <w:tc>
          <w:tcPr>
            <w:tcW w:w="5245" w:type="dxa"/>
            <w:shd w:val="clear" w:color="auto" w:fill="auto"/>
            <w:tcMar>
              <w:top w:w="72" w:type="dxa"/>
              <w:left w:w="144" w:type="dxa"/>
              <w:bottom w:w="72" w:type="dxa"/>
              <w:right w:w="144" w:type="dxa"/>
            </w:tcMar>
          </w:tcPr>
          <w:p w14:paraId="41268C47" w14:textId="77777777" w:rsidR="003A7339" w:rsidRPr="00C97496" w:rsidRDefault="003A7339" w:rsidP="00BB6A36">
            <w:pPr>
              <w:pStyle w:val="72TabletextTablesTableFigureBoxstyles"/>
            </w:pPr>
            <w:r>
              <w:t>A novel multivariate discriminant approach to predict sight threatening diabetic retinopathy (STDR) cases – data from the Liverpool Diabetic Eye Study</w:t>
            </w:r>
          </w:p>
        </w:tc>
        <w:tc>
          <w:tcPr>
            <w:tcW w:w="709" w:type="dxa"/>
            <w:shd w:val="clear" w:color="auto" w:fill="auto"/>
            <w:tcMar>
              <w:top w:w="72" w:type="dxa"/>
              <w:left w:w="144" w:type="dxa"/>
              <w:bottom w:w="72" w:type="dxa"/>
              <w:right w:w="144" w:type="dxa"/>
            </w:tcMar>
          </w:tcPr>
          <w:p w14:paraId="7EE05715" w14:textId="77777777" w:rsidR="003A7339" w:rsidRPr="00C97496" w:rsidRDefault="003A7339" w:rsidP="00BB6A36">
            <w:pPr>
              <w:pStyle w:val="72TabletextTablesTableFigureBoxstyles"/>
            </w:pPr>
            <w:r>
              <w:t>2017</w:t>
            </w:r>
          </w:p>
        </w:tc>
        <w:tc>
          <w:tcPr>
            <w:tcW w:w="2976" w:type="dxa"/>
            <w:shd w:val="clear" w:color="auto" w:fill="auto"/>
            <w:tcMar>
              <w:top w:w="72" w:type="dxa"/>
              <w:left w:w="144" w:type="dxa"/>
              <w:bottom w:w="72" w:type="dxa"/>
              <w:right w:w="144" w:type="dxa"/>
            </w:tcMar>
          </w:tcPr>
          <w:p w14:paraId="7F79B1EB" w14:textId="77777777" w:rsidR="003A7339" w:rsidRPr="00C97496" w:rsidRDefault="003A7339" w:rsidP="00BB6A36">
            <w:pPr>
              <w:pStyle w:val="72TabletextTablesTableFigureBoxstyles"/>
            </w:pPr>
            <w:r>
              <w:t>Conference presentation - ARVO</w:t>
            </w:r>
          </w:p>
        </w:tc>
        <w:tc>
          <w:tcPr>
            <w:tcW w:w="709" w:type="dxa"/>
          </w:tcPr>
          <w:p w14:paraId="7AAB76C9" w14:textId="77777777" w:rsidR="003A7339" w:rsidRDefault="003A7339" w:rsidP="00BB6A36">
            <w:pPr>
              <w:pStyle w:val="72TabletextTablesTableFigureBoxstyles"/>
            </w:pPr>
            <w:r>
              <w:t>E</w:t>
            </w:r>
          </w:p>
        </w:tc>
        <w:tc>
          <w:tcPr>
            <w:tcW w:w="2693" w:type="dxa"/>
          </w:tcPr>
          <w:p w14:paraId="1EF8E4F3" w14:textId="77777777" w:rsidR="003A7339" w:rsidRDefault="003A7339" w:rsidP="00BB6A36">
            <w:pPr>
              <w:pStyle w:val="72TabletextTablesTableFigureBoxstyles"/>
            </w:pPr>
            <w:r w:rsidRPr="0057176E">
              <w:t>https://iovs.arvojournals.org/article.aspx?articleid=2641391&amp;resultClick=1</w:t>
            </w:r>
          </w:p>
        </w:tc>
      </w:tr>
      <w:tr w:rsidR="003A7339" w:rsidRPr="00C97496" w14:paraId="6A38CB37" w14:textId="77777777" w:rsidTr="00BB6A36">
        <w:trPr>
          <w:trHeight w:val="493"/>
        </w:trPr>
        <w:tc>
          <w:tcPr>
            <w:tcW w:w="1987" w:type="dxa"/>
            <w:shd w:val="clear" w:color="auto" w:fill="auto"/>
            <w:tcMar>
              <w:top w:w="72" w:type="dxa"/>
              <w:left w:w="144" w:type="dxa"/>
              <w:bottom w:w="72" w:type="dxa"/>
              <w:right w:w="144" w:type="dxa"/>
            </w:tcMar>
          </w:tcPr>
          <w:p w14:paraId="73B24EEC" w14:textId="77777777" w:rsidR="003A7339" w:rsidRPr="00C97496" w:rsidRDefault="003A7339" w:rsidP="00BB6A36">
            <w:pPr>
              <w:pStyle w:val="72TabletextTablesTableFigureBoxstyles"/>
            </w:pPr>
            <w:r w:rsidRPr="00C97496">
              <w:t xml:space="preserve">Harding SP </w:t>
            </w:r>
          </w:p>
        </w:tc>
        <w:tc>
          <w:tcPr>
            <w:tcW w:w="5245" w:type="dxa"/>
            <w:shd w:val="clear" w:color="auto" w:fill="auto"/>
            <w:tcMar>
              <w:top w:w="72" w:type="dxa"/>
              <w:left w:w="144" w:type="dxa"/>
              <w:bottom w:w="72" w:type="dxa"/>
              <w:right w:w="144" w:type="dxa"/>
            </w:tcMar>
          </w:tcPr>
          <w:p w14:paraId="1A8A9DE9" w14:textId="77777777" w:rsidR="003A7339" w:rsidRPr="00C97496" w:rsidRDefault="003A7339" w:rsidP="00BB6A36">
            <w:pPr>
              <w:pStyle w:val="72TabletextTablesTableFigureBoxstyles"/>
            </w:pPr>
            <w:r w:rsidRPr="00C97496">
              <w:t>The UK as a clinical trials destination - 10 years of the National Institute for Health Research. Personalised medicine in the NHS</w:t>
            </w:r>
          </w:p>
        </w:tc>
        <w:tc>
          <w:tcPr>
            <w:tcW w:w="709" w:type="dxa"/>
            <w:shd w:val="clear" w:color="auto" w:fill="auto"/>
            <w:tcMar>
              <w:top w:w="72" w:type="dxa"/>
              <w:left w:w="144" w:type="dxa"/>
              <w:bottom w:w="72" w:type="dxa"/>
              <w:right w:w="144" w:type="dxa"/>
            </w:tcMar>
          </w:tcPr>
          <w:p w14:paraId="52D8B5F5" w14:textId="77777777" w:rsidR="003A7339" w:rsidRPr="00C97496" w:rsidRDefault="003A7339" w:rsidP="00BB6A36">
            <w:pPr>
              <w:pStyle w:val="72TabletextTablesTableFigureBoxstyles"/>
            </w:pPr>
            <w:r w:rsidRPr="00C97496">
              <w:t>2017</w:t>
            </w:r>
          </w:p>
        </w:tc>
        <w:tc>
          <w:tcPr>
            <w:tcW w:w="2976" w:type="dxa"/>
            <w:shd w:val="clear" w:color="auto" w:fill="auto"/>
            <w:tcMar>
              <w:top w:w="72" w:type="dxa"/>
              <w:left w:w="144" w:type="dxa"/>
              <w:bottom w:w="72" w:type="dxa"/>
              <w:right w:w="144" w:type="dxa"/>
            </w:tcMar>
          </w:tcPr>
          <w:p w14:paraId="5EC94853" w14:textId="77777777" w:rsidR="003A7339" w:rsidRPr="00C97496" w:rsidRDefault="003A7339" w:rsidP="00BB6A36">
            <w:pPr>
              <w:pStyle w:val="72TabletextTablesTableFigureBoxstyles"/>
            </w:pPr>
            <w:r w:rsidRPr="00C97496">
              <w:t>Conference presentation – NIHR CRN Ophthalmology symposium, ARVO</w:t>
            </w:r>
          </w:p>
        </w:tc>
        <w:tc>
          <w:tcPr>
            <w:tcW w:w="709" w:type="dxa"/>
          </w:tcPr>
          <w:p w14:paraId="6AE88D90" w14:textId="77777777" w:rsidR="003A7339" w:rsidRDefault="003A7339" w:rsidP="00BB6A36">
            <w:pPr>
              <w:pStyle w:val="72TabletextTablesTableFigureBoxstyles"/>
            </w:pPr>
            <w:r>
              <w:t>E</w:t>
            </w:r>
          </w:p>
        </w:tc>
        <w:tc>
          <w:tcPr>
            <w:tcW w:w="2693" w:type="dxa"/>
          </w:tcPr>
          <w:p w14:paraId="768BBF5A" w14:textId="77777777" w:rsidR="003A7339" w:rsidRDefault="003A7339" w:rsidP="00BB6A36">
            <w:pPr>
              <w:pStyle w:val="72TabletextTablesTableFigureBoxstyles"/>
            </w:pPr>
            <w:r>
              <w:t>N/A</w:t>
            </w:r>
          </w:p>
        </w:tc>
      </w:tr>
      <w:tr w:rsidR="003A7339" w:rsidRPr="00C97496" w14:paraId="74E0D6A6" w14:textId="77777777" w:rsidTr="00BB6A36">
        <w:trPr>
          <w:trHeight w:val="493"/>
        </w:trPr>
        <w:tc>
          <w:tcPr>
            <w:tcW w:w="1987" w:type="dxa"/>
            <w:shd w:val="clear" w:color="auto" w:fill="auto"/>
            <w:tcMar>
              <w:top w:w="72" w:type="dxa"/>
              <w:left w:w="144" w:type="dxa"/>
              <w:bottom w:w="72" w:type="dxa"/>
              <w:right w:w="144" w:type="dxa"/>
            </w:tcMar>
          </w:tcPr>
          <w:p w14:paraId="1FD8EFFF" w14:textId="77777777" w:rsidR="003A7339" w:rsidRPr="00C97496" w:rsidRDefault="003A7339" w:rsidP="00BB6A36">
            <w:pPr>
              <w:pStyle w:val="72TabletextTablesTableFigureBoxstyles"/>
            </w:pPr>
            <w:r w:rsidRPr="00C97496">
              <w:t xml:space="preserve">Harding SP </w:t>
            </w:r>
            <w:r w:rsidRPr="00C97496">
              <w:rPr>
                <w:i/>
              </w:rPr>
              <w:t>et al</w:t>
            </w:r>
          </w:p>
        </w:tc>
        <w:tc>
          <w:tcPr>
            <w:tcW w:w="5245" w:type="dxa"/>
            <w:shd w:val="clear" w:color="auto" w:fill="auto"/>
            <w:tcMar>
              <w:top w:w="72" w:type="dxa"/>
              <w:left w:w="144" w:type="dxa"/>
              <w:bottom w:w="72" w:type="dxa"/>
              <w:right w:w="144" w:type="dxa"/>
            </w:tcMar>
          </w:tcPr>
          <w:p w14:paraId="607BDC81" w14:textId="77777777" w:rsidR="003A7339" w:rsidRPr="00C97496" w:rsidRDefault="003A7339" w:rsidP="00BB6A36">
            <w:pPr>
              <w:pStyle w:val="72TabletextTablesTableFigureBoxstyles"/>
            </w:pPr>
            <w:r w:rsidRPr="00C97496">
              <w:t>Detecting sight threatening diabetic retinopathy in the 21st century – lessons from 20 years of screening in Liverpool</w:t>
            </w:r>
          </w:p>
        </w:tc>
        <w:tc>
          <w:tcPr>
            <w:tcW w:w="709" w:type="dxa"/>
            <w:shd w:val="clear" w:color="auto" w:fill="auto"/>
            <w:tcMar>
              <w:top w:w="72" w:type="dxa"/>
              <w:left w:w="144" w:type="dxa"/>
              <w:bottom w:w="72" w:type="dxa"/>
              <w:right w:w="144" w:type="dxa"/>
            </w:tcMar>
          </w:tcPr>
          <w:p w14:paraId="0AC73D06" w14:textId="77777777" w:rsidR="003A7339" w:rsidRPr="00C97496" w:rsidRDefault="003A7339" w:rsidP="00BB6A36">
            <w:pPr>
              <w:pStyle w:val="72TabletextTablesTableFigureBoxstyles"/>
            </w:pPr>
            <w:r w:rsidRPr="00C97496">
              <w:t>2017</w:t>
            </w:r>
          </w:p>
        </w:tc>
        <w:tc>
          <w:tcPr>
            <w:tcW w:w="2976" w:type="dxa"/>
            <w:shd w:val="clear" w:color="auto" w:fill="auto"/>
            <w:tcMar>
              <w:top w:w="72" w:type="dxa"/>
              <w:left w:w="144" w:type="dxa"/>
              <w:bottom w:w="72" w:type="dxa"/>
              <w:right w:w="144" w:type="dxa"/>
            </w:tcMar>
          </w:tcPr>
          <w:p w14:paraId="187CC1D5" w14:textId="77777777" w:rsidR="003A7339" w:rsidRPr="00C97496" w:rsidRDefault="003A7339" w:rsidP="00BB6A36">
            <w:pPr>
              <w:pStyle w:val="72TabletextTablesTableFigureBoxstyles"/>
            </w:pPr>
            <w:r w:rsidRPr="00C97496">
              <w:t>Conference presentation – Macula Society</w:t>
            </w:r>
          </w:p>
        </w:tc>
        <w:tc>
          <w:tcPr>
            <w:tcW w:w="709" w:type="dxa"/>
          </w:tcPr>
          <w:p w14:paraId="0524DA21" w14:textId="77777777" w:rsidR="003A7339" w:rsidRPr="00C97496" w:rsidRDefault="003A7339" w:rsidP="00BB6A36">
            <w:pPr>
              <w:pStyle w:val="72TabletextTablesTableFigureBoxstyles"/>
            </w:pPr>
            <w:r>
              <w:t>B2,C-F</w:t>
            </w:r>
          </w:p>
        </w:tc>
        <w:tc>
          <w:tcPr>
            <w:tcW w:w="2693" w:type="dxa"/>
          </w:tcPr>
          <w:p w14:paraId="71D0DDFB" w14:textId="77777777" w:rsidR="003A7339" w:rsidRPr="00C97496" w:rsidRDefault="003A7339" w:rsidP="00BB6A36">
            <w:pPr>
              <w:pStyle w:val="72TabletextTablesTableFigureBoxstyles"/>
            </w:pPr>
            <w:r>
              <w:t>N/A</w:t>
            </w:r>
          </w:p>
        </w:tc>
      </w:tr>
      <w:tr w:rsidR="003A7339" w:rsidRPr="00C97496" w14:paraId="3A758F42" w14:textId="77777777" w:rsidTr="00BB6A36">
        <w:trPr>
          <w:trHeight w:val="493"/>
        </w:trPr>
        <w:tc>
          <w:tcPr>
            <w:tcW w:w="1987" w:type="dxa"/>
            <w:shd w:val="clear" w:color="auto" w:fill="auto"/>
            <w:tcMar>
              <w:top w:w="72" w:type="dxa"/>
              <w:left w:w="144" w:type="dxa"/>
              <w:bottom w:w="72" w:type="dxa"/>
              <w:right w:w="144" w:type="dxa"/>
            </w:tcMar>
          </w:tcPr>
          <w:p w14:paraId="709790DE" w14:textId="77777777" w:rsidR="003A7339" w:rsidRPr="00C97496" w:rsidRDefault="003A7339" w:rsidP="00BB6A36">
            <w:pPr>
              <w:pStyle w:val="72TabletextTablesTableFigureBoxstyles"/>
            </w:pPr>
            <w:r w:rsidRPr="00C97496">
              <w:lastRenderedPageBreak/>
              <w:t>Harding SP</w:t>
            </w:r>
          </w:p>
        </w:tc>
        <w:tc>
          <w:tcPr>
            <w:tcW w:w="5245" w:type="dxa"/>
            <w:shd w:val="clear" w:color="auto" w:fill="auto"/>
            <w:tcMar>
              <w:top w:w="72" w:type="dxa"/>
              <w:left w:w="144" w:type="dxa"/>
              <w:bottom w:w="72" w:type="dxa"/>
              <w:right w:w="144" w:type="dxa"/>
            </w:tcMar>
          </w:tcPr>
          <w:p w14:paraId="019D8A84" w14:textId="77777777" w:rsidR="003A7339" w:rsidRPr="00C97496" w:rsidRDefault="003A7339" w:rsidP="00BB6A36">
            <w:pPr>
              <w:pStyle w:val="72TabletextTablesTableFigureBoxstyles"/>
            </w:pPr>
            <w:r w:rsidRPr="00C97496">
              <w:t>Personalising the interval in screening for sight threatening diabetic retinopathy</w:t>
            </w:r>
          </w:p>
        </w:tc>
        <w:tc>
          <w:tcPr>
            <w:tcW w:w="709" w:type="dxa"/>
            <w:shd w:val="clear" w:color="auto" w:fill="auto"/>
            <w:tcMar>
              <w:top w:w="72" w:type="dxa"/>
              <w:left w:w="144" w:type="dxa"/>
              <w:bottom w:w="72" w:type="dxa"/>
              <w:right w:w="144" w:type="dxa"/>
            </w:tcMar>
          </w:tcPr>
          <w:p w14:paraId="13D792CB" w14:textId="77777777" w:rsidR="003A7339" w:rsidRPr="00C97496" w:rsidRDefault="003A7339" w:rsidP="00BB6A36">
            <w:pPr>
              <w:pStyle w:val="72TabletextTablesTableFigureBoxstyles"/>
            </w:pPr>
            <w:r w:rsidRPr="00C97496">
              <w:t>2017</w:t>
            </w:r>
          </w:p>
        </w:tc>
        <w:tc>
          <w:tcPr>
            <w:tcW w:w="2976" w:type="dxa"/>
            <w:shd w:val="clear" w:color="auto" w:fill="auto"/>
            <w:tcMar>
              <w:top w:w="72" w:type="dxa"/>
              <w:left w:w="144" w:type="dxa"/>
              <w:bottom w:w="72" w:type="dxa"/>
              <w:right w:w="144" w:type="dxa"/>
            </w:tcMar>
          </w:tcPr>
          <w:p w14:paraId="502728FF" w14:textId="77777777" w:rsidR="003A7339" w:rsidRPr="00C97496" w:rsidRDefault="003A7339" w:rsidP="00BB6A36">
            <w:pPr>
              <w:pStyle w:val="72TabletextTablesTableFigureBoxstyles"/>
            </w:pPr>
            <w:r w:rsidRPr="00C97496">
              <w:t>Presentation - Royal Society of Medicine</w:t>
            </w:r>
          </w:p>
        </w:tc>
        <w:tc>
          <w:tcPr>
            <w:tcW w:w="709" w:type="dxa"/>
          </w:tcPr>
          <w:p w14:paraId="095CAD46" w14:textId="77777777" w:rsidR="003A7339" w:rsidRPr="00C97496" w:rsidRDefault="003A7339" w:rsidP="00BB6A36">
            <w:pPr>
              <w:pStyle w:val="72TabletextTablesTableFigureBoxstyles"/>
            </w:pPr>
            <w:r>
              <w:t>E</w:t>
            </w:r>
          </w:p>
        </w:tc>
        <w:tc>
          <w:tcPr>
            <w:tcW w:w="2693" w:type="dxa"/>
          </w:tcPr>
          <w:p w14:paraId="436FFE24" w14:textId="77777777" w:rsidR="003A7339" w:rsidRPr="00C97496" w:rsidRDefault="003A7339" w:rsidP="00BB6A36">
            <w:pPr>
              <w:pStyle w:val="72TabletextTablesTableFigureBoxstyles"/>
            </w:pPr>
            <w:r>
              <w:t>N/A</w:t>
            </w:r>
          </w:p>
        </w:tc>
      </w:tr>
      <w:tr w:rsidR="003A7339" w:rsidRPr="00C97496" w14:paraId="788BD111" w14:textId="77777777" w:rsidTr="00BB6A36">
        <w:trPr>
          <w:trHeight w:val="493"/>
        </w:trPr>
        <w:tc>
          <w:tcPr>
            <w:tcW w:w="1987" w:type="dxa"/>
            <w:shd w:val="clear" w:color="auto" w:fill="auto"/>
            <w:tcMar>
              <w:top w:w="72" w:type="dxa"/>
              <w:left w:w="144" w:type="dxa"/>
              <w:bottom w:w="72" w:type="dxa"/>
              <w:right w:w="144" w:type="dxa"/>
            </w:tcMar>
          </w:tcPr>
          <w:p w14:paraId="4B05AB32" w14:textId="77777777" w:rsidR="003A7339" w:rsidRPr="00C97496" w:rsidRDefault="003A7339" w:rsidP="00BB6A36">
            <w:pPr>
              <w:pStyle w:val="72TabletextTablesTableFigureBoxstyles"/>
            </w:pPr>
            <w:r w:rsidRPr="00C97496">
              <w:t xml:space="preserve">Sampson CJ </w:t>
            </w:r>
            <w:r w:rsidRPr="00C97496">
              <w:rPr>
                <w:i/>
              </w:rPr>
              <w:t>et al</w:t>
            </w:r>
          </w:p>
        </w:tc>
        <w:tc>
          <w:tcPr>
            <w:tcW w:w="5245" w:type="dxa"/>
            <w:shd w:val="clear" w:color="auto" w:fill="auto"/>
            <w:tcMar>
              <w:top w:w="72" w:type="dxa"/>
              <w:left w:w="144" w:type="dxa"/>
              <w:bottom w:w="72" w:type="dxa"/>
              <w:right w:w="144" w:type="dxa"/>
            </w:tcMar>
          </w:tcPr>
          <w:p w14:paraId="33857D4C" w14:textId="77777777" w:rsidR="003A7339" w:rsidRPr="00C97496" w:rsidRDefault="003A7339" w:rsidP="00BB6A36">
            <w:pPr>
              <w:pStyle w:val="72TabletextTablesTableFigureBoxstyles"/>
            </w:pPr>
            <w:r w:rsidRPr="00C97496">
              <w:t>Systematic review and meta-analysis of health state utility values for diabetic retinopathy: implications for model-based economic evaluation</w:t>
            </w:r>
          </w:p>
        </w:tc>
        <w:tc>
          <w:tcPr>
            <w:tcW w:w="709" w:type="dxa"/>
            <w:shd w:val="clear" w:color="auto" w:fill="auto"/>
            <w:tcMar>
              <w:top w:w="72" w:type="dxa"/>
              <w:left w:w="144" w:type="dxa"/>
              <w:bottom w:w="72" w:type="dxa"/>
              <w:right w:w="144" w:type="dxa"/>
            </w:tcMar>
          </w:tcPr>
          <w:p w14:paraId="2324A82D" w14:textId="77777777" w:rsidR="003A7339" w:rsidRPr="00C97496" w:rsidRDefault="003A7339" w:rsidP="00BB6A36">
            <w:pPr>
              <w:pStyle w:val="72TabletextTablesTableFigureBoxstyles"/>
            </w:pPr>
            <w:r w:rsidRPr="00C97496">
              <w:t>2017</w:t>
            </w:r>
          </w:p>
        </w:tc>
        <w:tc>
          <w:tcPr>
            <w:tcW w:w="2976" w:type="dxa"/>
            <w:shd w:val="clear" w:color="auto" w:fill="auto"/>
            <w:tcMar>
              <w:top w:w="72" w:type="dxa"/>
              <w:left w:w="144" w:type="dxa"/>
              <w:bottom w:w="72" w:type="dxa"/>
              <w:right w:w="144" w:type="dxa"/>
            </w:tcMar>
          </w:tcPr>
          <w:p w14:paraId="50547879" w14:textId="77777777" w:rsidR="003A7339" w:rsidRPr="00C97496" w:rsidRDefault="003A7339" w:rsidP="00BB6A36">
            <w:pPr>
              <w:pStyle w:val="72TabletextTablesTableFigureBoxstyles"/>
            </w:pPr>
            <w:r w:rsidRPr="00C97496">
              <w:t>Conference presentation - HEG</w:t>
            </w:r>
          </w:p>
        </w:tc>
        <w:tc>
          <w:tcPr>
            <w:tcW w:w="709" w:type="dxa"/>
          </w:tcPr>
          <w:p w14:paraId="539EA7A7" w14:textId="77777777" w:rsidR="003A7339" w:rsidRDefault="003A7339" w:rsidP="00BB6A36">
            <w:pPr>
              <w:pStyle w:val="72TabletextTablesTableFigureBoxstyles"/>
            </w:pPr>
            <w:r>
              <w:t>D</w:t>
            </w:r>
          </w:p>
        </w:tc>
        <w:tc>
          <w:tcPr>
            <w:tcW w:w="2693" w:type="dxa"/>
          </w:tcPr>
          <w:p w14:paraId="08928883" w14:textId="77777777" w:rsidR="003A7339" w:rsidRDefault="003A7339" w:rsidP="00BB6A36">
            <w:pPr>
              <w:pStyle w:val="72TabletextTablesTableFigureBoxstyles"/>
            </w:pPr>
            <w:r>
              <w:t>N/A</w:t>
            </w:r>
          </w:p>
        </w:tc>
      </w:tr>
      <w:tr w:rsidR="003A7339" w:rsidRPr="00C97496" w14:paraId="1E44F638" w14:textId="77777777" w:rsidTr="00BB6A36">
        <w:trPr>
          <w:trHeight w:val="493"/>
        </w:trPr>
        <w:tc>
          <w:tcPr>
            <w:tcW w:w="1987" w:type="dxa"/>
            <w:shd w:val="clear" w:color="auto" w:fill="auto"/>
            <w:tcMar>
              <w:top w:w="72" w:type="dxa"/>
              <w:left w:w="144" w:type="dxa"/>
              <w:bottom w:w="72" w:type="dxa"/>
              <w:right w:w="144" w:type="dxa"/>
            </w:tcMar>
          </w:tcPr>
          <w:p w14:paraId="26E08452" w14:textId="77777777" w:rsidR="003A7339" w:rsidRPr="00C97496" w:rsidRDefault="003A7339" w:rsidP="00BB6A36">
            <w:pPr>
              <w:pStyle w:val="72TabletextTablesTableFigureBoxstyles"/>
            </w:pPr>
            <w:r w:rsidRPr="00C97496">
              <w:t xml:space="preserve">Harding S </w:t>
            </w:r>
            <w:r w:rsidRPr="00C97496">
              <w:rPr>
                <w:i/>
              </w:rPr>
              <w:t>et al</w:t>
            </w:r>
          </w:p>
        </w:tc>
        <w:tc>
          <w:tcPr>
            <w:tcW w:w="5245" w:type="dxa"/>
            <w:shd w:val="clear" w:color="auto" w:fill="auto"/>
            <w:tcMar>
              <w:top w:w="72" w:type="dxa"/>
              <w:left w:w="144" w:type="dxa"/>
              <w:bottom w:w="72" w:type="dxa"/>
              <w:right w:w="144" w:type="dxa"/>
            </w:tcMar>
          </w:tcPr>
          <w:p w14:paraId="0E40FD1B" w14:textId="77777777" w:rsidR="003A7339" w:rsidRPr="00C97496" w:rsidRDefault="003A7339" w:rsidP="00BB6A36">
            <w:pPr>
              <w:pStyle w:val="72TabletextTablesTableFigureBoxstyles"/>
            </w:pPr>
            <w:r>
              <w:t>The costs of screening for sight-threatening diabetic retinopathy</w:t>
            </w:r>
          </w:p>
        </w:tc>
        <w:tc>
          <w:tcPr>
            <w:tcW w:w="709" w:type="dxa"/>
            <w:shd w:val="clear" w:color="auto" w:fill="auto"/>
            <w:tcMar>
              <w:top w:w="72" w:type="dxa"/>
              <w:left w:w="144" w:type="dxa"/>
              <w:bottom w:w="72" w:type="dxa"/>
              <w:right w:w="144" w:type="dxa"/>
            </w:tcMar>
          </w:tcPr>
          <w:p w14:paraId="6E3ABAF0" w14:textId="77777777" w:rsidR="003A7339" w:rsidRPr="00C97496" w:rsidRDefault="003A7339" w:rsidP="00BB6A36">
            <w:pPr>
              <w:pStyle w:val="72TabletextTablesTableFigureBoxstyles"/>
            </w:pPr>
            <w:r>
              <w:t>2019</w:t>
            </w:r>
          </w:p>
        </w:tc>
        <w:tc>
          <w:tcPr>
            <w:tcW w:w="2976" w:type="dxa"/>
            <w:shd w:val="clear" w:color="auto" w:fill="auto"/>
            <w:tcMar>
              <w:top w:w="72" w:type="dxa"/>
              <w:left w:w="144" w:type="dxa"/>
              <w:bottom w:w="72" w:type="dxa"/>
              <w:right w:w="144" w:type="dxa"/>
            </w:tcMar>
          </w:tcPr>
          <w:p w14:paraId="5E2289FD" w14:textId="77777777" w:rsidR="003A7339" w:rsidRPr="00C97496" w:rsidRDefault="003A7339" w:rsidP="00BB6A36">
            <w:pPr>
              <w:pStyle w:val="72TabletextTablesTableFigureBoxstyles"/>
            </w:pPr>
            <w:r>
              <w:t>Conference presentation - ARVO</w:t>
            </w:r>
          </w:p>
        </w:tc>
        <w:tc>
          <w:tcPr>
            <w:tcW w:w="709" w:type="dxa"/>
          </w:tcPr>
          <w:p w14:paraId="6E14920A" w14:textId="77777777" w:rsidR="003A7339" w:rsidRDefault="003A7339" w:rsidP="00BB6A36">
            <w:pPr>
              <w:pStyle w:val="72TabletextTablesTableFigureBoxstyles"/>
            </w:pPr>
            <w:r>
              <w:t>D</w:t>
            </w:r>
          </w:p>
        </w:tc>
        <w:tc>
          <w:tcPr>
            <w:tcW w:w="2693" w:type="dxa"/>
          </w:tcPr>
          <w:p w14:paraId="26336F63" w14:textId="77777777" w:rsidR="003A7339" w:rsidRDefault="003A7339" w:rsidP="00BB6A36">
            <w:pPr>
              <w:pStyle w:val="72TabletextTablesTableFigureBoxstyles"/>
            </w:pPr>
            <w:r w:rsidRPr="006908A0">
              <w:t>https://iovs.arvojournals.org/article.aspx?articleid=2744254&amp;resultClick=1</w:t>
            </w:r>
          </w:p>
        </w:tc>
      </w:tr>
      <w:tr w:rsidR="003A7339" w:rsidRPr="00C97496" w14:paraId="442D7F39" w14:textId="77777777" w:rsidTr="00BB6A36">
        <w:trPr>
          <w:trHeight w:val="493"/>
        </w:trPr>
        <w:tc>
          <w:tcPr>
            <w:tcW w:w="1987" w:type="dxa"/>
            <w:shd w:val="clear" w:color="auto" w:fill="auto"/>
            <w:tcMar>
              <w:top w:w="72" w:type="dxa"/>
              <w:left w:w="144" w:type="dxa"/>
              <w:bottom w:w="72" w:type="dxa"/>
              <w:right w:w="144" w:type="dxa"/>
            </w:tcMar>
          </w:tcPr>
          <w:p w14:paraId="56A6803C" w14:textId="77777777" w:rsidR="003A7339" w:rsidRPr="00C97496" w:rsidRDefault="003A7339" w:rsidP="00BB6A36">
            <w:pPr>
              <w:pStyle w:val="72TabletextTablesTableFigureBoxstyles"/>
            </w:pPr>
            <w:r>
              <w:t>Broadbent DM</w:t>
            </w:r>
          </w:p>
        </w:tc>
        <w:tc>
          <w:tcPr>
            <w:tcW w:w="5245" w:type="dxa"/>
            <w:shd w:val="clear" w:color="auto" w:fill="auto"/>
            <w:tcMar>
              <w:top w:w="72" w:type="dxa"/>
              <w:left w:w="144" w:type="dxa"/>
              <w:bottom w:w="72" w:type="dxa"/>
              <w:right w:w="144" w:type="dxa"/>
            </w:tcMar>
          </w:tcPr>
          <w:p w14:paraId="4C9258FC" w14:textId="77777777" w:rsidR="003A7339" w:rsidRPr="00C97496" w:rsidRDefault="003A7339" w:rsidP="00BB6A36">
            <w:pPr>
              <w:pStyle w:val="72TabletextTablesTableFigureBoxstyles"/>
            </w:pPr>
            <w:r w:rsidRPr="003E76F4">
              <w:t>Developments in individualised risk based screening, applicable to large local populations</w:t>
            </w:r>
          </w:p>
        </w:tc>
        <w:tc>
          <w:tcPr>
            <w:tcW w:w="709" w:type="dxa"/>
            <w:shd w:val="clear" w:color="auto" w:fill="auto"/>
            <w:tcMar>
              <w:top w:w="72" w:type="dxa"/>
              <w:left w:w="144" w:type="dxa"/>
              <w:bottom w:w="72" w:type="dxa"/>
              <w:right w:w="144" w:type="dxa"/>
            </w:tcMar>
          </w:tcPr>
          <w:p w14:paraId="256C9790" w14:textId="77777777" w:rsidR="003A7339" w:rsidRPr="00C97496" w:rsidRDefault="003A7339" w:rsidP="00BB6A36">
            <w:pPr>
              <w:pStyle w:val="72TabletextTablesTableFigureBoxstyles"/>
            </w:pPr>
            <w:r>
              <w:t>2019</w:t>
            </w:r>
          </w:p>
        </w:tc>
        <w:tc>
          <w:tcPr>
            <w:tcW w:w="2976" w:type="dxa"/>
            <w:shd w:val="clear" w:color="auto" w:fill="auto"/>
            <w:tcMar>
              <w:top w:w="72" w:type="dxa"/>
              <w:left w:w="144" w:type="dxa"/>
              <w:bottom w:w="72" w:type="dxa"/>
              <w:right w:w="144" w:type="dxa"/>
            </w:tcMar>
          </w:tcPr>
          <w:p w14:paraId="51FF24E3" w14:textId="77777777" w:rsidR="003A7339" w:rsidRPr="00C97496" w:rsidRDefault="003A7339" w:rsidP="00BB6A36">
            <w:pPr>
              <w:pStyle w:val="72TabletextTablesTableFigureBoxstyles"/>
            </w:pPr>
            <w:r>
              <w:t>Conference presentation - EASD</w:t>
            </w:r>
          </w:p>
        </w:tc>
        <w:tc>
          <w:tcPr>
            <w:tcW w:w="709" w:type="dxa"/>
          </w:tcPr>
          <w:p w14:paraId="4436ED6F" w14:textId="77777777" w:rsidR="003A7339" w:rsidRDefault="003A7339" w:rsidP="00BB6A36">
            <w:pPr>
              <w:pStyle w:val="72TabletextTablesTableFigureBoxstyles"/>
            </w:pPr>
            <w:r>
              <w:t>E</w:t>
            </w:r>
          </w:p>
        </w:tc>
        <w:tc>
          <w:tcPr>
            <w:tcW w:w="2693" w:type="dxa"/>
          </w:tcPr>
          <w:p w14:paraId="0A3F946B" w14:textId="77777777" w:rsidR="003A7339" w:rsidRDefault="003A7339" w:rsidP="00BB6A36">
            <w:pPr>
              <w:pStyle w:val="72TabletextTablesTableFigureBoxstyles"/>
            </w:pPr>
            <w:r>
              <w:t>N/A</w:t>
            </w:r>
          </w:p>
        </w:tc>
      </w:tr>
      <w:tr w:rsidR="003A7339" w:rsidRPr="00C97496" w14:paraId="756EC3F3" w14:textId="77777777" w:rsidTr="00BB6A36">
        <w:trPr>
          <w:trHeight w:val="493"/>
        </w:trPr>
        <w:tc>
          <w:tcPr>
            <w:tcW w:w="1987" w:type="dxa"/>
            <w:shd w:val="clear" w:color="auto" w:fill="auto"/>
            <w:tcMar>
              <w:top w:w="72" w:type="dxa"/>
              <w:left w:w="144" w:type="dxa"/>
              <w:bottom w:w="72" w:type="dxa"/>
              <w:right w:w="144" w:type="dxa"/>
            </w:tcMar>
          </w:tcPr>
          <w:p w14:paraId="207689F2" w14:textId="77777777" w:rsidR="003A7339" w:rsidRPr="00C97496" w:rsidRDefault="003A7339" w:rsidP="00BB6A36">
            <w:pPr>
              <w:pStyle w:val="72TabletextTablesTableFigureBoxstyles"/>
            </w:pPr>
            <w:r>
              <w:t>Harding SP</w:t>
            </w:r>
          </w:p>
        </w:tc>
        <w:tc>
          <w:tcPr>
            <w:tcW w:w="5245" w:type="dxa"/>
            <w:shd w:val="clear" w:color="auto" w:fill="auto"/>
            <w:tcMar>
              <w:top w:w="72" w:type="dxa"/>
              <w:left w:w="144" w:type="dxa"/>
              <w:bottom w:w="72" w:type="dxa"/>
              <w:right w:w="144" w:type="dxa"/>
            </w:tcMar>
          </w:tcPr>
          <w:p w14:paraId="7E96D364" w14:textId="77777777" w:rsidR="003A7339" w:rsidRPr="00C97496" w:rsidRDefault="003A7339" w:rsidP="00BB6A36">
            <w:pPr>
              <w:pStyle w:val="72TabletextTablesTableFigureBoxstyles"/>
            </w:pPr>
            <w:r w:rsidRPr="00F43C32">
              <w:t>Safety and Efficacy of Individualised Compared with Annual Screening for Diabetic Retinopathy in the ISDR Randomised Controlled Trial</w:t>
            </w:r>
          </w:p>
        </w:tc>
        <w:tc>
          <w:tcPr>
            <w:tcW w:w="709" w:type="dxa"/>
            <w:shd w:val="clear" w:color="auto" w:fill="auto"/>
            <w:tcMar>
              <w:top w:w="72" w:type="dxa"/>
              <w:left w:w="144" w:type="dxa"/>
              <w:bottom w:w="72" w:type="dxa"/>
              <w:right w:w="144" w:type="dxa"/>
            </w:tcMar>
          </w:tcPr>
          <w:p w14:paraId="7B38924B" w14:textId="77777777" w:rsidR="003A7339" w:rsidRPr="00C97496" w:rsidRDefault="003A7339" w:rsidP="00BB6A36">
            <w:pPr>
              <w:pStyle w:val="72TabletextTablesTableFigureBoxstyles"/>
            </w:pPr>
            <w:r>
              <w:t>2019</w:t>
            </w:r>
          </w:p>
        </w:tc>
        <w:tc>
          <w:tcPr>
            <w:tcW w:w="2976" w:type="dxa"/>
            <w:shd w:val="clear" w:color="auto" w:fill="auto"/>
            <w:tcMar>
              <w:top w:w="72" w:type="dxa"/>
              <w:left w:w="144" w:type="dxa"/>
              <w:bottom w:w="72" w:type="dxa"/>
              <w:right w:w="144" w:type="dxa"/>
            </w:tcMar>
          </w:tcPr>
          <w:p w14:paraId="445147E6" w14:textId="77777777" w:rsidR="003A7339" w:rsidRPr="00C97496" w:rsidRDefault="003A7339" w:rsidP="00BB6A36">
            <w:pPr>
              <w:pStyle w:val="72TabletextTablesTableFigureBoxstyles"/>
            </w:pPr>
            <w:r>
              <w:t>Conference presentation - EASD</w:t>
            </w:r>
          </w:p>
        </w:tc>
        <w:tc>
          <w:tcPr>
            <w:tcW w:w="709" w:type="dxa"/>
          </w:tcPr>
          <w:p w14:paraId="7D4017BF" w14:textId="77777777" w:rsidR="003A7339" w:rsidRDefault="003A7339" w:rsidP="00BB6A36">
            <w:pPr>
              <w:pStyle w:val="72TabletextTablesTableFigureBoxstyles"/>
            </w:pPr>
            <w:r>
              <w:t>E</w:t>
            </w:r>
          </w:p>
        </w:tc>
        <w:tc>
          <w:tcPr>
            <w:tcW w:w="2693" w:type="dxa"/>
          </w:tcPr>
          <w:p w14:paraId="1EDBE862" w14:textId="77777777" w:rsidR="003A7339" w:rsidRDefault="003A7339" w:rsidP="00BB6A36">
            <w:pPr>
              <w:pStyle w:val="72TabletextTablesTableFigureBoxstyles"/>
            </w:pPr>
            <w:r>
              <w:t>N/A</w:t>
            </w:r>
          </w:p>
        </w:tc>
      </w:tr>
      <w:tr w:rsidR="003A7339" w:rsidRPr="00C97496" w14:paraId="49F02A54" w14:textId="77777777" w:rsidTr="00BB6A36">
        <w:trPr>
          <w:trHeight w:val="493"/>
        </w:trPr>
        <w:tc>
          <w:tcPr>
            <w:tcW w:w="1987" w:type="dxa"/>
            <w:shd w:val="clear" w:color="auto" w:fill="auto"/>
            <w:tcMar>
              <w:top w:w="72" w:type="dxa"/>
              <w:left w:w="144" w:type="dxa"/>
              <w:bottom w:w="72" w:type="dxa"/>
              <w:right w:w="144" w:type="dxa"/>
            </w:tcMar>
          </w:tcPr>
          <w:p w14:paraId="35604501" w14:textId="77777777" w:rsidR="003A7339" w:rsidRPr="00C97496" w:rsidRDefault="003A7339" w:rsidP="00BB6A36">
            <w:pPr>
              <w:pStyle w:val="72TabletextTablesTableFigureBoxstyles"/>
            </w:pPr>
            <w:r>
              <w:t>James M</w:t>
            </w:r>
          </w:p>
        </w:tc>
        <w:tc>
          <w:tcPr>
            <w:tcW w:w="5245" w:type="dxa"/>
            <w:shd w:val="clear" w:color="auto" w:fill="auto"/>
            <w:tcMar>
              <w:top w:w="72" w:type="dxa"/>
              <w:left w:w="144" w:type="dxa"/>
              <w:bottom w:w="72" w:type="dxa"/>
              <w:right w:w="144" w:type="dxa"/>
            </w:tcMar>
          </w:tcPr>
          <w:p w14:paraId="4943F76D" w14:textId="77777777" w:rsidR="003A7339" w:rsidRPr="00C97496" w:rsidRDefault="003A7339" w:rsidP="00BB6A36">
            <w:pPr>
              <w:pStyle w:val="72TabletextTablesTableFigureBoxstyles"/>
            </w:pPr>
            <w:r>
              <w:t>Cost effectiveness</w:t>
            </w:r>
            <w:r w:rsidRPr="003E76F4">
              <w:t xml:space="preserve"> of personalised screening and scaling up to address a worldwide </w:t>
            </w:r>
            <w:r>
              <w:rPr>
                <w:color w:val="00B0F0"/>
              </w:rPr>
              <w:t>“</w:t>
            </w:r>
            <w:r w:rsidRPr="003E76F4">
              <w:t>pandemic</w:t>
            </w:r>
            <w:r>
              <w:rPr>
                <w:color w:val="00B0F0"/>
              </w:rPr>
              <w:t>”</w:t>
            </w:r>
          </w:p>
        </w:tc>
        <w:tc>
          <w:tcPr>
            <w:tcW w:w="709" w:type="dxa"/>
            <w:shd w:val="clear" w:color="auto" w:fill="auto"/>
            <w:tcMar>
              <w:top w:w="72" w:type="dxa"/>
              <w:left w:w="144" w:type="dxa"/>
              <w:bottom w:w="72" w:type="dxa"/>
              <w:right w:w="144" w:type="dxa"/>
            </w:tcMar>
          </w:tcPr>
          <w:p w14:paraId="4F77F60D" w14:textId="77777777" w:rsidR="003A7339" w:rsidRPr="00C97496" w:rsidRDefault="003A7339" w:rsidP="00BB6A36">
            <w:pPr>
              <w:pStyle w:val="72TabletextTablesTableFigureBoxstyles"/>
            </w:pPr>
            <w:r>
              <w:t>2019</w:t>
            </w:r>
          </w:p>
        </w:tc>
        <w:tc>
          <w:tcPr>
            <w:tcW w:w="2976" w:type="dxa"/>
            <w:shd w:val="clear" w:color="auto" w:fill="auto"/>
            <w:tcMar>
              <w:top w:w="72" w:type="dxa"/>
              <w:left w:w="144" w:type="dxa"/>
              <w:bottom w:w="72" w:type="dxa"/>
              <w:right w:w="144" w:type="dxa"/>
            </w:tcMar>
          </w:tcPr>
          <w:p w14:paraId="48272850" w14:textId="77777777" w:rsidR="003A7339" w:rsidRDefault="003A7339" w:rsidP="00BB6A36">
            <w:pPr>
              <w:pStyle w:val="72TabletextTablesTableFigureBoxstyles"/>
            </w:pPr>
            <w:r>
              <w:t>Conference presentation – EASD</w:t>
            </w:r>
          </w:p>
        </w:tc>
        <w:tc>
          <w:tcPr>
            <w:tcW w:w="709" w:type="dxa"/>
          </w:tcPr>
          <w:p w14:paraId="21426BDE" w14:textId="77777777" w:rsidR="003A7339" w:rsidRDefault="003A7339" w:rsidP="00BB6A36">
            <w:pPr>
              <w:pStyle w:val="72TabletextTablesTableFigureBoxstyles"/>
            </w:pPr>
            <w:r>
              <w:t>D</w:t>
            </w:r>
          </w:p>
        </w:tc>
        <w:tc>
          <w:tcPr>
            <w:tcW w:w="2693" w:type="dxa"/>
          </w:tcPr>
          <w:p w14:paraId="0C30DF38" w14:textId="77777777" w:rsidR="003A7339" w:rsidRDefault="003A7339" w:rsidP="00BB6A36">
            <w:pPr>
              <w:pStyle w:val="72TabletextTablesTableFigureBoxstyles"/>
            </w:pPr>
            <w:r>
              <w:t>N/A</w:t>
            </w:r>
          </w:p>
        </w:tc>
      </w:tr>
      <w:tr w:rsidR="003A7339" w:rsidRPr="00C97496" w14:paraId="3128BBCF" w14:textId="77777777" w:rsidTr="00BB6A36">
        <w:trPr>
          <w:trHeight w:val="493"/>
        </w:trPr>
        <w:tc>
          <w:tcPr>
            <w:tcW w:w="1987" w:type="dxa"/>
            <w:shd w:val="clear" w:color="auto" w:fill="auto"/>
            <w:tcMar>
              <w:top w:w="72" w:type="dxa"/>
              <w:left w:w="144" w:type="dxa"/>
              <w:bottom w:w="72" w:type="dxa"/>
              <w:right w:w="144" w:type="dxa"/>
            </w:tcMar>
          </w:tcPr>
          <w:p w14:paraId="1D94C131" w14:textId="77777777" w:rsidR="003A7339" w:rsidRDefault="003A7339" w:rsidP="00BB6A36">
            <w:pPr>
              <w:pStyle w:val="72TabletextTablesTableFigureBoxstyles"/>
            </w:pPr>
            <w:r>
              <w:t>Harding</w:t>
            </w:r>
            <w:r w:rsidRPr="00AC5722">
              <w:t xml:space="preserve"> </w:t>
            </w:r>
            <w:r w:rsidRPr="00AC5722">
              <w:rPr>
                <w:i/>
              </w:rPr>
              <w:t>et al</w:t>
            </w:r>
          </w:p>
        </w:tc>
        <w:tc>
          <w:tcPr>
            <w:tcW w:w="5245" w:type="dxa"/>
            <w:shd w:val="clear" w:color="auto" w:fill="auto"/>
            <w:tcMar>
              <w:top w:w="72" w:type="dxa"/>
              <w:left w:w="144" w:type="dxa"/>
              <w:bottom w:w="72" w:type="dxa"/>
              <w:right w:w="144" w:type="dxa"/>
            </w:tcMar>
          </w:tcPr>
          <w:p w14:paraId="6EC4451F" w14:textId="77777777" w:rsidR="003A7339" w:rsidRDefault="003A7339" w:rsidP="00BB6A36">
            <w:pPr>
              <w:pStyle w:val="72TabletextTablesTableFigureBoxstyles"/>
            </w:pPr>
            <w:r w:rsidRPr="001D3157">
              <w:t>Safety</w:t>
            </w:r>
            <w:r>
              <w:t xml:space="preserve">, efficacy </w:t>
            </w:r>
            <w:r w:rsidRPr="001D3157">
              <w:t>and cost effectiveness of individualised screening for diabetic retinopathy: the ISDR open-label, equivalence randomised controlled trial</w:t>
            </w:r>
            <w:r>
              <w:t>.</w:t>
            </w:r>
          </w:p>
        </w:tc>
        <w:tc>
          <w:tcPr>
            <w:tcW w:w="709" w:type="dxa"/>
            <w:shd w:val="clear" w:color="auto" w:fill="auto"/>
            <w:tcMar>
              <w:top w:w="72" w:type="dxa"/>
              <w:left w:w="144" w:type="dxa"/>
              <w:bottom w:w="72" w:type="dxa"/>
              <w:right w:w="144" w:type="dxa"/>
            </w:tcMar>
          </w:tcPr>
          <w:p w14:paraId="7A9CABAC" w14:textId="77777777" w:rsidR="003A7339" w:rsidRDefault="003A7339" w:rsidP="00BB6A36">
            <w:pPr>
              <w:pStyle w:val="72TabletextTablesTableFigureBoxstyles"/>
            </w:pPr>
            <w:r>
              <w:t>2020</w:t>
            </w:r>
          </w:p>
        </w:tc>
        <w:tc>
          <w:tcPr>
            <w:tcW w:w="2976" w:type="dxa"/>
            <w:shd w:val="clear" w:color="auto" w:fill="auto"/>
            <w:tcMar>
              <w:top w:w="72" w:type="dxa"/>
              <w:left w:w="144" w:type="dxa"/>
              <w:bottom w:w="72" w:type="dxa"/>
              <w:right w:w="144" w:type="dxa"/>
            </w:tcMar>
          </w:tcPr>
          <w:p w14:paraId="6772D799" w14:textId="77777777" w:rsidR="003A7339" w:rsidRDefault="003A7339" w:rsidP="00BB6A36">
            <w:pPr>
              <w:pStyle w:val="72TabletextTablesTableFigureBoxstyles"/>
            </w:pPr>
            <w:r>
              <w:t>Conference presentation – Macula Society</w:t>
            </w:r>
          </w:p>
        </w:tc>
        <w:tc>
          <w:tcPr>
            <w:tcW w:w="709" w:type="dxa"/>
          </w:tcPr>
          <w:p w14:paraId="3BC5FB00" w14:textId="77777777" w:rsidR="003A7339" w:rsidRDefault="003A7339" w:rsidP="00BB6A36">
            <w:pPr>
              <w:pStyle w:val="72TabletextTablesTableFigureBoxstyles"/>
            </w:pPr>
            <w:r>
              <w:t>D,E</w:t>
            </w:r>
          </w:p>
        </w:tc>
        <w:tc>
          <w:tcPr>
            <w:tcW w:w="2693" w:type="dxa"/>
          </w:tcPr>
          <w:p w14:paraId="353AF07D" w14:textId="77777777" w:rsidR="003A7339" w:rsidRPr="00B60339" w:rsidRDefault="003A7339" w:rsidP="00BB6A36">
            <w:pPr>
              <w:pStyle w:val="72TabletextTablesTableFigureBoxstyles"/>
            </w:pPr>
            <w:r>
              <w:t>N/A</w:t>
            </w:r>
          </w:p>
        </w:tc>
      </w:tr>
      <w:tr w:rsidR="003A7339" w:rsidRPr="00C97496" w14:paraId="59F42D98" w14:textId="77777777" w:rsidTr="00BB6A36">
        <w:trPr>
          <w:trHeight w:val="493"/>
        </w:trPr>
        <w:tc>
          <w:tcPr>
            <w:tcW w:w="1987" w:type="dxa"/>
            <w:shd w:val="clear" w:color="auto" w:fill="auto"/>
            <w:tcMar>
              <w:top w:w="72" w:type="dxa"/>
              <w:left w:w="144" w:type="dxa"/>
              <w:bottom w:w="72" w:type="dxa"/>
              <w:right w:w="144" w:type="dxa"/>
            </w:tcMar>
          </w:tcPr>
          <w:p w14:paraId="02B9CA39" w14:textId="77777777" w:rsidR="003A7339" w:rsidRDefault="003A7339" w:rsidP="00BB6A36">
            <w:pPr>
              <w:pStyle w:val="72TabletextTablesTableFigureBoxstyles"/>
            </w:pPr>
            <w:r w:rsidRPr="00AC5722">
              <w:t xml:space="preserve">Broadbent </w:t>
            </w:r>
            <w:r w:rsidRPr="00AC5722">
              <w:rPr>
                <w:i/>
              </w:rPr>
              <w:t>et al</w:t>
            </w:r>
          </w:p>
        </w:tc>
        <w:tc>
          <w:tcPr>
            <w:tcW w:w="5245" w:type="dxa"/>
            <w:shd w:val="clear" w:color="auto" w:fill="auto"/>
            <w:tcMar>
              <w:top w:w="72" w:type="dxa"/>
              <w:left w:w="144" w:type="dxa"/>
              <w:bottom w:w="72" w:type="dxa"/>
              <w:right w:w="144" w:type="dxa"/>
            </w:tcMar>
          </w:tcPr>
          <w:p w14:paraId="2C8F8DE7" w14:textId="77777777" w:rsidR="003A7339" w:rsidRDefault="003A7339" w:rsidP="00BB6A36">
            <w:pPr>
              <w:pStyle w:val="72TabletextTablesTableFigureBoxstyles"/>
            </w:pPr>
            <w:r w:rsidRPr="001D3157">
              <w:t>Safety</w:t>
            </w:r>
            <w:r>
              <w:t xml:space="preserve"> </w:t>
            </w:r>
            <w:r w:rsidRPr="001D3157">
              <w:t>and cost effectiveness of individualised screening for diabetic retinopathy: the ISDR open-label, equivalence randomised controlled trial</w:t>
            </w:r>
            <w:r>
              <w:t>.</w:t>
            </w:r>
          </w:p>
        </w:tc>
        <w:tc>
          <w:tcPr>
            <w:tcW w:w="709" w:type="dxa"/>
            <w:shd w:val="clear" w:color="auto" w:fill="auto"/>
            <w:tcMar>
              <w:top w:w="72" w:type="dxa"/>
              <w:left w:w="144" w:type="dxa"/>
              <w:bottom w:w="72" w:type="dxa"/>
              <w:right w:w="144" w:type="dxa"/>
            </w:tcMar>
          </w:tcPr>
          <w:p w14:paraId="1A439C4E" w14:textId="77777777" w:rsidR="003A7339" w:rsidRDefault="003A7339" w:rsidP="00BB6A36">
            <w:pPr>
              <w:pStyle w:val="72TabletextTablesTableFigureBoxstyles"/>
            </w:pPr>
            <w:r>
              <w:t>2020</w:t>
            </w:r>
          </w:p>
        </w:tc>
        <w:tc>
          <w:tcPr>
            <w:tcW w:w="2976" w:type="dxa"/>
            <w:shd w:val="clear" w:color="auto" w:fill="auto"/>
            <w:tcMar>
              <w:top w:w="72" w:type="dxa"/>
              <w:left w:w="144" w:type="dxa"/>
              <w:bottom w:w="72" w:type="dxa"/>
              <w:right w:w="144" w:type="dxa"/>
            </w:tcMar>
          </w:tcPr>
          <w:p w14:paraId="2ED02E75" w14:textId="77777777" w:rsidR="003A7339" w:rsidRDefault="003A7339" w:rsidP="00BB6A36">
            <w:pPr>
              <w:pStyle w:val="72TabletextTablesTableFigureBoxstyles"/>
            </w:pPr>
            <w:r>
              <w:t>Conference presentation – EASDec</w:t>
            </w:r>
          </w:p>
        </w:tc>
        <w:tc>
          <w:tcPr>
            <w:tcW w:w="709" w:type="dxa"/>
          </w:tcPr>
          <w:p w14:paraId="03931B58" w14:textId="77777777" w:rsidR="003A7339" w:rsidRDefault="003A7339" w:rsidP="00BB6A36">
            <w:pPr>
              <w:pStyle w:val="72TabletextTablesTableFigureBoxstyles"/>
            </w:pPr>
            <w:r>
              <w:t>D,E</w:t>
            </w:r>
          </w:p>
        </w:tc>
        <w:tc>
          <w:tcPr>
            <w:tcW w:w="2693" w:type="dxa"/>
          </w:tcPr>
          <w:p w14:paraId="3D8CB478" w14:textId="77777777" w:rsidR="003A7339" w:rsidRPr="00B60339" w:rsidRDefault="003A7339" w:rsidP="00BB6A36">
            <w:pPr>
              <w:pStyle w:val="72TabletextTablesTableFigureBoxstyles"/>
            </w:pPr>
            <w:r>
              <w:t>N/A</w:t>
            </w:r>
          </w:p>
        </w:tc>
      </w:tr>
      <w:tr w:rsidR="003A7339" w:rsidRPr="00C97496" w14:paraId="43856AA9" w14:textId="77777777" w:rsidTr="00BB6A36">
        <w:trPr>
          <w:trHeight w:val="493"/>
        </w:trPr>
        <w:tc>
          <w:tcPr>
            <w:tcW w:w="1987" w:type="dxa"/>
            <w:shd w:val="clear" w:color="auto" w:fill="auto"/>
            <w:tcMar>
              <w:top w:w="72" w:type="dxa"/>
              <w:left w:w="144" w:type="dxa"/>
              <w:bottom w:w="72" w:type="dxa"/>
              <w:right w:w="144" w:type="dxa"/>
            </w:tcMar>
          </w:tcPr>
          <w:p w14:paraId="0785FD6F" w14:textId="77777777" w:rsidR="003A7339" w:rsidRDefault="003A7339" w:rsidP="00BB6A36">
            <w:pPr>
              <w:pStyle w:val="72TabletextTablesTableFigureBoxstyles"/>
            </w:pPr>
            <w:r>
              <w:t xml:space="preserve">Harding SP </w:t>
            </w:r>
            <w:r w:rsidRPr="003004F7">
              <w:rPr>
                <w:i/>
              </w:rPr>
              <w:t>et al</w:t>
            </w:r>
          </w:p>
        </w:tc>
        <w:tc>
          <w:tcPr>
            <w:tcW w:w="5245" w:type="dxa"/>
            <w:shd w:val="clear" w:color="auto" w:fill="auto"/>
            <w:tcMar>
              <w:top w:w="72" w:type="dxa"/>
              <w:left w:w="144" w:type="dxa"/>
              <w:bottom w:w="72" w:type="dxa"/>
              <w:right w:w="144" w:type="dxa"/>
            </w:tcMar>
          </w:tcPr>
          <w:p w14:paraId="3A583D4D" w14:textId="77777777" w:rsidR="003A7339" w:rsidRDefault="003A7339" w:rsidP="00BB6A36">
            <w:pPr>
              <w:pStyle w:val="72TabletextTablesTableFigureBoxstyles"/>
            </w:pPr>
            <w:r>
              <w:t>Individualised risk-based screening for sight threatening diabetic retinopathy – the Liverpool Risk Calculation Engine</w:t>
            </w:r>
          </w:p>
        </w:tc>
        <w:tc>
          <w:tcPr>
            <w:tcW w:w="709" w:type="dxa"/>
            <w:shd w:val="clear" w:color="auto" w:fill="auto"/>
            <w:tcMar>
              <w:top w:w="72" w:type="dxa"/>
              <w:left w:w="144" w:type="dxa"/>
              <w:bottom w:w="72" w:type="dxa"/>
              <w:right w:w="144" w:type="dxa"/>
            </w:tcMar>
          </w:tcPr>
          <w:p w14:paraId="663492BB" w14:textId="77777777" w:rsidR="003A7339" w:rsidRDefault="003A7339" w:rsidP="00BB6A36">
            <w:pPr>
              <w:pStyle w:val="72TabletextTablesTableFigureBoxstyles"/>
            </w:pPr>
            <w:r>
              <w:t>2015</w:t>
            </w:r>
          </w:p>
        </w:tc>
        <w:tc>
          <w:tcPr>
            <w:tcW w:w="2976" w:type="dxa"/>
            <w:shd w:val="clear" w:color="auto" w:fill="auto"/>
            <w:tcMar>
              <w:top w:w="72" w:type="dxa"/>
              <w:left w:w="144" w:type="dxa"/>
              <w:bottom w:w="72" w:type="dxa"/>
              <w:right w:w="144" w:type="dxa"/>
            </w:tcMar>
          </w:tcPr>
          <w:p w14:paraId="09EDEF05" w14:textId="77777777" w:rsidR="003A7339" w:rsidRDefault="003A7339" w:rsidP="00BB6A36">
            <w:pPr>
              <w:pStyle w:val="72TabletextTablesTableFigureBoxstyles"/>
            </w:pPr>
            <w:r>
              <w:t>Published abstract - ARVO</w:t>
            </w:r>
          </w:p>
        </w:tc>
        <w:tc>
          <w:tcPr>
            <w:tcW w:w="709" w:type="dxa"/>
          </w:tcPr>
          <w:p w14:paraId="07F7598D" w14:textId="77777777" w:rsidR="003A7339" w:rsidRDefault="003A7339" w:rsidP="00BB6A36">
            <w:pPr>
              <w:pStyle w:val="72TabletextTablesTableFigureBoxstyles"/>
            </w:pPr>
            <w:r>
              <w:t>C</w:t>
            </w:r>
          </w:p>
        </w:tc>
        <w:tc>
          <w:tcPr>
            <w:tcW w:w="2693" w:type="dxa"/>
          </w:tcPr>
          <w:p w14:paraId="37333BAF" w14:textId="77777777" w:rsidR="003A7339" w:rsidRDefault="003A7339" w:rsidP="00BB6A36">
            <w:pPr>
              <w:pStyle w:val="72TabletextTablesTableFigureBoxstyles"/>
            </w:pPr>
            <w:r w:rsidRPr="00B60339">
              <w:t>http://iovs.arvojournals.org/article.aspx?articleid=2331769</w:t>
            </w:r>
          </w:p>
        </w:tc>
      </w:tr>
      <w:tr w:rsidR="003A7339" w:rsidRPr="00C97496" w14:paraId="53B9757A" w14:textId="77777777" w:rsidTr="00BB6A36">
        <w:trPr>
          <w:trHeight w:val="493"/>
        </w:trPr>
        <w:tc>
          <w:tcPr>
            <w:tcW w:w="1987" w:type="dxa"/>
            <w:shd w:val="clear" w:color="auto" w:fill="auto"/>
            <w:tcMar>
              <w:top w:w="72" w:type="dxa"/>
              <w:left w:w="144" w:type="dxa"/>
              <w:bottom w:w="72" w:type="dxa"/>
              <w:right w:w="144" w:type="dxa"/>
            </w:tcMar>
          </w:tcPr>
          <w:p w14:paraId="7059B72C" w14:textId="77777777" w:rsidR="003A7339" w:rsidRDefault="003A7339" w:rsidP="00BB6A36">
            <w:pPr>
              <w:pStyle w:val="72TabletextTablesTableFigureBoxstyles"/>
            </w:pPr>
            <w:r>
              <w:t xml:space="preserve">Appelbe D </w:t>
            </w:r>
            <w:r w:rsidRPr="003004F7">
              <w:rPr>
                <w:i/>
              </w:rPr>
              <w:t>et al</w:t>
            </w:r>
          </w:p>
        </w:tc>
        <w:tc>
          <w:tcPr>
            <w:tcW w:w="5245" w:type="dxa"/>
            <w:shd w:val="clear" w:color="auto" w:fill="auto"/>
            <w:tcMar>
              <w:top w:w="72" w:type="dxa"/>
              <w:left w:w="144" w:type="dxa"/>
              <w:bottom w:w="72" w:type="dxa"/>
              <w:right w:w="144" w:type="dxa"/>
            </w:tcMar>
          </w:tcPr>
          <w:p w14:paraId="3CD514C3" w14:textId="77777777" w:rsidR="003A7339" w:rsidRDefault="003A7339" w:rsidP="00BB6A36">
            <w:pPr>
              <w:pStyle w:val="72TabletextTablesTableFigureBoxstyles"/>
            </w:pPr>
            <w:r w:rsidRPr="005A1E0E">
              <w:t>Introducing personalised risk-based intervals in screening for diabetic retinopathy: development, implementation and assessment of safety, cost-effectiveness and patient experience (ISDR): a case study in the use of automated systems in trials</w:t>
            </w:r>
          </w:p>
        </w:tc>
        <w:tc>
          <w:tcPr>
            <w:tcW w:w="709" w:type="dxa"/>
            <w:shd w:val="clear" w:color="auto" w:fill="auto"/>
            <w:tcMar>
              <w:top w:w="72" w:type="dxa"/>
              <w:left w:w="144" w:type="dxa"/>
              <w:bottom w:w="72" w:type="dxa"/>
              <w:right w:w="144" w:type="dxa"/>
            </w:tcMar>
          </w:tcPr>
          <w:p w14:paraId="558A4764" w14:textId="77777777" w:rsidR="003A7339" w:rsidRDefault="003A7339" w:rsidP="00BB6A36">
            <w:pPr>
              <w:pStyle w:val="72TabletextTablesTableFigureBoxstyles"/>
            </w:pPr>
            <w:r>
              <w:t>2015</w:t>
            </w:r>
          </w:p>
        </w:tc>
        <w:tc>
          <w:tcPr>
            <w:tcW w:w="2976" w:type="dxa"/>
            <w:shd w:val="clear" w:color="auto" w:fill="auto"/>
            <w:tcMar>
              <w:top w:w="72" w:type="dxa"/>
              <w:left w:w="144" w:type="dxa"/>
              <w:bottom w:w="72" w:type="dxa"/>
              <w:right w:w="144" w:type="dxa"/>
            </w:tcMar>
          </w:tcPr>
          <w:p w14:paraId="34E1BD44" w14:textId="77777777" w:rsidR="003A7339" w:rsidRDefault="003A7339" w:rsidP="00BB6A36">
            <w:pPr>
              <w:pStyle w:val="72TabletextTablesTableFigureBoxstyles"/>
            </w:pPr>
            <w:r>
              <w:t xml:space="preserve">Published abstract - </w:t>
            </w:r>
            <w:r w:rsidRPr="005A1E0E">
              <w:t>International Clinical Trials Methodology Conference</w:t>
            </w:r>
          </w:p>
        </w:tc>
        <w:tc>
          <w:tcPr>
            <w:tcW w:w="709" w:type="dxa"/>
          </w:tcPr>
          <w:p w14:paraId="5326AFCB" w14:textId="77777777" w:rsidR="003A7339" w:rsidRDefault="003A7339" w:rsidP="00BB6A36">
            <w:pPr>
              <w:pStyle w:val="72TabletextTablesTableFigureBoxstyles"/>
            </w:pPr>
            <w:r>
              <w:t>E</w:t>
            </w:r>
          </w:p>
        </w:tc>
        <w:tc>
          <w:tcPr>
            <w:tcW w:w="2693" w:type="dxa"/>
          </w:tcPr>
          <w:p w14:paraId="0E32F3A3" w14:textId="77777777" w:rsidR="003A7339" w:rsidRPr="00B60339" w:rsidRDefault="003A7339" w:rsidP="00BB6A36">
            <w:pPr>
              <w:pStyle w:val="72TabletextTablesTableFigureBoxstyles"/>
            </w:pPr>
            <w:r w:rsidRPr="00110BD2">
              <w:rPr>
                <w:rFonts w:ascii="&amp;quot" w:hAnsi="&amp;quot"/>
              </w:rPr>
              <w:t>https://doi.org/10.1186/1745-6215-16-S2-O59</w:t>
            </w:r>
          </w:p>
        </w:tc>
      </w:tr>
      <w:tr w:rsidR="003A7339" w:rsidRPr="00C97496" w14:paraId="023001D2" w14:textId="77777777" w:rsidTr="00BB6A36">
        <w:trPr>
          <w:trHeight w:val="493"/>
        </w:trPr>
        <w:tc>
          <w:tcPr>
            <w:tcW w:w="1987" w:type="dxa"/>
            <w:shd w:val="clear" w:color="auto" w:fill="auto"/>
            <w:tcMar>
              <w:top w:w="72" w:type="dxa"/>
              <w:left w:w="144" w:type="dxa"/>
              <w:bottom w:w="72" w:type="dxa"/>
              <w:right w:w="144" w:type="dxa"/>
            </w:tcMar>
          </w:tcPr>
          <w:p w14:paraId="0CDCAB2E" w14:textId="77777777" w:rsidR="003A7339" w:rsidRPr="00AC5722" w:rsidRDefault="003A7339" w:rsidP="00BB6A36">
            <w:pPr>
              <w:pStyle w:val="72TabletextTablesTableFigureBoxstyles"/>
            </w:pPr>
            <w:r w:rsidRPr="00AC5722">
              <w:t xml:space="preserve">Broadbent DM </w:t>
            </w:r>
            <w:r w:rsidRPr="00AC5722">
              <w:rPr>
                <w:i/>
              </w:rPr>
              <w:t>et al</w:t>
            </w:r>
          </w:p>
        </w:tc>
        <w:tc>
          <w:tcPr>
            <w:tcW w:w="5245" w:type="dxa"/>
            <w:shd w:val="clear" w:color="auto" w:fill="auto"/>
            <w:tcMar>
              <w:top w:w="72" w:type="dxa"/>
              <w:left w:w="144" w:type="dxa"/>
              <w:bottom w:w="72" w:type="dxa"/>
              <w:right w:w="144" w:type="dxa"/>
            </w:tcMar>
          </w:tcPr>
          <w:p w14:paraId="089FBFBB" w14:textId="77777777" w:rsidR="003A7339" w:rsidRPr="00AC5722" w:rsidRDefault="003A7339" w:rsidP="00BB6A36">
            <w:pPr>
              <w:pStyle w:val="72TabletextTablesTableFigureBoxstyles"/>
            </w:pPr>
            <w:r w:rsidRPr="00AC5722">
              <w:t>Introducing personalised risk-based intervals in screening for diabetic retinopathy: the ISDR study</w:t>
            </w:r>
          </w:p>
        </w:tc>
        <w:tc>
          <w:tcPr>
            <w:tcW w:w="709" w:type="dxa"/>
            <w:shd w:val="clear" w:color="auto" w:fill="auto"/>
            <w:tcMar>
              <w:top w:w="72" w:type="dxa"/>
              <w:left w:w="144" w:type="dxa"/>
              <w:bottom w:w="72" w:type="dxa"/>
              <w:right w:w="144" w:type="dxa"/>
            </w:tcMar>
          </w:tcPr>
          <w:p w14:paraId="738B2F5D" w14:textId="77777777" w:rsidR="003A7339" w:rsidRPr="00AC5722" w:rsidRDefault="003A7339" w:rsidP="00BB6A36">
            <w:pPr>
              <w:pStyle w:val="72TabletextTablesTableFigureBoxstyles"/>
            </w:pPr>
            <w:r w:rsidRPr="00AC5722">
              <w:t>2015</w:t>
            </w:r>
          </w:p>
        </w:tc>
        <w:tc>
          <w:tcPr>
            <w:tcW w:w="2976" w:type="dxa"/>
            <w:shd w:val="clear" w:color="auto" w:fill="auto"/>
            <w:tcMar>
              <w:top w:w="72" w:type="dxa"/>
              <w:left w:w="144" w:type="dxa"/>
              <w:bottom w:w="72" w:type="dxa"/>
              <w:right w:w="144" w:type="dxa"/>
            </w:tcMar>
          </w:tcPr>
          <w:p w14:paraId="3DA4F919" w14:textId="77777777" w:rsidR="003A7339" w:rsidRPr="00AC5722" w:rsidRDefault="003A7339" w:rsidP="00BB6A36">
            <w:pPr>
              <w:pStyle w:val="72TabletextTablesTableFigureBoxstyles"/>
            </w:pPr>
            <w:r w:rsidRPr="00AC5722">
              <w:t>Published abstract – EASDec</w:t>
            </w:r>
          </w:p>
        </w:tc>
        <w:tc>
          <w:tcPr>
            <w:tcW w:w="709" w:type="dxa"/>
          </w:tcPr>
          <w:p w14:paraId="7CF506B9" w14:textId="77777777" w:rsidR="003A7339" w:rsidRPr="00AC5722" w:rsidRDefault="003A7339" w:rsidP="00BB6A36">
            <w:pPr>
              <w:pStyle w:val="72TabletextTablesTableFigureBoxstyles"/>
            </w:pPr>
            <w:r w:rsidRPr="00AC5722">
              <w:t>E</w:t>
            </w:r>
          </w:p>
        </w:tc>
        <w:tc>
          <w:tcPr>
            <w:tcW w:w="2693" w:type="dxa"/>
          </w:tcPr>
          <w:p w14:paraId="5F0FF4D2" w14:textId="77777777" w:rsidR="003A7339" w:rsidRPr="00AC5722" w:rsidRDefault="003A7339" w:rsidP="00BB6A36">
            <w:pPr>
              <w:pStyle w:val="72TabletextTablesTableFigureBoxstyles"/>
            </w:pPr>
            <w:r w:rsidRPr="00AC5722">
              <w:t>https://doi.org/10.5301/ejo.5000612</w:t>
            </w:r>
          </w:p>
        </w:tc>
      </w:tr>
      <w:tr w:rsidR="003A7339" w:rsidRPr="00C97496" w14:paraId="0FFECA9C" w14:textId="77777777" w:rsidTr="00BB6A36">
        <w:trPr>
          <w:trHeight w:val="493"/>
        </w:trPr>
        <w:tc>
          <w:tcPr>
            <w:tcW w:w="1987" w:type="dxa"/>
            <w:shd w:val="clear" w:color="auto" w:fill="auto"/>
            <w:tcMar>
              <w:top w:w="72" w:type="dxa"/>
              <w:left w:w="144" w:type="dxa"/>
              <w:bottom w:w="72" w:type="dxa"/>
              <w:right w:w="144" w:type="dxa"/>
            </w:tcMar>
          </w:tcPr>
          <w:p w14:paraId="06C28D7D" w14:textId="77777777" w:rsidR="003A7339" w:rsidRPr="00AC5722" w:rsidRDefault="003A7339" w:rsidP="00BB6A36">
            <w:pPr>
              <w:pStyle w:val="72TabletextTablesTableFigureBoxstyles"/>
            </w:pPr>
            <w:r w:rsidRPr="00AC5722">
              <w:t xml:space="preserve">Byrne P </w:t>
            </w:r>
            <w:r w:rsidRPr="00AC5722">
              <w:rPr>
                <w:i/>
              </w:rPr>
              <w:t>et al</w:t>
            </w:r>
          </w:p>
        </w:tc>
        <w:tc>
          <w:tcPr>
            <w:tcW w:w="5245" w:type="dxa"/>
            <w:shd w:val="clear" w:color="auto" w:fill="auto"/>
            <w:tcMar>
              <w:top w:w="72" w:type="dxa"/>
              <w:left w:w="144" w:type="dxa"/>
              <w:bottom w:w="72" w:type="dxa"/>
              <w:right w:w="144" w:type="dxa"/>
            </w:tcMar>
          </w:tcPr>
          <w:p w14:paraId="70BAB0BA" w14:textId="77777777" w:rsidR="003A7339" w:rsidRPr="00AC5722" w:rsidRDefault="003A7339" w:rsidP="00BB6A36">
            <w:pPr>
              <w:pStyle w:val="72TabletextTablesTableFigureBoxstyles"/>
            </w:pPr>
            <w:r w:rsidRPr="00AC5722">
              <w:t>Patient perspectives of acceptability of risk-based individualized diabetic retinopathy</w:t>
            </w:r>
          </w:p>
        </w:tc>
        <w:tc>
          <w:tcPr>
            <w:tcW w:w="709" w:type="dxa"/>
            <w:shd w:val="clear" w:color="auto" w:fill="auto"/>
            <w:tcMar>
              <w:top w:w="72" w:type="dxa"/>
              <w:left w:w="144" w:type="dxa"/>
              <w:bottom w:w="72" w:type="dxa"/>
              <w:right w:w="144" w:type="dxa"/>
            </w:tcMar>
          </w:tcPr>
          <w:p w14:paraId="451AC8DF" w14:textId="77777777" w:rsidR="003A7339" w:rsidRPr="00AC5722" w:rsidRDefault="003A7339" w:rsidP="00BB6A36">
            <w:pPr>
              <w:pStyle w:val="72TabletextTablesTableFigureBoxstyles"/>
            </w:pPr>
            <w:r w:rsidRPr="00AC5722">
              <w:t>2015</w:t>
            </w:r>
          </w:p>
        </w:tc>
        <w:tc>
          <w:tcPr>
            <w:tcW w:w="2976" w:type="dxa"/>
            <w:shd w:val="clear" w:color="auto" w:fill="auto"/>
            <w:tcMar>
              <w:top w:w="72" w:type="dxa"/>
              <w:left w:w="144" w:type="dxa"/>
              <w:bottom w:w="72" w:type="dxa"/>
              <w:right w:w="144" w:type="dxa"/>
            </w:tcMar>
          </w:tcPr>
          <w:p w14:paraId="2F98E090" w14:textId="77777777" w:rsidR="003A7339" w:rsidRPr="00AC5722" w:rsidRDefault="003A7339" w:rsidP="00BB6A36">
            <w:pPr>
              <w:pStyle w:val="72TabletextTablesTableFigureBoxstyles"/>
            </w:pPr>
            <w:r w:rsidRPr="00AC5722">
              <w:t>Published abstract – EASDec</w:t>
            </w:r>
          </w:p>
        </w:tc>
        <w:tc>
          <w:tcPr>
            <w:tcW w:w="709" w:type="dxa"/>
          </w:tcPr>
          <w:p w14:paraId="16EBCE14" w14:textId="77777777" w:rsidR="003A7339" w:rsidRPr="00AC5722" w:rsidRDefault="003A7339" w:rsidP="00BB6A36">
            <w:pPr>
              <w:pStyle w:val="72TabletextTablesTableFigureBoxstyles"/>
            </w:pPr>
            <w:r w:rsidRPr="00AC5722">
              <w:t>F</w:t>
            </w:r>
          </w:p>
        </w:tc>
        <w:tc>
          <w:tcPr>
            <w:tcW w:w="2693" w:type="dxa"/>
          </w:tcPr>
          <w:p w14:paraId="6F4D9FF7" w14:textId="77777777" w:rsidR="003A7339" w:rsidRPr="00AC5722" w:rsidRDefault="003A7339" w:rsidP="00BB6A36">
            <w:pPr>
              <w:pStyle w:val="72TabletextTablesTableFigureBoxstyles"/>
            </w:pPr>
            <w:r w:rsidRPr="00AC5722">
              <w:t>https://doi.org/10.5301/ejo.5000612</w:t>
            </w:r>
          </w:p>
        </w:tc>
      </w:tr>
      <w:tr w:rsidR="003A7339" w:rsidRPr="00C97496" w14:paraId="65BA593E" w14:textId="77777777" w:rsidTr="00BB6A36">
        <w:trPr>
          <w:trHeight w:val="493"/>
        </w:trPr>
        <w:tc>
          <w:tcPr>
            <w:tcW w:w="1987" w:type="dxa"/>
            <w:shd w:val="clear" w:color="auto" w:fill="auto"/>
            <w:tcMar>
              <w:top w:w="72" w:type="dxa"/>
              <w:left w:w="144" w:type="dxa"/>
              <w:bottom w:w="72" w:type="dxa"/>
              <w:right w:w="144" w:type="dxa"/>
            </w:tcMar>
          </w:tcPr>
          <w:p w14:paraId="3CAF6A29" w14:textId="77777777" w:rsidR="003A7339" w:rsidRPr="00AC5722" w:rsidRDefault="003A7339" w:rsidP="00BB6A36">
            <w:pPr>
              <w:pStyle w:val="72TabletextTablesTableFigureBoxstyles"/>
            </w:pPr>
            <w:r w:rsidRPr="00AC5722">
              <w:t xml:space="preserve">Harding SP </w:t>
            </w:r>
            <w:r w:rsidRPr="00AC5722">
              <w:rPr>
                <w:i/>
              </w:rPr>
              <w:t>et al</w:t>
            </w:r>
          </w:p>
        </w:tc>
        <w:tc>
          <w:tcPr>
            <w:tcW w:w="5245" w:type="dxa"/>
            <w:shd w:val="clear" w:color="auto" w:fill="auto"/>
            <w:tcMar>
              <w:top w:w="72" w:type="dxa"/>
              <w:left w:w="144" w:type="dxa"/>
              <w:bottom w:w="72" w:type="dxa"/>
              <w:right w:w="144" w:type="dxa"/>
            </w:tcMar>
          </w:tcPr>
          <w:p w14:paraId="3088762C" w14:textId="77777777" w:rsidR="003A7339" w:rsidRPr="00AC5722" w:rsidRDefault="003A7339" w:rsidP="00BB6A36">
            <w:pPr>
              <w:pStyle w:val="72TabletextTablesTableFigureBoxstyles"/>
            </w:pPr>
            <w:r w:rsidRPr="00AC5722">
              <w:t>Individualised risk-based screening for diabetic retinopathy: the Liverpool Risk Calculation Engine</w:t>
            </w:r>
          </w:p>
        </w:tc>
        <w:tc>
          <w:tcPr>
            <w:tcW w:w="709" w:type="dxa"/>
            <w:shd w:val="clear" w:color="auto" w:fill="auto"/>
            <w:tcMar>
              <w:top w:w="72" w:type="dxa"/>
              <w:left w:w="144" w:type="dxa"/>
              <w:bottom w:w="72" w:type="dxa"/>
              <w:right w:w="144" w:type="dxa"/>
            </w:tcMar>
          </w:tcPr>
          <w:p w14:paraId="7E2A3033" w14:textId="77777777" w:rsidR="003A7339" w:rsidRPr="00AC5722" w:rsidRDefault="003A7339" w:rsidP="00BB6A36">
            <w:pPr>
              <w:pStyle w:val="72TabletextTablesTableFigureBoxstyles"/>
            </w:pPr>
            <w:r w:rsidRPr="00AC5722">
              <w:t>2015</w:t>
            </w:r>
          </w:p>
        </w:tc>
        <w:tc>
          <w:tcPr>
            <w:tcW w:w="2976" w:type="dxa"/>
            <w:shd w:val="clear" w:color="auto" w:fill="auto"/>
            <w:tcMar>
              <w:top w:w="72" w:type="dxa"/>
              <w:left w:w="144" w:type="dxa"/>
              <w:bottom w:w="72" w:type="dxa"/>
              <w:right w:w="144" w:type="dxa"/>
            </w:tcMar>
          </w:tcPr>
          <w:p w14:paraId="338819E7" w14:textId="77777777" w:rsidR="003A7339" w:rsidRPr="00AC5722" w:rsidRDefault="003A7339" w:rsidP="00BB6A36">
            <w:pPr>
              <w:pStyle w:val="72TabletextTablesTableFigureBoxstyles"/>
            </w:pPr>
            <w:r w:rsidRPr="00AC5722">
              <w:t>Published abstract – EASDec</w:t>
            </w:r>
          </w:p>
        </w:tc>
        <w:tc>
          <w:tcPr>
            <w:tcW w:w="709" w:type="dxa"/>
          </w:tcPr>
          <w:p w14:paraId="075672B0" w14:textId="77777777" w:rsidR="003A7339" w:rsidRPr="00AC5722" w:rsidRDefault="003A7339" w:rsidP="00BB6A36">
            <w:pPr>
              <w:pStyle w:val="72TabletextTablesTableFigureBoxstyles"/>
            </w:pPr>
            <w:r w:rsidRPr="00AC5722">
              <w:t>C</w:t>
            </w:r>
          </w:p>
        </w:tc>
        <w:tc>
          <w:tcPr>
            <w:tcW w:w="2693" w:type="dxa"/>
          </w:tcPr>
          <w:p w14:paraId="1A7A6D28" w14:textId="77777777" w:rsidR="003A7339" w:rsidRPr="00AC5722" w:rsidRDefault="003A7339" w:rsidP="00BB6A36">
            <w:pPr>
              <w:pStyle w:val="72TabletextTablesTableFigureBoxstyles"/>
            </w:pPr>
            <w:r w:rsidRPr="00AC5722">
              <w:t>https://doi.org/10.5301/ejo.5000612</w:t>
            </w:r>
          </w:p>
        </w:tc>
      </w:tr>
      <w:tr w:rsidR="003A7339" w:rsidRPr="00C97496" w14:paraId="380049F6" w14:textId="77777777" w:rsidTr="00BB6A36">
        <w:trPr>
          <w:trHeight w:val="493"/>
        </w:trPr>
        <w:tc>
          <w:tcPr>
            <w:tcW w:w="1987" w:type="dxa"/>
            <w:shd w:val="clear" w:color="auto" w:fill="auto"/>
            <w:tcMar>
              <w:top w:w="72" w:type="dxa"/>
              <w:left w:w="144" w:type="dxa"/>
              <w:bottom w:w="72" w:type="dxa"/>
              <w:right w:w="144" w:type="dxa"/>
            </w:tcMar>
          </w:tcPr>
          <w:p w14:paraId="38FE84D4" w14:textId="77777777" w:rsidR="003A7339" w:rsidRPr="00AC5722" w:rsidRDefault="003A7339" w:rsidP="00BB6A36">
            <w:pPr>
              <w:pStyle w:val="72TabletextTablesTableFigureBoxstyles"/>
            </w:pPr>
            <w:r w:rsidRPr="00AC5722">
              <w:t xml:space="preserve">Sampson CJ </w:t>
            </w:r>
            <w:r w:rsidRPr="00AC5722">
              <w:rPr>
                <w:i/>
              </w:rPr>
              <w:t>et al</w:t>
            </w:r>
          </w:p>
        </w:tc>
        <w:tc>
          <w:tcPr>
            <w:tcW w:w="5245" w:type="dxa"/>
            <w:shd w:val="clear" w:color="auto" w:fill="auto"/>
            <w:tcMar>
              <w:top w:w="72" w:type="dxa"/>
              <w:left w:w="144" w:type="dxa"/>
              <w:bottom w:w="72" w:type="dxa"/>
              <w:right w:w="144" w:type="dxa"/>
            </w:tcMar>
          </w:tcPr>
          <w:p w14:paraId="173A82AC" w14:textId="77777777" w:rsidR="003A7339" w:rsidRPr="00AC5722" w:rsidRDefault="003A7339" w:rsidP="00BB6A36">
            <w:pPr>
              <w:pStyle w:val="72TabletextTablesTableFigureBoxstyles"/>
            </w:pPr>
            <w:r w:rsidRPr="00AC5722">
              <w:t>Cost</w:t>
            </w:r>
            <w:r>
              <w:t xml:space="preserve"> </w:t>
            </w:r>
            <w:r w:rsidRPr="00AC5722">
              <w:t>effectiveness of a risk-based screening programme for diabetic retinopathy: a modelling approach</w:t>
            </w:r>
          </w:p>
        </w:tc>
        <w:tc>
          <w:tcPr>
            <w:tcW w:w="709" w:type="dxa"/>
            <w:shd w:val="clear" w:color="auto" w:fill="auto"/>
            <w:tcMar>
              <w:top w:w="72" w:type="dxa"/>
              <w:left w:w="144" w:type="dxa"/>
              <w:bottom w:w="72" w:type="dxa"/>
              <w:right w:w="144" w:type="dxa"/>
            </w:tcMar>
          </w:tcPr>
          <w:p w14:paraId="3AB3C92A" w14:textId="77777777" w:rsidR="003A7339" w:rsidRPr="00AC5722" w:rsidRDefault="003A7339" w:rsidP="00BB6A36">
            <w:pPr>
              <w:pStyle w:val="72TabletextTablesTableFigureBoxstyles"/>
            </w:pPr>
            <w:r w:rsidRPr="00AC5722">
              <w:t>2015</w:t>
            </w:r>
          </w:p>
        </w:tc>
        <w:tc>
          <w:tcPr>
            <w:tcW w:w="2976" w:type="dxa"/>
            <w:shd w:val="clear" w:color="auto" w:fill="auto"/>
            <w:tcMar>
              <w:top w:w="72" w:type="dxa"/>
              <w:left w:w="144" w:type="dxa"/>
              <w:bottom w:w="72" w:type="dxa"/>
              <w:right w:w="144" w:type="dxa"/>
            </w:tcMar>
          </w:tcPr>
          <w:p w14:paraId="1E393171" w14:textId="77777777" w:rsidR="003A7339" w:rsidRPr="00AC5722" w:rsidRDefault="003A7339" w:rsidP="00BB6A36">
            <w:pPr>
              <w:pStyle w:val="72TabletextTablesTableFigureBoxstyles"/>
            </w:pPr>
            <w:r w:rsidRPr="00AC5722">
              <w:t>Published abstract – EASDec</w:t>
            </w:r>
          </w:p>
        </w:tc>
        <w:tc>
          <w:tcPr>
            <w:tcW w:w="709" w:type="dxa"/>
          </w:tcPr>
          <w:p w14:paraId="132A8615" w14:textId="77777777" w:rsidR="003A7339" w:rsidRPr="00AC5722" w:rsidRDefault="003A7339" w:rsidP="00BB6A36">
            <w:pPr>
              <w:pStyle w:val="72TabletextTablesTableFigureBoxstyles"/>
            </w:pPr>
            <w:r w:rsidRPr="00AC5722">
              <w:t>D</w:t>
            </w:r>
          </w:p>
        </w:tc>
        <w:tc>
          <w:tcPr>
            <w:tcW w:w="2693" w:type="dxa"/>
          </w:tcPr>
          <w:p w14:paraId="616698C9" w14:textId="77777777" w:rsidR="003A7339" w:rsidRPr="00AC5722" w:rsidRDefault="003A7339" w:rsidP="00BB6A36">
            <w:pPr>
              <w:pStyle w:val="72TabletextTablesTableFigureBoxstyles"/>
            </w:pPr>
            <w:r w:rsidRPr="00AC5722">
              <w:t>https://doi.org/10.5301/ejo.5000612</w:t>
            </w:r>
          </w:p>
        </w:tc>
      </w:tr>
      <w:tr w:rsidR="003A7339" w:rsidRPr="00C97496" w14:paraId="195AC7B4" w14:textId="77777777" w:rsidTr="00BB6A36">
        <w:trPr>
          <w:trHeight w:val="378"/>
        </w:trPr>
        <w:tc>
          <w:tcPr>
            <w:tcW w:w="1987" w:type="dxa"/>
            <w:shd w:val="clear" w:color="auto" w:fill="auto"/>
            <w:tcMar>
              <w:top w:w="72" w:type="dxa"/>
              <w:left w:w="144" w:type="dxa"/>
              <w:bottom w:w="72" w:type="dxa"/>
              <w:right w:w="144" w:type="dxa"/>
            </w:tcMar>
          </w:tcPr>
          <w:p w14:paraId="7E222E44" w14:textId="77777777" w:rsidR="003A7339" w:rsidRPr="00306C9F" w:rsidRDefault="003A7339" w:rsidP="00BB6A36">
            <w:pPr>
              <w:pStyle w:val="72TabletextTablesTableFigureBoxstyles"/>
            </w:pPr>
            <w:r w:rsidRPr="00AC5722">
              <w:t xml:space="preserve">Harding SP </w:t>
            </w:r>
            <w:r w:rsidRPr="00AC5722">
              <w:rPr>
                <w:i/>
                <w:iCs/>
              </w:rPr>
              <w:t>et al</w:t>
            </w:r>
          </w:p>
        </w:tc>
        <w:tc>
          <w:tcPr>
            <w:tcW w:w="5245" w:type="dxa"/>
            <w:shd w:val="clear" w:color="auto" w:fill="auto"/>
            <w:tcMar>
              <w:top w:w="72" w:type="dxa"/>
              <w:left w:w="144" w:type="dxa"/>
              <w:bottom w:w="72" w:type="dxa"/>
              <w:right w:w="144" w:type="dxa"/>
            </w:tcMar>
          </w:tcPr>
          <w:p w14:paraId="0055E6FC" w14:textId="77777777" w:rsidR="003A7339" w:rsidRPr="00306C9F" w:rsidRDefault="003A7339" w:rsidP="00BB6A36">
            <w:pPr>
              <w:pStyle w:val="72TabletextTablesTableFigureBoxstyles"/>
            </w:pPr>
            <w:r w:rsidRPr="00AC5722">
              <w:t>Individualised risk-based screening for sight threatening diabetic retinopathy – the Liverpool Risk Calculation Engine</w:t>
            </w:r>
          </w:p>
        </w:tc>
        <w:tc>
          <w:tcPr>
            <w:tcW w:w="709" w:type="dxa"/>
            <w:shd w:val="clear" w:color="auto" w:fill="auto"/>
            <w:tcMar>
              <w:top w:w="72" w:type="dxa"/>
              <w:left w:w="144" w:type="dxa"/>
              <w:bottom w:w="72" w:type="dxa"/>
              <w:right w:w="144" w:type="dxa"/>
            </w:tcMar>
          </w:tcPr>
          <w:p w14:paraId="7A8B03D2" w14:textId="77777777" w:rsidR="003A7339" w:rsidRPr="00306C9F" w:rsidRDefault="003A7339" w:rsidP="00BB6A36">
            <w:pPr>
              <w:pStyle w:val="72TabletextTablesTableFigureBoxstyles"/>
            </w:pPr>
            <w:r w:rsidRPr="00306C9F">
              <w:t>2015</w:t>
            </w:r>
          </w:p>
        </w:tc>
        <w:tc>
          <w:tcPr>
            <w:tcW w:w="2976" w:type="dxa"/>
            <w:shd w:val="clear" w:color="auto" w:fill="auto"/>
            <w:tcMar>
              <w:top w:w="72" w:type="dxa"/>
              <w:left w:w="144" w:type="dxa"/>
              <w:bottom w:w="72" w:type="dxa"/>
              <w:right w:w="144" w:type="dxa"/>
            </w:tcMar>
          </w:tcPr>
          <w:p w14:paraId="421E8AEC" w14:textId="77777777" w:rsidR="003A7339" w:rsidRPr="00306C9F" w:rsidRDefault="003A7339" w:rsidP="00BB6A36">
            <w:pPr>
              <w:pStyle w:val="72TabletextTablesTableFigureBoxstyles"/>
            </w:pPr>
            <w:r w:rsidRPr="00306C9F">
              <w:t>Published abstract – ARVO</w:t>
            </w:r>
          </w:p>
        </w:tc>
        <w:tc>
          <w:tcPr>
            <w:tcW w:w="709" w:type="dxa"/>
          </w:tcPr>
          <w:p w14:paraId="28C45CB9" w14:textId="77777777" w:rsidR="003A7339" w:rsidRPr="00AC5722" w:rsidRDefault="003A7339" w:rsidP="00BB6A36">
            <w:pPr>
              <w:pStyle w:val="72TabletextTablesTableFigureBoxstyles"/>
            </w:pPr>
            <w:r w:rsidRPr="00AC5722">
              <w:t>C</w:t>
            </w:r>
          </w:p>
        </w:tc>
        <w:tc>
          <w:tcPr>
            <w:tcW w:w="2693" w:type="dxa"/>
          </w:tcPr>
          <w:p w14:paraId="1025E8A5" w14:textId="77777777" w:rsidR="003A7339" w:rsidRPr="00AC5722" w:rsidRDefault="003A7339" w:rsidP="00BB6A36">
            <w:pPr>
              <w:pStyle w:val="72TabletextTablesTableFigureBoxstyles"/>
            </w:pPr>
            <w:r w:rsidRPr="00AC5722">
              <w:t>https://iovs.arvojournals.org/article.aspx?articleid=2331769</w:t>
            </w:r>
          </w:p>
        </w:tc>
      </w:tr>
      <w:tr w:rsidR="003A7339" w:rsidRPr="00C97496" w14:paraId="4FCDE57F" w14:textId="77777777" w:rsidTr="00BB6A36">
        <w:trPr>
          <w:trHeight w:val="378"/>
        </w:trPr>
        <w:tc>
          <w:tcPr>
            <w:tcW w:w="1987" w:type="dxa"/>
            <w:shd w:val="clear" w:color="auto" w:fill="auto"/>
            <w:tcMar>
              <w:top w:w="72" w:type="dxa"/>
              <w:left w:w="144" w:type="dxa"/>
              <w:bottom w:w="72" w:type="dxa"/>
              <w:right w:w="144" w:type="dxa"/>
            </w:tcMar>
          </w:tcPr>
          <w:p w14:paraId="4AABFBFD" w14:textId="77777777" w:rsidR="003A7339" w:rsidRPr="00306C9F" w:rsidRDefault="003A7339" w:rsidP="00BB6A36">
            <w:pPr>
              <w:pStyle w:val="72TabletextTablesTableFigureBoxstyles"/>
            </w:pPr>
            <w:r w:rsidRPr="00AC5722">
              <w:t xml:space="preserve">Harding SP </w:t>
            </w:r>
            <w:r w:rsidRPr="00AC5722">
              <w:rPr>
                <w:i/>
                <w:iCs/>
              </w:rPr>
              <w:t>et al</w:t>
            </w:r>
          </w:p>
        </w:tc>
        <w:tc>
          <w:tcPr>
            <w:tcW w:w="5245" w:type="dxa"/>
            <w:shd w:val="clear" w:color="auto" w:fill="auto"/>
            <w:tcMar>
              <w:top w:w="72" w:type="dxa"/>
              <w:left w:w="144" w:type="dxa"/>
              <w:bottom w:w="72" w:type="dxa"/>
              <w:right w:w="144" w:type="dxa"/>
            </w:tcMar>
          </w:tcPr>
          <w:p w14:paraId="42EEEA35" w14:textId="77777777" w:rsidR="003A7339" w:rsidRPr="00306C9F" w:rsidRDefault="003A7339" w:rsidP="00BB6A36">
            <w:pPr>
              <w:pStyle w:val="72TabletextTablesTableFigureBoxstyles"/>
            </w:pPr>
            <w:r w:rsidRPr="00AC5722">
              <w:t>10-year observational study of patient related outcomes during expansion to full population coverage of a systematic diabetes eye care programme – the Liverpool Diabetic Eye Study</w:t>
            </w:r>
          </w:p>
        </w:tc>
        <w:tc>
          <w:tcPr>
            <w:tcW w:w="709" w:type="dxa"/>
            <w:shd w:val="clear" w:color="auto" w:fill="auto"/>
            <w:tcMar>
              <w:top w:w="72" w:type="dxa"/>
              <w:left w:w="144" w:type="dxa"/>
              <w:bottom w:w="72" w:type="dxa"/>
              <w:right w:w="144" w:type="dxa"/>
            </w:tcMar>
          </w:tcPr>
          <w:p w14:paraId="629BD02A" w14:textId="77777777" w:rsidR="003A7339" w:rsidRPr="00306C9F" w:rsidRDefault="003A7339" w:rsidP="00BB6A36">
            <w:pPr>
              <w:pStyle w:val="72TabletextTablesTableFigureBoxstyles"/>
            </w:pPr>
            <w:r w:rsidRPr="00306C9F">
              <w:t>2016</w:t>
            </w:r>
          </w:p>
        </w:tc>
        <w:tc>
          <w:tcPr>
            <w:tcW w:w="2976" w:type="dxa"/>
            <w:shd w:val="clear" w:color="auto" w:fill="auto"/>
            <w:tcMar>
              <w:top w:w="72" w:type="dxa"/>
              <w:left w:w="144" w:type="dxa"/>
              <w:bottom w:w="72" w:type="dxa"/>
              <w:right w:w="144" w:type="dxa"/>
            </w:tcMar>
          </w:tcPr>
          <w:p w14:paraId="0E8DBE17" w14:textId="77777777" w:rsidR="003A7339" w:rsidRPr="00306C9F" w:rsidRDefault="003A7339" w:rsidP="00BB6A36">
            <w:pPr>
              <w:pStyle w:val="72TabletextTablesTableFigureBoxstyles"/>
            </w:pPr>
            <w:r w:rsidRPr="00306C9F">
              <w:t>Published abstract – EASDec</w:t>
            </w:r>
          </w:p>
        </w:tc>
        <w:tc>
          <w:tcPr>
            <w:tcW w:w="709" w:type="dxa"/>
          </w:tcPr>
          <w:p w14:paraId="6EC2423B" w14:textId="77777777" w:rsidR="003A7339" w:rsidRPr="00AC5722" w:rsidRDefault="003A7339" w:rsidP="00BB6A36">
            <w:pPr>
              <w:pStyle w:val="72TabletextTablesTableFigureBoxstyles"/>
            </w:pPr>
            <w:r w:rsidRPr="00AC5722">
              <w:t>B</w:t>
            </w:r>
          </w:p>
        </w:tc>
        <w:tc>
          <w:tcPr>
            <w:tcW w:w="2693" w:type="dxa"/>
          </w:tcPr>
          <w:p w14:paraId="2D73D562" w14:textId="77777777" w:rsidR="003A7339" w:rsidRPr="00AC5722" w:rsidRDefault="003A7339" w:rsidP="00BB6A36">
            <w:pPr>
              <w:pStyle w:val="72TabletextTablesTableFigureBoxstyles"/>
            </w:pPr>
            <w:r w:rsidRPr="00AC5722">
              <w:t>https://doi.org/10.5301/ejo.5000799</w:t>
            </w:r>
          </w:p>
        </w:tc>
      </w:tr>
      <w:tr w:rsidR="003A7339" w:rsidRPr="00AC5722" w14:paraId="56E91CA4" w14:textId="77777777" w:rsidTr="00BB6A36">
        <w:trPr>
          <w:trHeight w:hRule="exact" w:val="567"/>
        </w:trPr>
        <w:tc>
          <w:tcPr>
            <w:tcW w:w="1987" w:type="dxa"/>
            <w:shd w:val="clear" w:color="auto" w:fill="auto"/>
            <w:tcMar>
              <w:top w:w="72" w:type="dxa"/>
              <w:left w:w="144" w:type="dxa"/>
              <w:bottom w:w="72" w:type="dxa"/>
              <w:right w:w="144" w:type="dxa"/>
            </w:tcMar>
          </w:tcPr>
          <w:p w14:paraId="28EA0B43" w14:textId="77777777" w:rsidR="003A7339" w:rsidRPr="00306C9F" w:rsidRDefault="003A7339" w:rsidP="00BB6A36">
            <w:pPr>
              <w:pStyle w:val="72TabletextTablesTableFigureBoxstyles"/>
            </w:pPr>
            <w:r w:rsidRPr="00AC5722">
              <w:t xml:space="preserve">James M </w:t>
            </w:r>
            <w:r w:rsidRPr="00AC5722">
              <w:rPr>
                <w:i/>
                <w:iCs/>
              </w:rPr>
              <w:t>et al</w:t>
            </w:r>
          </w:p>
        </w:tc>
        <w:tc>
          <w:tcPr>
            <w:tcW w:w="5245" w:type="dxa"/>
            <w:shd w:val="clear" w:color="auto" w:fill="auto"/>
            <w:tcMar>
              <w:top w:w="72" w:type="dxa"/>
              <w:left w:w="144" w:type="dxa"/>
              <w:bottom w:w="72" w:type="dxa"/>
              <w:right w:w="144" w:type="dxa"/>
            </w:tcMar>
          </w:tcPr>
          <w:p w14:paraId="35BEBFD0" w14:textId="77777777" w:rsidR="003A7339" w:rsidRPr="00306C9F" w:rsidRDefault="003A7339" w:rsidP="00BB6A36">
            <w:pPr>
              <w:pStyle w:val="72TabletextTablesTableFigureBoxstyles"/>
            </w:pPr>
            <w:r w:rsidRPr="00AC5722">
              <w:t>Micro-costing diabetic eye screening: estimation of personal expense, attendance and health care resource use</w:t>
            </w:r>
          </w:p>
        </w:tc>
        <w:tc>
          <w:tcPr>
            <w:tcW w:w="709" w:type="dxa"/>
            <w:shd w:val="clear" w:color="auto" w:fill="auto"/>
            <w:tcMar>
              <w:top w:w="72" w:type="dxa"/>
              <w:left w:w="144" w:type="dxa"/>
              <w:bottom w:w="72" w:type="dxa"/>
              <w:right w:w="144" w:type="dxa"/>
            </w:tcMar>
          </w:tcPr>
          <w:p w14:paraId="71D16A6C" w14:textId="77777777" w:rsidR="003A7339" w:rsidRPr="00306C9F" w:rsidRDefault="003A7339" w:rsidP="00BB6A36">
            <w:pPr>
              <w:pStyle w:val="72TabletextTablesTableFigureBoxstyles"/>
            </w:pPr>
            <w:r w:rsidRPr="00306C9F">
              <w:t>2016</w:t>
            </w:r>
          </w:p>
        </w:tc>
        <w:tc>
          <w:tcPr>
            <w:tcW w:w="2976" w:type="dxa"/>
            <w:shd w:val="clear" w:color="auto" w:fill="auto"/>
            <w:tcMar>
              <w:top w:w="72" w:type="dxa"/>
              <w:left w:w="144" w:type="dxa"/>
              <w:bottom w:w="72" w:type="dxa"/>
              <w:right w:w="144" w:type="dxa"/>
            </w:tcMar>
          </w:tcPr>
          <w:p w14:paraId="09ECA59A" w14:textId="77777777" w:rsidR="003A7339" w:rsidRPr="00306C9F" w:rsidRDefault="003A7339" w:rsidP="00BB6A36">
            <w:pPr>
              <w:pStyle w:val="72TabletextTablesTableFigureBoxstyles"/>
            </w:pPr>
            <w:r w:rsidRPr="00306C9F">
              <w:t>Published abstract – EASDec</w:t>
            </w:r>
          </w:p>
        </w:tc>
        <w:tc>
          <w:tcPr>
            <w:tcW w:w="709" w:type="dxa"/>
          </w:tcPr>
          <w:p w14:paraId="5699BBDE" w14:textId="77777777" w:rsidR="003A7339" w:rsidRPr="00AC5722" w:rsidRDefault="003A7339" w:rsidP="00BB6A36">
            <w:pPr>
              <w:pStyle w:val="72TabletextTablesTableFigureBoxstyles"/>
            </w:pPr>
            <w:r w:rsidRPr="00AC5722">
              <w:t>D</w:t>
            </w:r>
          </w:p>
        </w:tc>
        <w:tc>
          <w:tcPr>
            <w:tcW w:w="2693" w:type="dxa"/>
          </w:tcPr>
          <w:p w14:paraId="62C912F5" w14:textId="77777777" w:rsidR="003A7339" w:rsidRPr="00AC5722" w:rsidRDefault="003A7339" w:rsidP="00BB6A36">
            <w:pPr>
              <w:pStyle w:val="72TabletextTablesTableFigureBoxstyles"/>
            </w:pPr>
            <w:r w:rsidRPr="00AC5722">
              <w:t>https://doi.org/10.5301/ejo.5000799</w:t>
            </w:r>
          </w:p>
        </w:tc>
      </w:tr>
      <w:tr w:rsidR="003A7339" w:rsidRPr="00AC5722" w14:paraId="77D03F47" w14:textId="77777777" w:rsidTr="00BB6A36">
        <w:trPr>
          <w:trHeight w:hRule="exact" w:val="567"/>
        </w:trPr>
        <w:tc>
          <w:tcPr>
            <w:tcW w:w="1987" w:type="dxa"/>
            <w:shd w:val="clear" w:color="auto" w:fill="auto"/>
            <w:tcMar>
              <w:top w:w="72" w:type="dxa"/>
              <w:left w:w="144" w:type="dxa"/>
              <w:bottom w:w="72" w:type="dxa"/>
              <w:right w:w="144" w:type="dxa"/>
            </w:tcMar>
          </w:tcPr>
          <w:p w14:paraId="47FC9F09" w14:textId="77777777" w:rsidR="003A7339" w:rsidRPr="00306C9F" w:rsidRDefault="003A7339" w:rsidP="00BB6A36">
            <w:pPr>
              <w:pStyle w:val="72TabletextTablesTableFigureBoxstyles"/>
            </w:pPr>
            <w:r w:rsidRPr="00AC5722">
              <w:t>Sampson CJ</w:t>
            </w:r>
            <w:r w:rsidRPr="00AC5722">
              <w:rPr>
                <w:i/>
              </w:rPr>
              <w:t xml:space="preserve"> et al</w:t>
            </w:r>
          </w:p>
        </w:tc>
        <w:tc>
          <w:tcPr>
            <w:tcW w:w="5245" w:type="dxa"/>
            <w:shd w:val="clear" w:color="auto" w:fill="auto"/>
            <w:tcMar>
              <w:top w:w="72" w:type="dxa"/>
              <w:left w:w="144" w:type="dxa"/>
              <w:bottom w:w="72" w:type="dxa"/>
              <w:right w:w="144" w:type="dxa"/>
            </w:tcMar>
          </w:tcPr>
          <w:p w14:paraId="416E05D8" w14:textId="77777777" w:rsidR="003A7339" w:rsidRPr="00306C9F" w:rsidRDefault="003A7339" w:rsidP="00BB6A36">
            <w:pPr>
              <w:pStyle w:val="72TabletextTablesTableFigureBoxstyles"/>
            </w:pPr>
            <w:r w:rsidRPr="00AC5722">
              <w:t xml:space="preserve">Health-related quality of life of people attending screening for diabetic retinopathy within a trial setting </w:t>
            </w:r>
          </w:p>
        </w:tc>
        <w:tc>
          <w:tcPr>
            <w:tcW w:w="709" w:type="dxa"/>
            <w:shd w:val="clear" w:color="auto" w:fill="auto"/>
            <w:tcMar>
              <w:top w:w="72" w:type="dxa"/>
              <w:left w:w="144" w:type="dxa"/>
              <w:bottom w:w="72" w:type="dxa"/>
              <w:right w:w="144" w:type="dxa"/>
            </w:tcMar>
          </w:tcPr>
          <w:p w14:paraId="34E306B0" w14:textId="77777777" w:rsidR="003A7339" w:rsidRPr="00306C9F" w:rsidRDefault="003A7339" w:rsidP="00BB6A36">
            <w:pPr>
              <w:pStyle w:val="72TabletextTablesTableFigureBoxstyles"/>
            </w:pPr>
            <w:r w:rsidRPr="00306C9F">
              <w:t>2016</w:t>
            </w:r>
          </w:p>
        </w:tc>
        <w:tc>
          <w:tcPr>
            <w:tcW w:w="2976" w:type="dxa"/>
            <w:shd w:val="clear" w:color="auto" w:fill="auto"/>
            <w:tcMar>
              <w:top w:w="72" w:type="dxa"/>
              <w:left w:w="144" w:type="dxa"/>
              <w:bottom w:w="72" w:type="dxa"/>
              <w:right w:w="144" w:type="dxa"/>
            </w:tcMar>
          </w:tcPr>
          <w:p w14:paraId="048451E7" w14:textId="77777777" w:rsidR="003A7339" w:rsidRPr="00306C9F" w:rsidRDefault="003A7339" w:rsidP="00BB6A36">
            <w:pPr>
              <w:pStyle w:val="72TabletextTablesTableFigureBoxstyles"/>
            </w:pPr>
            <w:r w:rsidRPr="00306C9F">
              <w:t>Published abstract – EASDec</w:t>
            </w:r>
          </w:p>
        </w:tc>
        <w:tc>
          <w:tcPr>
            <w:tcW w:w="709" w:type="dxa"/>
          </w:tcPr>
          <w:p w14:paraId="6346B4BA" w14:textId="77777777" w:rsidR="003A7339" w:rsidRPr="00AC5722" w:rsidRDefault="003A7339" w:rsidP="00BB6A36">
            <w:pPr>
              <w:pStyle w:val="72TabletextTablesTableFigureBoxstyles"/>
            </w:pPr>
            <w:r w:rsidRPr="00AC5722">
              <w:t>D</w:t>
            </w:r>
          </w:p>
        </w:tc>
        <w:tc>
          <w:tcPr>
            <w:tcW w:w="2693" w:type="dxa"/>
          </w:tcPr>
          <w:p w14:paraId="2A902B0C" w14:textId="77777777" w:rsidR="003A7339" w:rsidRPr="00AC5722" w:rsidRDefault="003A7339" w:rsidP="00BB6A36">
            <w:pPr>
              <w:pStyle w:val="72TabletextTablesTableFigureBoxstyles"/>
            </w:pPr>
            <w:r w:rsidRPr="00AC5722">
              <w:t>https://doi.org/10.5301/ejo.5000799</w:t>
            </w:r>
          </w:p>
        </w:tc>
      </w:tr>
      <w:tr w:rsidR="003A7339" w:rsidRPr="00AC5722" w14:paraId="56707D92" w14:textId="77777777" w:rsidTr="00BB6A36">
        <w:trPr>
          <w:trHeight w:val="340"/>
        </w:trPr>
        <w:tc>
          <w:tcPr>
            <w:tcW w:w="1987" w:type="dxa"/>
            <w:shd w:val="clear" w:color="auto" w:fill="auto"/>
            <w:tcMar>
              <w:top w:w="72" w:type="dxa"/>
              <w:left w:w="144" w:type="dxa"/>
              <w:bottom w:w="72" w:type="dxa"/>
              <w:right w:w="144" w:type="dxa"/>
            </w:tcMar>
          </w:tcPr>
          <w:p w14:paraId="0B18716B" w14:textId="77777777" w:rsidR="003A7339" w:rsidRPr="00306C9F" w:rsidRDefault="003A7339" w:rsidP="00BB6A36">
            <w:pPr>
              <w:pStyle w:val="72TabletextTablesTableFigureBoxstyles"/>
            </w:pPr>
            <w:r w:rsidRPr="00AC5722">
              <w:t xml:space="preserve">Thetford C </w:t>
            </w:r>
            <w:r w:rsidRPr="00AC5722">
              <w:rPr>
                <w:i/>
              </w:rPr>
              <w:t>et al</w:t>
            </w:r>
          </w:p>
        </w:tc>
        <w:tc>
          <w:tcPr>
            <w:tcW w:w="5245" w:type="dxa"/>
            <w:shd w:val="clear" w:color="auto" w:fill="auto"/>
            <w:tcMar>
              <w:top w:w="72" w:type="dxa"/>
              <w:left w:w="144" w:type="dxa"/>
              <w:bottom w:w="72" w:type="dxa"/>
              <w:right w:w="144" w:type="dxa"/>
            </w:tcMar>
          </w:tcPr>
          <w:p w14:paraId="43C3DBA1" w14:textId="77777777" w:rsidR="003A7339" w:rsidRPr="00AC5722" w:rsidRDefault="003A7339" w:rsidP="00BB6A36">
            <w:pPr>
              <w:pStyle w:val="72TabletextTablesTableFigureBoxstyles"/>
            </w:pPr>
            <w:r w:rsidRPr="00AC5722">
              <w:t>Comparing health professionals</w:t>
            </w:r>
            <w:r>
              <w:rPr>
                <w:color w:val="00B0F0"/>
              </w:rPr>
              <w:t>’</w:t>
            </w:r>
            <w:r w:rsidRPr="00AC5722">
              <w:t xml:space="preserve"> and patient perspectives of individualised screening intervals for diabetic retinopathy screening</w:t>
            </w:r>
          </w:p>
        </w:tc>
        <w:tc>
          <w:tcPr>
            <w:tcW w:w="709" w:type="dxa"/>
            <w:shd w:val="clear" w:color="auto" w:fill="auto"/>
            <w:tcMar>
              <w:top w:w="72" w:type="dxa"/>
              <w:left w:w="144" w:type="dxa"/>
              <w:bottom w:w="72" w:type="dxa"/>
              <w:right w:w="144" w:type="dxa"/>
            </w:tcMar>
          </w:tcPr>
          <w:p w14:paraId="4BCD8D73" w14:textId="77777777" w:rsidR="003A7339" w:rsidRPr="00306C9F" w:rsidRDefault="003A7339" w:rsidP="00BB6A36">
            <w:pPr>
              <w:pStyle w:val="72TabletextTablesTableFigureBoxstyles"/>
            </w:pPr>
            <w:r w:rsidRPr="00306C9F">
              <w:t>2016</w:t>
            </w:r>
          </w:p>
        </w:tc>
        <w:tc>
          <w:tcPr>
            <w:tcW w:w="2976" w:type="dxa"/>
            <w:shd w:val="clear" w:color="auto" w:fill="auto"/>
            <w:tcMar>
              <w:top w:w="72" w:type="dxa"/>
              <w:left w:w="144" w:type="dxa"/>
              <w:bottom w:w="72" w:type="dxa"/>
              <w:right w:w="144" w:type="dxa"/>
            </w:tcMar>
          </w:tcPr>
          <w:p w14:paraId="27B84614" w14:textId="77777777" w:rsidR="003A7339" w:rsidRPr="00306C9F" w:rsidRDefault="003A7339" w:rsidP="00BB6A36">
            <w:pPr>
              <w:pStyle w:val="72TabletextTablesTableFigureBoxstyles"/>
            </w:pPr>
            <w:r w:rsidRPr="00306C9F">
              <w:t>Published abstract – EASDec</w:t>
            </w:r>
          </w:p>
        </w:tc>
        <w:tc>
          <w:tcPr>
            <w:tcW w:w="709" w:type="dxa"/>
          </w:tcPr>
          <w:p w14:paraId="636523D0" w14:textId="77777777" w:rsidR="003A7339" w:rsidRPr="00AC5722" w:rsidRDefault="003A7339" w:rsidP="00BB6A36">
            <w:pPr>
              <w:pStyle w:val="72TabletextTablesTableFigureBoxstyles"/>
            </w:pPr>
            <w:r w:rsidRPr="00AC5722">
              <w:t>F</w:t>
            </w:r>
          </w:p>
        </w:tc>
        <w:tc>
          <w:tcPr>
            <w:tcW w:w="2693" w:type="dxa"/>
          </w:tcPr>
          <w:p w14:paraId="3A1BC565" w14:textId="77777777" w:rsidR="003A7339" w:rsidRPr="00AC5722" w:rsidRDefault="003A7339" w:rsidP="00BB6A36">
            <w:pPr>
              <w:pStyle w:val="72TabletextTablesTableFigureBoxstyles"/>
            </w:pPr>
            <w:r w:rsidRPr="00AC5722">
              <w:t>https://doi.org/10.5301/ejo.5000799</w:t>
            </w:r>
          </w:p>
        </w:tc>
      </w:tr>
      <w:tr w:rsidR="003A7339" w:rsidRPr="00AC5722" w14:paraId="44CDE0F1" w14:textId="77777777" w:rsidTr="00BB6A36">
        <w:trPr>
          <w:trHeight w:val="378"/>
        </w:trPr>
        <w:tc>
          <w:tcPr>
            <w:tcW w:w="1987" w:type="dxa"/>
            <w:shd w:val="clear" w:color="auto" w:fill="auto"/>
            <w:tcMar>
              <w:top w:w="72" w:type="dxa"/>
              <w:left w:w="144" w:type="dxa"/>
              <w:bottom w:w="72" w:type="dxa"/>
              <w:right w:w="144" w:type="dxa"/>
            </w:tcMar>
          </w:tcPr>
          <w:p w14:paraId="348E27A0" w14:textId="77777777" w:rsidR="003A7339" w:rsidRPr="00306C9F" w:rsidRDefault="003A7339" w:rsidP="00BB6A36">
            <w:pPr>
              <w:pStyle w:val="72TabletextTablesTableFigureBoxstyles"/>
            </w:pPr>
            <w:r w:rsidRPr="00AC5722">
              <w:lastRenderedPageBreak/>
              <w:t xml:space="preserve">Wang A </w:t>
            </w:r>
            <w:r w:rsidRPr="00AC5722">
              <w:rPr>
                <w:i/>
                <w:iCs/>
              </w:rPr>
              <w:t>et al</w:t>
            </w:r>
          </w:p>
        </w:tc>
        <w:tc>
          <w:tcPr>
            <w:tcW w:w="5245" w:type="dxa"/>
            <w:shd w:val="clear" w:color="auto" w:fill="auto"/>
            <w:tcMar>
              <w:top w:w="72" w:type="dxa"/>
              <w:left w:w="144" w:type="dxa"/>
              <w:bottom w:w="72" w:type="dxa"/>
              <w:right w:w="144" w:type="dxa"/>
            </w:tcMar>
          </w:tcPr>
          <w:p w14:paraId="4C92F9F2" w14:textId="77777777" w:rsidR="003A7339" w:rsidRPr="00306C9F" w:rsidRDefault="003A7339" w:rsidP="00BB6A36">
            <w:pPr>
              <w:pStyle w:val="72TabletextTablesTableFigureBoxstyles"/>
            </w:pPr>
            <w:r w:rsidRPr="00AC5722">
              <w:t xml:space="preserve">Building a dynamic functional clinical data warehouse (CDW) for personalised health care – lessons from the Individualised Screening for Diabetic Retinopathy (ISDR) study </w:t>
            </w:r>
          </w:p>
        </w:tc>
        <w:tc>
          <w:tcPr>
            <w:tcW w:w="709" w:type="dxa"/>
            <w:shd w:val="clear" w:color="auto" w:fill="auto"/>
            <w:tcMar>
              <w:top w:w="72" w:type="dxa"/>
              <w:left w:w="144" w:type="dxa"/>
              <w:bottom w:w="72" w:type="dxa"/>
              <w:right w:w="144" w:type="dxa"/>
            </w:tcMar>
          </w:tcPr>
          <w:p w14:paraId="3D8B8411" w14:textId="77777777" w:rsidR="003A7339" w:rsidRPr="00306C9F" w:rsidRDefault="003A7339" w:rsidP="00BB6A36">
            <w:pPr>
              <w:pStyle w:val="72TabletextTablesTableFigureBoxstyles"/>
            </w:pPr>
            <w:r w:rsidRPr="00306C9F">
              <w:t>2016</w:t>
            </w:r>
          </w:p>
        </w:tc>
        <w:tc>
          <w:tcPr>
            <w:tcW w:w="2976" w:type="dxa"/>
            <w:shd w:val="clear" w:color="auto" w:fill="auto"/>
            <w:tcMar>
              <w:top w:w="72" w:type="dxa"/>
              <w:left w:w="144" w:type="dxa"/>
              <w:bottom w:w="72" w:type="dxa"/>
              <w:right w:w="144" w:type="dxa"/>
            </w:tcMar>
          </w:tcPr>
          <w:p w14:paraId="2C566122" w14:textId="77777777" w:rsidR="003A7339" w:rsidRPr="00306C9F" w:rsidRDefault="003A7339" w:rsidP="00BB6A36">
            <w:pPr>
              <w:pStyle w:val="72TabletextTablesTableFigureBoxstyles"/>
            </w:pPr>
            <w:r w:rsidRPr="00306C9F">
              <w:t>Published abstract – EASDec</w:t>
            </w:r>
          </w:p>
        </w:tc>
        <w:tc>
          <w:tcPr>
            <w:tcW w:w="709" w:type="dxa"/>
          </w:tcPr>
          <w:p w14:paraId="08D930D8" w14:textId="77777777" w:rsidR="003A7339" w:rsidRPr="00AC5722" w:rsidRDefault="003A7339" w:rsidP="00BB6A36">
            <w:pPr>
              <w:pStyle w:val="72TabletextTablesTableFigureBoxstyles"/>
            </w:pPr>
            <w:r w:rsidRPr="00AC5722">
              <w:t>B</w:t>
            </w:r>
          </w:p>
        </w:tc>
        <w:tc>
          <w:tcPr>
            <w:tcW w:w="2693" w:type="dxa"/>
          </w:tcPr>
          <w:p w14:paraId="0F3379A1" w14:textId="77777777" w:rsidR="003A7339" w:rsidRPr="00AC5722" w:rsidRDefault="003A7339" w:rsidP="00BB6A36">
            <w:pPr>
              <w:pStyle w:val="72TabletextTablesTableFigureBoxstyles"/>
            </w:pPr>
            <w:r w:rsidRPr="00AC5722">
              <w:t>https://doi.org/10.5301/ejo.5000799</w:t>
            </w:r>
          </w:p>
        </w:tc>
      </w:tr>
      <w:tr w:rsidR="003A7339" w:rsidRPr="00AC5722" w14:paraId="5DEE0A22" w14:textId="77777777" w:rsidTr="00BB6A36">
        <w:trPr>
          <w:trHeight w:val="378"/>
        </w:trPr>
        <w:tc>
          <w:tcPr>
            <w:tcW w:w="1987" w:type="dxa"/>
            <w:shd w:val="clear" w:color="auto" w:fill="auto"/>
            <w:tcMar>
              <w:top w:w="72" w:type="dxa"/>
              <w:left w:w="144" w:type="dxa"/>
              <w:bottom w:w="72" w:type="dxa"/>
              <w:right w:w="144" w:type="dxa"/>
            </w:tcMar>
          </w:tcPr>
          <w:p w14:paraId="293B5405" w14:textId="77777777" w:rsidR="003A7339" w:rsidRPr="00306C9F" w:rsidRDefault="003A7339" w:rsidP="00BB6A36">
            <w:pPr>
              <w:pStyle w:val="72TabletextTablesTableFigureBoxstyles"/>
            </w:pPr>
            <w:r w:rsidRPr="00AC5722">
              <w:t>Harding SP</w:t>
            </w:r>
            <w:r w:rsidRPr="00AC5722">
              <w:rPr>
                <w:i/>
              </w:rPr>
              <w:t xml:space="preserve"> et al</w:t>
            </w:r>
          </w:p>
        </w:tc>
        <w:tc>
          <w:tcPr>
            <w:tcW w:w="5245" w:type="dxa"/>
            <w:shd w:val="clear" w:color="auto" w:fill="auto"/>
            <w:tcMar>
              <w:top w:w="72" w:type="dxa"/>
              <w:left w:w="144" w:type="dxa"/>
              <w:bottom w:w="72" w:type="dxa"/>
              <w:right w:w="144" w:type="dxa"/>
            </w:tcMar>
          </w:tcPr>
          <w:p w14:paraId="64130ED1" w14:textId="77777777" w:rsidR="003A7339" w:rsidRPr="00306C9F" w:rsidRDefault="003A7339" w:rsidP="00BB6A36">
            <w:pPr>
              <w:pStyle w:val="72TabletextTablesTableFigureBoxstyles"/>
            </w:pPr>
            <w:r w:rsidRPr="00AC5722">
              <w:t>Safety of individualised variable interval screening for referable diabetic retinopathy – baseline data from the ISDR randomised controlled study</w:t>
            </w:r>
          </w:p>
        </w:tc>
        <w:tc>
          <w:tcPr>
            <w:tcW w:w="709" w:type="dxa"/>
            <w:shd w:val="clear" w:color="auto" w:fill="auto"/>
            <w:tcMar>
              <w:top w:w="72" w:type="dxa"/>
              <w:left w:w="144" w:type="dxa"/>
              <w:bottom w:w="72" w:type="dxa"/>
              <w:right w:w="144" w:type="dxa"/>
            </w:tcMar>
          </w:tcPr>
          <w:p w14:paraId="4A2C614F" w14:textId="77777777" w:rsidR="003A7339" w:rsidRPr="00306C9F" w:rsidRDefault="003A7339" w:rsidP="00BB6A36">
            <w:pPr>
              <w:pStyle w:val="72TabletextTablesTableFigureBoxstyles"/>
            </w:pPr>
            <w:r w:rsidRPr="00306C9F">
              <w:t>2017</w:t>
            </w:r>
          </w:p>
        </w:tc>
        <w:tc>
          <w:tcPr>
            <w:tcW w:w="2976" w:type="dxa"/>
            <w:shd w:val="clear" w:color="auto" w:fill="auto"/>
            <w:tcMar>
              <w:top w:w="72" w:type="dxa"/>
              <w:left w:w="144" w:type="dxa"/>
              <w:bottom w:w="72" w:type="dxa"/>
              <w:right w:w="144" w:type="dxa"/>
            </w:tcMar>
          </w:tcPr>
          <w:p w14:paraId="239DF76E" w14:textId="77777777" w:rsidR="003A7339" w:rsidRPr="00306C9F" w:rsidRDefault="003A7339" w:rsidP="00BB6A36">
            <w:pPr>
              <w:pStyle w:val="72TabletextTablesTableFigureBoxstyles"/>
            </w:pPr>
            <w:r w:rsidRPr="00306C9F">
              <w:t>Published abstract – EASDec</w:t>
            </w:r>
          </w:p>
        </w:tc>
        <w:tc>
          <w:tcPr>
            <w:tcW w:w="709" w:type="dxa"/>
          </w:tcPr>
          <w:p w14:paraId="7E2A07BB" w14:textId="77777777" w:rsidR="003A7339" w:rsidRPr="00AC5722" w:rsidRDefault="003A7339" w:rsidP="00BB6A36">
            <w:pPr>
              <w:pStyle w:val="72TabletextTablesTableFigureBoxstyles"/>
            </w:pPr>
            <w:r w:rsidRPr="00AC5722">
              <w:t>E</w:t>
            </w:r>
          </w:p>
        </w:tc>
        <w:tc>
          <w:tcPr>
            <w:tcW w:w="2693" w:type="dxa"/>
          </w:tcPr>
          <w:p w14:paraId="2D7789CB" w14:textId="77777777" w:rsidR="003A7339" w:rsidRPr="00AC5722" w:rsidRDefault="003A7339" w:rsidP="00BB6A36">
            <w:pPr>
              <w:pStyle w:val="72TabletextTablesTableFigureBoxstyles"/>
            </w:pPr>
            <w:r w:rsidRPr="00AC5722">
              <w:t>https://doi.org/10.5301/ejo.5000979</w:t>
            </w:r>
          </w:p>
        </w:tc>
      </w:tr>
      <w:tr w:rsidR="003A7339" w:rsidRPr="00AC5722" w14:paraId="125D482D" w14:textId="77777777" w:rsidTr="00BB6A36">
        <w:trPr>
          <w:trHeight w:val="378"/>
        </w:trPr>
        <w:tc>
          <w:tcPr>
            <w:tcW w:w="1987" w:type="dxa"/>
            <w:shd w:val="clear" w:color="auto" w:fill="auto"/>
            <w:tcMar>
              <w:top w:w="72" w:type="dxa"/>
              <w:left w:w="144" w:type="dxa"/>
              <w:bottom w:w="72" w:type="dxa"/>
              <w:right w:w="144" w:type="dxa"/>
            </w:tcMar>
          </w:tcPr>
          <w:p w14:paraId="1007AEF1" w14:textId="77777777" w:rsidR="003A7339" w:rsidRPr="00306C9F" w:rsidRDefault="003A7339" w:rsidP="00BB6A36">
            <w:pPr>
              <w:pStyle w:val="72TabletextTablesTableFigureBoxstyles"/>
            </w:pPr>
            <w:r w:rsidRPr="00AC5722">
              <w:t xml:space="preserve">Byrne P </w:t>
            </w:r>
            <w:r w:rsidRPr="00AC5722">
              <w:rPr>
                <w:i/>
                <w:iCs/>
              </w:rPr>
              <w:t>et al</w:t>
            </w:r>
          </w:p>
        </w:tc>
        <w:tc>
          <w:tcPr>
            <w:tcW w:w="5245" w:type="dxa"/>
            <w:shd w:val="clear" w:color="auto" w:fill="auto"/>
            <w:tcMar>
              <w:top w:w="72" w:type="dxa"/>
              <w:left w:w="144" w:type="dxa"/>
              <w:bottom w:w="72" w:type="dxa"/>
              <w:right w:w="144" w:type="dxa"/>
            </w:tcMar>
          </w:tcPr>
          <w:p w14:paraId="11CF1F4E" w14:textId="77777777" w:rsidR="003A7339" w:rsidRPr="00306C9F" w:rsidRDefault="003A7339" w:rsidP="00BB6A36">
            <w:pPr>
              <w:pStyle w:val="72TabletextTablesTableFigureBoxstyles"/>
            </w:pPr>
            <w:r w:rsidRPr="00AC5722">
              <w:t>Putting patients</w:t>
            </w:r>
            <w:r>
              <w:rPr>
                <w:color w:val="00B0F0"/>
              </w:rPr>
              <w:t>’</w:t>
            </w:r>
            <w:r w:rsidRPr="00AC5722">
              <w:t xml:space="preserve"> eyes back into their bodies: implications of a social science study of screening and diabetes eye care </w:t>
            </w:r>
          </w:p>
        </w:tc>
        <w:tc>
          <w:tcPr>
            <w:tcW w:w="709" w:type="dxa"/>
            <w:shd w:val="clear" w:color="auto" w:fill="auto"/>
            <w:tcMar>
              <w:top w:w="72" w:type="dxa"/>
              <w:left w:w="144" w:type="dxa"/>
              <w:bottom w:w="72" w:type="dxa"/>
              <w:right w:w="144" w:type="dxa"/>
            </w:tcMar>
          </w:tcPr>
          <w:p w14:paraId="51F0BF50" w14:textId="77777777" w:rsidR="003A7339" w:rsidRPr="00306C9F" w:rsidRDefault="003A7339" w:rsidP="00BB6A36">
            <w:pPr>
              <w:pStyle w:val="72TabletextTablesTableFigureBoxstyles"/>
            </w:pPr>
            <w:r w:rsidRPr="00306C9F">
              <w:t>2018</w:t>
            </w:r>
          </w:p>
        </w:tc>
        <w:tc>
          <w:tcPr>
            <w:tcW w:w="2976" w:type="dxa"/>
            <w:shd w:val="clear" w:color="auto" w:fill="auto"/>
            <w:tcMar>
              <w:top w:w="72" w:type="dxa"/>
              <w:left w:w="144" w:type="dxa"/>
              <w:bottom w:w="72" w:type="dxa"/>
              <w:right w:w="144" w:type="dxa"/>
            </w:tcMar>
          </w:tcPr>
          <w:p w14:paraId="1BE840F3" w14:textId="77777777" w:rsidR="003A7339" w:rsidRPr="00306C9F" w:rsidRDefault="003A7339" w:rsidP="00BB6A36">
            <w:pPr>
              <w:pStyle w:val="72TabletextTablesTableFigureBoxstyles"/>
            </w:pPr>
            <w:r w:rsidRPr="00306C9F">
              <w:t>Published abstract – EASDec</w:t>
            </w:r>
          </w:p>
        </w:tc>
        <w:tc>
          <w:tcPr>
            <w:tcW w:w="709" w:type="dxa"/>
          </w:tcPr>
          <w:p w14:paraId="3810586F" w14:textId="77777777" w:rsidR="003A7339" w:rsidRPr="00AC5722" w:rsidRDefault="003A7339" w:rsidP="00BB6A36">
            <w:pPr>
              <w:pStyle w:val="72TabletextTablesTableFigureBoxstyles"/>
            </w:pPr>
            <w:r w:rsidRPr="00AC5722">
              <w:t>F</w:t>
            </w:r>
          </w:p>
        </w:tc>
        <w:tc>
          <w:tcPr>
            <w:tcW w:w="2693" w:type="dxa"/>
          </w:tcPr>
          <w:p w14:paraId="661D6FF7" w14:textId="77777777" w:rsidR="003A7339" w:rsidRPr="00AC5722" w:rsidRDefault="003A7339" w:rsidP="00BB6A36">
            <w:pPr>
              <w:pStyle w:val="72TabletextTablesTableFigureBoxstyles"/>
            </w:pPr>
            <w:r w:rsidRPr="00AC5722">
              <w:t>https://doi.org/10.1177/1120672118773246</w:t>
            </w:r>
          </w:p>
        </w:tc>
      </w:tr>
      <w:tr w:rsidR="003A7339" w:rsidRPr="00AC5722" w14:paraId="0168D218" w14:textId="77777777" w:rsidTr="00BB6A36">
        <w:trPr>
          <w:trHeight w:val="378"/>
        </w:trPr>
        <w:tc>
          <w:tcPr>
            <w:tcW w:w="1987" w:type="dxa"/>
            <w:shd w:val="clear" w:color="auto" w:fill="auto"/>
            <w:tcMar>
              <w:top w:w="72" w:type="dxa"/>
              <w:left w:w="144" w:type="dxa"/>
              <w:bottom w:w="72" w:type="dxa"/>
              <w:right w:w="144" w:type="dxa"/>
            </w:tcMar>
          </w:tcPr>
          <w:p w14:paraId="1FA699FA" w14:textId="77777777" w:rsidR="003A7339" w:rsidRPr="00306C9F" w:rsidRDefault="003A7339" w:rsidP="00BB6A36">
            <w:pPr>
              <w:pStyle w:val="72TabletextTablesTableFigureBoxstyles"/>
            </w:pPr>
            <w:r w:rsidRPr="00D20A57">
              <w:rPr>
                <w:lang w:val="es-ES"/>
              </w:rPr>
              <w:t xml:space="preserve">Vazquez-Arango P </w:t>
            </w:r>
            <w:r w:rsidRPr="00D20A57">
              <w:rPr>
                <w:i/>
                <w:iCs/>
                <w:lang w:val="es-ES"/>
              </w:rPr>
              <w:t>et al</w:t>
            </w:r>
          </w:p>
        </w:tc>
        <w:tc>
          <w:tcPr>
            <w:tcW w:w="5245" w:type="dxa"/>
            <w:shd w:val="clear" w:color="auto" w:fill="auto"/>
            <w:tcMar>
              <w:top w:w="72" w:type="dxa"/>
              <w:left w:w="144" w:type="dxa"/>
              <w:bottom w:w="72" w:type="dxa"/>
              <w:right w:w="144" w:type="dxa"/>
            </w:tcMar>
          </w:tcPr>
          <w:p w14:paraId="556DC511" w14:textId="77777777" w:rsidR="003A7339" w:rsidRPr="00306C9F" w:rsidRDefault="003A7339" w:rsidP="00BB6A36">
            <w:pPr>
              <w:pStyle w:val="72TabletextTablesTableFigureBoxstyles"/>
            </w:pPr>
            <w:r w:rsidRPr="00AC5722">
              <w:t xml:space="preserve">Visual impairment in a population-based evaluation of people with diabetes </w:t>
            </w:r>
          </w:p>
        </w:tc>
        <w:tc>
          <w:tcPr>
            <w:tcW w:w="709" w:type="dxa"/>
            <w:shd w:val="clear" w:color="auto" w:fill="auto"/>
            <w:tcMar>
              <w:top w:w="72" w:type="dxa"/>
              <w:left w:w="144" w:type="dxa"/>
              <w:bottom w:w="72" w:type="dxa"/>
              <w:right w:w="144" w:type="dxa"/>
            </w:tcMar>
          </w:tcPr>
          <w:p w14:paraId="6F2DEE52" w14:textId="77777777" w:rsidR="003A7339" w:rsidRPr="00306C9F" w:rsidRDefault="003A7339" w:rsidP="00BB6A36">
            <w:pPr>
              <w:pStyle w:val="72TabletextTablesTableFigureBoxstyles"/>
            </w:pPr>
            <w:r w:rsidRPr="00306C9F">
              <w:t>2018</w:t>
            </w:r>
          </w:p>
        </w:tc>
        <w:tc>
          <w:tcPr>
            <w:tcW w:w="2976" w:type="dxa"/>
            <w:shd w:val="clear" w:color="auto" w:fill="auto"/>
            <w:tcMar>
              <w:top w:w="72" w:type="dxa"/>
              <w:left w:w="144" w:type="dxa"/>
              <w:bottom w:w="72" w:type="dxa"/>
              <w:right w:w="144" w:type="dxa"/>
            </w:tcMar>
          </w:tcPr>
          <w:p w14:paraId="501CB520" w14:textId="77777777" w:rsidR="003A7339" w:rsidRPr="00306C9F" w:rsidRDefault="003A7339" w:rsidP="00BB6A36">
            <w:pPr>
              <w:pStyle w:val="72TabletextTablesTableFigureBoxstyles"/>
            </w:pPr>
            <w:r w:rsidRPr="00306C9F">
              <w:t>Published abstract – EASDec</w:t>
            </w:r>
          </w:p>
        </w:tc>
        <w:tc>
          <w:tcPr>
            <w:tcW w:w="709" w:type="dxa"/>
          </w:tcPr>
          <w:p w14:paraId="785D77D8" w14:textId="77777777" w:rsidR="003A7339" w:rsidRPr="00AC5722" w:rsidRDefault="003A7339" w:rsidP="00BB6A36">
            <w:pPr>
              <w:pStyle w:val="72TabletextTablesTableFigureBoxstyles"/>
            </w:pPr>
            <w:r w:rsidRPr="00AC5722">
              <w:t>B</w:t>
            </w:r>
          </w:p>
        </w:tc>
        <w:tc>
          <w:tcPr>
            <w:tcW w:w="2693" w:type="dxa"/>
          </w:tcPr>
          <w:p w14:paraId="34CB96E6" w14:textId="77777777" w:rsidR="003A7339" w:rsidRPr="00AC5722" w:rsidRDefault="003A7339" w:rsidP="00BB6A36">
            <w:pPr>
              <w:pStyle w:val="72TabletextTablesTableFigureBoxstyles"/>
            </w:pPr>
            <w:r w:rsidRPr="00AC5722">
              <w:t>https://doi.org/10.1177/1120672118773246</w:t>
            </w:r>
          </w:p>
        </w:tc>
      </w:tr>
      <w:tr w:rsidR="003A7339" w:rsidRPr="00AC5722" w14:paraId="6DD20502" w14:textId="77777777" w:rsidTr="00BB6A36">
        <w:trPr>
          <w:trHeight w:val="378"/>
        </w:trPr>
        <w:tc>
          <w:tcPr>
            <w:tcW w:w="1987" w:type="dxa"/>
            <w:shd w:val="clear" w:color="auto" w:fill="auto"/>
            <w:tcMar>
              <w:top w:w="72" w:type="dxa"/>
              <w:left w:w="144" w:type="dxa"/>
              <w:bottom w:w="72" w:type="dxa"/>
              <w:right w:w="144" w:type="dxa"/>
            </w:tcMar>
          </w:tcPr>
          <w:p w14:paraId="2D50A2B5" w14:textId="77777777" w:rsidR="003A7339" w:rsidRPr="00306C9F" w:rsidRDefault="003A7339" w:rsidP="00BB6A36">
            <w:pPr>
              <w:pStyle w:val="72TabletextTablesTableFigureBoxstyles"/>
            </w:pPr>
            <w:r w:rsidRPr="00AC5722">
              <w:t xml:space="preserve">Wang A </w:t>
            </w:r>
            <w:r w:rsidRPr="00AC5722">
              <w:rPr>
                <w:i/>
                <w:iCs/>
              </w:rPr>
              <w:t>et al</w:t>
            </w:r>
          </w:p>
        </w:tc>
        <w:tc>
          <w:tcPr>
            <w:tcW w:w="5245" w:type="dxa"/>
            <w:shd w:val="clear" w:color="auto" w:fill="auto"/>
            <w:tcMar>
              <w:top w:w="72" w:type="dxa"/>
              <w:left w:w="144" w:type="dxa"/>
              <w:bottom w:w="72" w:type="dxa"/>
              <w:right w:w="144" w:type="dxa"/>
            </w:tcMar>
          </w:tcPr>
          <w:p w14:paraId="097ED83E" w14:textId="77777777" w:rsidR="003A7339" w:rsidRPr="00306C9F" w:rsidRDefault="003A7339" w:rsidP="00BB6A36">
            <w:pPr>
              <w:pStyle w:val="72TabletextTablesTableFigureBoxstyles"/>
            </w:pPr>
            <w:r w:rsidRPr="00AC5722">
              <w:t xml:space="preserve">ISDR PPI group. Enabling patients to be partners in research – how to ensure publicly funded applied health services research is fit-for-purpose </w:t>
            </w:r>
          </w:p>
        </w:tc>
        <w:tc>
          <w:tcPr>
            <w:tcW w:w="709" w:type="dxa"/>
            <w:shd w:val="clear" w:color="auto" w:fill="auto"/>
            <w:tcMar>
              <w:top w:w="72" w:type="dxa"/>
              <w:left w:w="144" w:type="dxa"/>
              <w:bottom w:w="72" w:type="dxa"/>
              <w:right w:w="144" w:type="dxa"/>
            </w:tcMar>
          </w:tcPr>
          <w:p w14:paraId="623A835F" w14:textId="77777777" w:rsidR="003A7339" w:rsidRPr="00306C9F" w:rsidRDefault="003A7339" w:rsidP="00BB6A36">
            <w:pPr>
              <w:pStyle w:val="72TabletextTablesTableFigureBoxstyles"/>
            </w:pPr>
            <w:r w:rsidRPr="00306C9F">
              <w:t>2018</w:t>
            </w:r>
          </w:p>
        </w:tc>
        <w:tc>
          <w:tcPr>
            <w:tcW w:w="2976" w:type="dxa"/>
            <w:shd w:val="clear" w:color="auto" w:fill="auto"/>
            <w:tcMar>
              <w:top w:w="72" w:type="dxa"/>
              <w:left w:w="144" w:type="dxa"/>
              <w:bottom w:w="72" w:type="dxa"/>
              <w:right w:w="144" w:type="dxa"/>
            </w:tcMar>
          </w:tcPr>
          <w:p w14:paraId="79CEC895" w14:textId="77777777" w:rsidR="003A7339" w:rsidRPr="00306C9F" w:rsidRDefault="003A7339" w:rsidP="00BB6A36">
            <w:pPr>
              <w:pStyle w:val="72TabletextTablesTableFigureBoxstyles"/>
            </w:pPr>
            <w:r w:rsidRPr="00306C9F">
              <w:t>Published abstract – EASDec</w:t>
            </w:r>
          </w:p>
        </w:tc>
        <w:tc>
          <w:tcPr>
            <w:tcW w:w="709" w:type="dxa"/>
          </w:tcPr>
          <w:p w14:paraId="0CF20866" w14:textId="77777777" w:rsidR="003A7339" w:rsidRPr="00AC5722" w:rsidRDefault="003A7339" w:rsidP="00BB6A36">
            <w:pPr>
              <w:pStyle w:val="72TabletextTablesTableFigureBoxstyles"/>
            </w:pPr>
            <w:r w:rsidRPr="00AC5722">
              <w:t>F</w:t>
            </w:r>
          </w:p>
        </w:tc>
        <w:tc>
          <w:tcPr>
            <w:tcW w:w="2693" w:type="dxa"/>
          </w:tcPr>
          <w:p w14:paraId="3C38E5BB" w14:textId="77777777" w:rsidR="003A7339" w:rsidRPr="00AC5722" w:rsidRDefault="003A7339" w:rsidP="00BB6A36">
            <w:pPr>
              <w:pStyle w:val="72TabletextTablesTableFigureBoxstyles"/>
            </w:pPr>
            <w:r w:rsidRPr="00AC5722">
              <w:t>https://doi.org/10.1177/1120672118773246</w:t>
            </w:r>
          </w:p>
        </w:tc>
      </w:tr>
      <w:tr w:rsidR="003A7339" w:rsidRPr="00AC5722" w14:paraId="0821DDA2" w14:textId="77777777" w:rsidTr="00BB6A36">
        <w:trPr>
          <w:trHeight w:val="340"/>
        </w:trPr>
        <w:tc>
          <w:tcPr>
            <w:tcW w:w="1987" w:type="dxa"/>
            <w:shd w:val="clear" w:color="auto" w:fill="auto"/>
            <w:tcMar>
              <w:top w:w="72" w:type="dxa"/>
              <w:left w:w="144" w:type="dxa"/>
              <w:bottom w:w="72" w:type="dxa"/>
              <w:right w:w="144" w:type="dxa"/>
            </w:tcMar>
          </w:tcPr>
          <w:p w14:paraId="2D1701E8" w14:textId="77777777" w:rsidR="003A7339" w:rsidRPr="00AC5722" w:rsidRDefault="003A7339" w:rsidP="00BB6A36">
            <w:pPr>
              <w:pStyle w:val="72TabletextTablesTableFigureBoxstyles"/>
            </w:pPr>
            <w:r w:rsidRPr="00AC5722">
              <w:t xml:space="preserve">Broadbent DM </w:t>
            </w:r>
            <w:r w:rsidRPr="00AC5722">
              <w:rPr>
                <w:i/>
              </w:rPr>
              <w:t>et al</w:t>
            </w:r>
          </w:p>
        </w:tc>
        <w:tc>
          <w:tcPr>
            <w:tcW w:w="5245" w:type="dxa"/>
            <w:shd w:val="clear" w:color="auto" w:fill="auto"/>
            <w:tcMar>
              <w:top w:w="72" w:type="dxa"/>
              <w:left w:w="144" w:type="dxa"/>
              <w:bottom w:w="72" w:type="dxa"/>
              <w:right w:w="144" w:type="dxa"/>
            </w:tcMar>
          </w:tcPr>
          <w:p w14:paraId="66B0F593" w14:textId="77777777" w:rsidR="003A7339" w:rsidRPr="00AC5722" w:rsidRDefault="003A7339" w:rsidP="00BB6A36">
            <w:pPr>
              <w:pStyle w:val="72TabletextTablesTableFigureBoxstyles"/>
            </w:pPr>
            <w:r w:rsidRPr="00AC5722">
              <w:t>Individualised screening for diabetic retinopathy: the ISDR study – a randomised controlled trial of safety, efficacy and cost</w:t>
            </w:r>
            <w:r>
              <w:t xml:space="preserve"> </w:t>
            </w:r>
            <w:r w:rsidRPr="00AC5722">
              <w:t>effectiveness</w:t>
            </w:r>
          </w:p>
        </w:tc>
        <w:tc>
          <w:tcPr>
            <w:tcW w:w="709" w:type="dxa"/>
            <w:shd w:val="clear" w:color="auto" w:fill="auto"/>
            <w:tcMar>
              <w:top w:w="72" w:type="dxa"/>
              <w:left w:w="144" w:type="dxa"/>
              <w:bottom w:w="72" w:type="dxa"/>
              <w:right w:w="144" w:type="dxa"/>
            </w:tcMar>
          </w:tcPr>
          <w:p w14:paraId="2DC9EF81" w14:textId="77777777" w:rsidR="003A7339" w:rsidRPr="00306C9F" w:rsidRDefault="003A7339" w:rsidP="00BB6A36">
            <w:pPr>
              <w:pStyle w:val="72TabletextTablesTableFigureBoxstyles"/>
            </w:pPr>
            <w:r w:rsidRPr="00306C9F">
              <w:t>2019</w:t>
            </w:r>
          </w:p>
        </w:tc>
        <w:tc>
          <w:tcPr>
            <w:tcW w:w="2976" w:type="dxa"/>
            <w:shd w:val="clear" w:color="auto" w:fill="auto"/>
            <w:tcMar>
              <w:top w:w="72" w:type="dxa"/>
              <w:left w:w="144" w:type="dxa"/>
              <w:bottom w:w="72" w:type="dxa"/>
              <w:right w:w="144" w:type="dxa"/>
            </w:tcMar>
          </w:tcPr>
          <w:p w14:paraId="36F5FF4E" w14:textId="77777777" w:rsidR="003A7339" w:rsidRPr="00AC5722" w:rsidRDefault="003A7339" w:rsidP="00BB6A36">
            <w:pPr>
              <w:pStyle w:val="72TabletextTablesTableFigureBoxstyles"/>
            </w:pPr>
            <w:r w:rsidRPr="00AC5722">
              <w:t>Published abstract – ADA</w:t>
            </w:r>
          </w:p>
        </w:tc>
        <w:tc>
          <w:tcPr>
            <w:tcW w:w="709" w:type="dxa"/>
          </w:tcPr>
          <w:p w14:paraId="16502C34" w14:textId="77777777" w:rsidR="003A7339" w:rsidRPr="00AC5722" w:rsidRDefault="003A7339" w:rsidP="00BB6A36">
            <w:pPr>
              <w:pStyle w:val="72TabletextTablesTableFigureBoxstyles"/>
            </w:pPr>
            <w:r w:rsidRPr="00AC5722">
              <w:t>E</w:t>
            </w:r>
          </w:p>
        </w:tc>
        <w:tc>
          <w:tcPr>
            <w:tcW w:w="2693" w:type="dxa"/>
          </w:tcPr>
          <w:p w14:paraId="1CBC8AB4" w14:textId="77777777" w:rsidR="003A7339" w:rsidRPr="00AC5722" w:rsidRDefault="003A7339" w:rsidP="00BB6A36">
            <w:pPr>
              <w:pStyle w:val="72TabletextTablesTableFigureBoxstyles"/>
            </w:pPr>
            <w:r w:rsidRPr="00AC5722">
              <w:t>https://doi.org/10.2337/db19-39-LB</w:t>
            </w:r>
          </w:p>
        </w:tc>
      </w:tr>
      <w:tr w:rsidR="003A7339" w:rsidRPr="00AC5722" w14:paraId="339CB978" w14:textId="77777777" w:rsidTr="00BB6A36">
        <w:trPr>
          <w:trHeight w:val="340"/>
        </w:trPr>
        <w:tc>
          <w:tcPr>
            <w:tcW w:w="1987" w:type="dxa"/>
            <w:shd w:val="clear" w:color="auto" w:fill="auto"/>
            <w:tcMar>
              <w:top w:w="72" w:type="dxa"/>
              <w:left w:w="144" w:type="dxa"/>
              <w:bottom w:w="72" w:type="dxa"/>
              <w:right w:w="144" w:type="dxa"/>
            </w:tcMar>
          </w:tcPr>
          <w:p w14:paraId="164032D9" w14:textId="77777777" w:rsidR="003A7339" w:rsidRPr="00AC5722" w:rsidRDefault="003A7339" w:rsidP="00BB6A36">
            <w:pPr>
              <w:pStyle w:val="72TabletextTablesTableFigureBoxstyles"/>
            </w:pPr>
            <w:r w:rsidRPr="00AC5722">
              <w:t>Harding SP</w:t>
            </w:r>
            <w:r w:rsidRPr="00AC5722">
              <w:rPr>
                <w:i/>
              </w:rPr>
              <w:t xml:space="preserve"> et al</w:t>
            </w:r>
          </w:p>
        </w:tc>
        <w:tc>
          <w:tcPr>
            <w:tcW w:w="5245" w:type="dxa"/>
            <w:shd w:val="clear" w:color="auto" w:fill="auto"/>
            <w:tcMar>
              <w:top w:w="72" w:type="dxa"/>
              <w:left w:w="144" w:type="dxa"/>
              <w:bottom w:w="72" w:type="dxa"/>
              <w:right w:w="144" w:type="dxa"/>
            </w:tcMar>
          </w:tcPr>
          <w:p w14:paraId="37EB5BA4" w14:textId="77777777" w:rsidR="003A7339" w:rsidRPr="00AC5722" w:rsidRDefault="003A7339" w:rsidP="00BB6A36">
            <w:pPr>
              <w:pStyle w:val="72TabletextTablesTableFigureBoxstyles"/>
            </w:pPr>
            <w:r w:rsidRPr="00AC5722">
              <w:t>Safety and efficacy of individualised compared to annual screening for diabetic retinopathy in the ISDR randomised controlled trial</w:t>
            </w:r>
          </w:p>
        </w:tc>
        <w:tc>
          <w:tcPr>
            <w:tcW w:w="709" w:type="dxa"/>
            <w:shd w:val="clear" w:color="auto" w:fill="auto"/>
            <w:tcMar>
              <w:top w:w="72" w:type="dxa"/>
              <w:left w:w="144" w:type="dxa"/>
              <w:bottom w:w="72" w:type="dxa"/>
              <w:right w:w="144" w:type="dxa"/>
            </w:tcMar>
          </w:tcPr>
          <w:p w14:paraId="5B276DE1" w14:textId="77777777" w:rsidR="003A7339" w:rsidRPr="00AC5722" w:rsidRDefault="003A7339" w:rsidP="00BB6A36">
            <w:pPr>
              <w:pStyle w:val="72TabletextTablesTableFigureBoxstyles"/>
            </w:pPr>
            <w:r w:rsidRPr="00AC5722">
              <w:t>2019</w:t>
            </w:r>
          </w:p>
        </w:tc>
        <w:tc>
          <w:tcPr>
            <w:tcW w:w="2976" w:type="dxa"/>
            <w:shd w:val="clear" w:color="auto" w:fill="auto"/>
            <w:tcMar>
              <w:top w:w="72" w:type="dxa"/>
              <w:left w:w="144" w:type="dxa"/>
              <w:bottom w:w="72" w:type="dxa"/>
              <w:right w:w="144" w:type="dxa"/>
            </w:tcMar>
          </w:tcPr>
          <w:p w14:paraId="12AF3FA3" w14:textId="77777777" w:rsidR="003A7339" w:rsidRPr="00AC5722" w:rsidRDefault="003A7339" w:rsidP="00BB6A36">
            <w:pPr>
              <w:pStyle w:val="72TabletextTablesTableFigureBoxstyles"/>
            </w:pPr>
            <w:r w:rsidRPr="00AC5722">
              <w:t>Published abstract – EASD</w:t>
            </w:r>
          </w:p>
        </w:tc>
        <w:tc>
          <w:tcPr>
            <w:tcW w:w="709" w:type="dxa"/>
          </w:tcPr>
          <w:p w14:paraId="6828FD18" w14:textId="77777777" w:rsidR="003A7339" w:rsidRPr="00AC5722" w:rsidRDefault="003A7339" w:rsidP="00BB6A36">
            <w:pPr>
              <w:pStyle w:val="72TabletextTablesTableFigureBoxstyles"/>
            </w:pPr>
            <w:r w:rsidRPr="00AC5722">
              <w:t>E</w:t>
            </w:r>
          </w:p>
        </w:tc>
        <w:tc>
          <w:tcPr>
            <w:tcW w:w="2693" w:type="dxa"/>
          </w:tcPr>
          <w:p w14:paraId="07827A5B" w14:textId="77777777" w:rsidR="003A7339" w:rsidRPr="00AC5722" w:rsidRDefault="003A7339" w:rsidP="00BB6A36">
            <w:pPr>
              <w:pStyle w:val="72TabletextTablesTableFigureBoxstyles"/>
            </w:pPr>
            <w:r w:rsidRPr="00AC5722">
              <w:t>https://link.springer.com/content/pdf/10.1007%2Fs00125-019-4946-6.pdf</w:t>
            </w:r>
          </w:p>
        </w:tc>
      </w:tr>
      <w:tr w:rsidR="003A7339" w:rsidRPr="00AC5722" w14:paraId="55695A28" w14:textId="77777777" w:rsidTr="00BB6A36">
        <w:trPr>
          <w:trHeight w:val="340"/>
        </w:trPr>
        <w:tc>
          <w:tcPr>
            <w:tcW w:w="1987" w:type="dxa"/>
            <w:shd w:val="clear" w:color="auto" w:fill="auto"/>
            <w:tcMar>
              <w:top w:w="72" w:type="dxa"/>
              <w:left w:w="144" w:type="dxa"/>
              <w:bottom w:w="72" w:type="dxa"/>
              <w:right w:w="144" w:type="dxa"/>
            </w:tcMar>
          </w:tcPr>
          <w:p w14:paraId="1E840437" w14:textId="77777777" w:rsidR="003A7339" w:rsidRPr="00AC5722" w:rsidRDefault="003A7339" w:rsidP="00BB6A36">
            <w:pPr>
              <w:pStyle w:val="72TabletextTablesTableFigureBoxstyles"/>
            </w:pPr>
            <w:r w:rsidRPr="00AC5722">
              <w:t xml:space="preserve">James M </w:t>
            </w:r>
            <w:r w:rsidRPr="00AC5722">
              <w:rPr>
                <w:i/>
              </w:rPr>
              <w:t>et al</w:t>
            </w:r>
          </w:p>
        </w:tc>
        <w:tc>
          <w:tcPr>
            <w:tcW w:w="5245" w:type="dxa"/>
            <w:shd w:val="clear" w:color="auto" w:fill="auto"/>
            <w:tcMar>
              <w:top w:w="72" w:type="dxa"/>
              <w:left w:w="144" w:type="dxa"/>
              <w:bottom w:w="72" w:type="dxa"/>
              <w:right w:w="144" w:type="dxa"/>
            </w:tcMar>
          </w:tcPr>
          <w:p w14:paraId="49A280BB" w14:textId="77777777" w:rsidR="003A7339" w:rsidRPr="00AC5722" w:rsidRDefault="003A7339" w:rsidP="00BB6A36">
            <w:pPr>
              <w:pStyle w:val="72TabletextTablesTableFigureBoxstyles"/>
            </w:pPr>
            <w:r w:rsidRPr="00AC5722">
              <w:t>Cost effectiveness of individualised versus annual screening for diabetic retinopathy in the ISDR randomised controlled trial</w:t>
            </w:r>
          </w:p>
        </w:tc>
        <w:tc>
          <w:tcPr>
            <w:tcW w:w="709" w:type="dxa"/>
            <w:shd w:val="clear" w:color="auto" w:fill="auto"/>
            <w:tcMar>
              <w:top w:w="72" w:type="dxa"/>
              <w:left w:w="144" w:type="dxa"/>
              <w:bottom w:w="72" w:type="dxa"/>
              <w:right w:w="144" w:type="dxa"/>
            </w:tcMar>
          </w:tcPr>
          <w:p w14:paraId="7A315C19" w14:textId="77777777" w:rsidR="003A7339" w:rsidRPr="00AC5722" w:rsidRDefault="003A7339" w:rsidP="00BB6A36">
            <w:pPr>
              <w:pStyle w:val="72TabletextTablesTableFigureBoxstyles"/>
            </w:pPr>
            <w:r w:rsidRPr="00AC5722">
              <w:t>2019</w:t>
            </w:r>
          </w:p>
        </w:tc>
        <w:tc>
          <w:tcPr>
            <w:tcW w:w="2976" w:type="dxa"/>
            <w:shd w:val="clear" w:color="auto" w:fill="auto"/>
            <w:tcMar>
              <w:top w:w="72" w:type="dxa"/>
              <w:left w:w="144" w:type="dxa"/>
              <w:bottom w:w="72" w:type="dxa"/>
              <w:right w:w="144" w:type="dxa"/>
            </w:tcMar>
          </w:tcPr>
          <w:p w14:paraId="52A726F0" w14:textId="77777777" w:rsidR="003A7339" w:rsidRPr="00AC5722" w:rsidRDefault="003A7339" w:rsidP="00BB6A36">
            <w:pPr>
              <w:pStyle w:val="72TabletextTablesTableFigureBoxstyles"/>
            </w:pPr>
            <w:r w:rsidRPr="00AC5722">
              <w:t>Published abstract – EASD</w:t>
            </w:r>
          </w:p>
        </w:tc>
        <w:tc>
          <w:tcPr>
            <w:tcW w:w="709" w:type="dxa"/>
          </w:tcPr>
          <w:p w14:paraId="718DA8C4" w14:textId="77777777" w:rsidR="003A7339" w:rsidRPr="00AC5722" w:rsidRDefault="003A7339" w:rsidP="00BB6A36">
            <w:pPr>
              <w:pStyle w:val="72TabletextTablesTableFigureBoxstyles"/>
            </w:pPr>
            <w:r w:rsidRPr="00AC5722">
              <w:t>D</w:t>
            </w:r>
          </w:p>
        </w:tc>
        <w:tc>
          <w:tcPr>
            <w:tcW w:w="2693" w:type="dxa"/>
          </w:tcPr>
          <w:p w14:paraId="62905067" w14:textId="77777777" w:rsidR="003A7339" w:rsidRPr="00AC5722" w:rsidRDefault="003A7339" w:rsidP="00BB6A36">
            <w:pPr>
              <w:pStyle w:val="72TabletextTablesTableFigureBoxstyles"/>
            </w:pPr>
            <w:r w:rsidRPr="00AC5722">
              <w:t>https://link.springer.com/content/pdf/10.1007%2Fs00125-019-4946-6.pdf</w:t>
            </w:r>
          </w:p>
        </w:tc>
      </w:tr>
      <w:tr w:rsidR="003A7339" w:rsidRPr="00C97496" w14:paraId="15DBF8E6" w14:textId="77777777" w:rsidTr="00BB6A36">
        <w:trPr>
          <w:trHeight w:val="340"/>
        </w:trPr>
        <w:tc>
          <w:tcPr>
            <w:tcW w:w="1987" w:type="dxa"/>
            <w:shd w:val="clear" w:color="auto" w:fill="auto"/>
            <w:tcMar>
              <w:top w:w="72" w:type="dxa"/>
              <w:left w:w="144" w:type="dxa"/>
              <w:bottom w:w="72" w:type="dxa"/>
              <w:right w:w="144" w:type="dxa"/>
            </w:tcMar>
          </w:tcPr>
          <w:p w14:paraId="45B48919" w14:textId="77777777" w:rsidR="003A7339" w:rsidRDefault="003A7339" w:rsidP="00BB6A36">
            <w:pPr>
              <w:pStyle w:val="72TabletextTablesTableFigureBoxstyles"/>
            </w:pPr>
            <w:r>
              <w:t xml:space="preserve">Stratton IM </w:t>
            </w:r>
            <w:r w:rsidRPr="00570BA0">
              <w:rPr>
                <w:i/>
              </w:rPr>
              <w:t>et al</w:t>
            </w:r>
          </w:p>
        </w:tc>
        <w:tc>
          <w:tcPr>
            <w:tcW w:w="5245" w:type="dxa"/>
            <w:shd w:val="clear" w:color="auto" w:fill="auto"/>
            <w:tcMar>
              <w:top w:w="72" w:type="dxa"/>
              <w:left w:w="144" w:type="dxa"/>
              <w:bottom w:w="72" w:type="dxa"/>
              <w:right w:w="144" w:type="dxa"/>
            </w:tcMar>
          </w:tcPr>
          <w:p w14:paraId="39FC5262" w14:textId="77777777" w:rsidR="003A7339" w:rsidRDefault="003A7339" w:rsidP="00BB6A36">
            <w:pPr>
              <w:pStyle w:val="72TabletextTablesTableFigureBoxstyles"/>
            </w:pPr>
            <w:r w:rsidRPr="00570BA0">
              <w:t>Individualised screening for diabetic retinopathy.  A randomised controlled clinical trial of precision medicine</w:t>
            </w:r>
          </w:p>
        </w:tc>
        <w:tc>
          <w:tcPr>
            <w:tcW w:w="709" w:type="dxa"/>
            <w:shd w:val="clear" w:color="auto" w:fill="auto"/>
            <w:tcMar>
              <w:top w:w="72" w:type="dxa"/>
              <w:left w:w="144" w:type="dxa"/>
              <w:bottom w:w="72" w:type="dxa"/>
              <w:right w:w="144" w:type="dxa"/>
            </w:tcMar>
          </w:tcPr>
          <w:p w14:paraId="1FF14C53" w14:textId="77777777" w:rsidR="003A7339" w:rsidRDefault="003A7339" w:rsidP="00BB6A36">
            <w:pPr>
              <w:pStyle w:val="72TabletextTablesTableFigureBoxstyles"/>
            </w:pPr>
            <w:r>
              <w:t>2019</w:t>
            </w:r>
          </w:p>
        </w:tc>
        <w:tc>
          <w:tcPr>
            <w:tcW w:w="2976" w:type="dxa"/>
            <w:shd w:val="clear" w:color="auto" w:fill="auto"/>
            <w:tcMar>
              <w:top w:w="72" w:type="dxa"/>
              <w:left w:w="144" w:type="dxa"/>
              <w:bottom w:w="72" w:type="dxa"/>
              <w:right w:w="144" w:type="dxa"/>
            </w:tcMar>
          </w:tcPr>
          <w:p w14:paraId="0709D403" w14:textId="77777777" w:rsidR="003A7339" w:rsidRDefault="003A7339" w:rsidP="00BB6A36">
            <w:pPr>
              <w:pStyle w:val="72TabletextTablesTableFigureBoxstyles"/>
            </w:pPr>
            <w:r>
              <w:t xml:space="preserve">Poster – ADA Research symposium </w:t>
            </w:r>
          </w:p>
        </w:tc>
        <w:tc>
          <w:tcPr>
            <w:tcW w:w="709" w:type="dxa"/>
          </w:tcPr>
          <w:p w14:paraId="1F1731FC" w14:textId="77777777" w:rsidR="003A7339" w:rsidRDefault="003A7339" w:rsidP="00BB6A36">
            <w:pPr>
              <w:pStyle w:val="72TabletextTablesTableFigureBoxstyles"/>
            </w:pPr>
            <w:r>
              <w:t>E</w:t>
            </w:r>
          </w:p>
        </w:tc>
        <w:tc>
          <w:tcPr>
            <w:tcW w:w="2693" w:type="dxa"/>
          </w:tcPr>
          <w:p w14:paraId="57E5618B" w14:textId="77777777" w:rsidR="003A7339" w:rsidRPr="00570BA0" w:rsidRDefault="003A7339" w:rsidP="00BB6A36">
            <w:pPr>
              <w:pStyle w:val="72TabletextTablesTableFigureBoxstyles"/>
            </w:pPr>
            <w:r>
              <w:t>N/A</w:t>
            </w:r>
          </w:p>
        </w:tc>
      </w:tr>
      <w:tr w:rsidR="003A7339" w:rsidRPr="00C97496" w14:paraId="1731AF9C" w14:textId="77777777" w:rsidTr="00BB6A36">
        <w:trPr>
          <w:trHeight w:hRule="exact" w:val="737"/>
        </w:trPr>
        <w:tc>
          <w:tcPr>
            <w:tcW w:w="14319" w:type="dxa"/>
            <w:gridSpan w:val="6"/>
            <w:tcBorders>
              <w:bottom w:val="nil"/>
            </w:tcBorders>
            <w:shd w:val="clear" w:color="auto" w:fill="EAF1DD"/>
            <w:tcMar>
              <w:top w:w="72" w:type="dxa"/>
              <w:left w:w="144" w:type="dxa"/>
              <w:bottom w:w="72" w:type="dxa"/>
              <w:right w:w="144" w:type="dxa"/>
            </w:tcMar>
          </w:tcPr>
          <w:p w14:paraId="32E85C82" w14:textId="77777777" w:rsidR="003A7339" w:rsidRPr="00D57337" w:rsidRDefault="003A7339" w:rsidP="00BB6A36">
            <w:pPr>
              <w:pStyle w:val="75TablenotesTablesTableFigureBoxstyles"/>
            </w:pPr>
            <w:r w:rsidRPr="00A253AA">
              <w:rPr>
                <w:rFonts w:eastAsia="Cambria"/>
              </w:rPr>
              <w:t>SAPC, Society for Academic Primary Care North; ARVO, Association for Research in Vision and Ophthalmology; UKCRC CTU, UK Clinical Research Collaboration Registered Clinical Trials Unit Network; NIHR, National Institute for Health Research; CRN, Clinical Research Network; HEG, Health Economists</w:t>
            </w:r>
            <w:r w:rsidRPr="00A253AA">
              <w:rPr>
                <w:rFonts w:eastAsia="Cambria"/>
                <w:color w:val="00B0F0"/>
              </w:rPr>
              <w:t>’</w:t>
            </w:r>
            <w:r w:rsidRPr="00A253AA">
              <w:rPr>
                <w:rFonts w:eastAsia="Cambria"/>
              </w:rPr>
              <w:t xml:space="preserve"> Study Group; EASD, </w:t>
            </w:r>
            <w:r w:rsidRPr="00F40E8A">
              <w:t>European Association for the Study of Diabetes</w:t>
            </w:r>
            <w:r w:rsidRPr="00A253AA">
              <w:rPr>
                <w:rFonts w:eastAsia="Cambria"/>
              </w:rPr>
              <w:t>; EASDec, European Association for the Study of Diabetes eye complications study group; ADA, American Diabetes Association</w:t>
            </w:r>
            <w:r w:rsidRPr="00D57337">
              <w:t>.</w:t>
            </w:r>
          </w:p>
        </w:tc>
      </w:tr>
    </w:tbl>
    <w:p w14:paraId="682AB8FA" w14:textId="77777777" w:rsidR="003A7339" w:rsidRDefault="003A7339" w:rsidP="003A7339">
      <w:pPr>
        <w:pStyle w:val="52AheadHeadingsHeadingstyles"/>
        <w:rPr>
          <w:rFonts w:ascii="Calibri" w:hAnsi="Calibri" w:cs="Calibri"/>
          <w:sz w:val="28"/>
          <w:szCs w:val="28"/>
        </w:rPr>
      </w:pPr>
      <w:r>
        <w:t xml:space="preserve">Data-sharing </w:t>
      </w:r>
      <w:bookmarkEnd w:id="181"/>
      <w:bookmarkEnd w:id="182"/>
      <w:r>
        <w:t>statement</w:t>
      </w:r>
    </w:p>
    <w:p w14:paraId="4A074FB2" w14:textId="77777777" w:rsidR="003A7339" w:rsidRDefault="003A7339" w:rsidP="003A7339">
      <w:pPr>
        <w:pStyle w:val="602TextfoTextstylesTextstyles"/>
        <w:rPr>
          <w:rStyle w:val="Emphasis"/>
          <w:rFonts w:ascii="Arial" w:hAnsi="Arial" w:cs="Arial"/>
          <w:i w:val="0"/>
          <w:iCs w:val="0"/>
          <w:sz w:val="21"/>
          <w:szCs w:val="21"/>
        </w:rPr>
      </w:pPr>
      <w:r w:rsidRPr="00D54969">
        <w:t>All requests for data should be sen</w:t>
      </w:r>
      <w:r>
        <w:t xml:space="preserve">t to the corresponding author. Access to available </w:t>
      </w:r>
      <w:r w:rsidRPr="00D54969">
        <w:t>anonymised data may be granted following review</w:t>
      </w:r>
      <w:r>
        <w:t>.</w:t>
      </w:r>
      <w:r w:rsidRPr="00C546CD">
        <w:rPr>
          <w:rStyle w:val="Emphasis"/>
          <w:rFonts w:ascii="Arial" w:hAnsi="Arial" w:cs="Arial"/>
          <w:sz w:val="21"/>
          <w:szCs w:val="21"/>
        </w:rPr>
        <w:t xml:space="preserve"> </w:t>
      </w:r>
    </w:p>
    <w:p w14:paraId="158949B1" w14:textId="77777777" w:rsidR="003A7339" w:rsidRPr="003A496A" w:rsidRDefault="003A7339" w:rsidP="003A7339">
      <w:pPr>
        <w:pStyle w:val="52AheadHeadingsHeadingstyles"/>
      </w:pPr>
      <w:r w:rsidRPr="003A496A">
        <w:t>Patient data</w:t>
      </w:r>
    </w:p>
    <w:p w14:paraId="4EDCBF9A" w14:textId="6F61A711" w:rsidR="003A7339" w:rsidRDefault="003A7339" w:rsidP="003A7339">
      <w:pPr>
        <w:pStyle w:val="602TextfoTextstylesTextstyles"/>
      </w:pPr>
      <w:r w:rsidRPr="00110BD2">
        <w:rPr>
          <w:rStyle w:val="Emphasis"/>
          <w:rFonts w:ascii="Corbel" w:hAnsi="Corbel" w:cs="Arial"/>
          <w:sz w:val="21"/>
          <w:szCs w:val="21"/>
        </w:rPr>
        <w:t>This work uses data provided by patients and collected by the NHS as part of their care and support. Using patient data is vital to improve health and care for everyone. There is huge potential to make better use of information from people</w:t>
      </w:r>
      <w:r>
        <w:rPr>
          <w:rStyle w:val="Emphasis"/>
          <w:rFonts w:ascii="Corbel" w:hAnsi="Corbel" w:cs="Arial"/>
          <w:color w:val="00B0F0"/>
          <w:sz w:val="21"/>
          <w:szCs w:val="21"/>
        </w:rPr>
        <w:t>’</w:t>
      </w:r>
      <w:r w:rsidRPr="00110BD2">
        <w:rPr>
          <w:rStyle w:val="Emphasis"/>
          <w:rFonts w:ascii="Corbel" w:hAnsi="Corbel" w:cs="Arial"/>
          <w:sz w:val="21"/>
          <w:szCs w:val="21"/>
        </w:rPr>
        <w:t>s patient records, to understand more about disease, develop new treatments, monitor safety, and plan NHS services. Patient data should be kept safe and secure, to protect everyone</w:t>
      </w:r>
      <w:r>
        <w:rPr>
          <w:rStyle w:val="Emphasis"/>
          <w:rFonts w:ascii="Corbel" w:hAnsi="Corbel" w:cs="Arial"/>
          <w:color w:val="00B0F0"/>
          <w:sz w:val="21"/>
          <w:szCs w:val="21"/>
        </w:rPr>
        <w:t>’</w:t>
      </w:r>
      <w:r w:rsidRPr="00110BD2">
        <w:rPr>
          <w:rStyle w:val="Emphasis"/>
          <w:rFonts w:ascii="Corbel" w:hAnsi="Corbel" w:cs="Arial"/>
          <w:sz w:val="21"/>
          <w:szCs w:val="21"/>
        </w:rPr>
        <w:t>s privacy, and it</w:t>
      </w:r>
      <w:r>
        <w:rPr>
          <w:rStyle w:val="Emphasis"/>
          <w:rFonts w:ascii="Corbel" w:hAnsi="Corbel" w:cs="Arial"/>
          <w:color w:val="00B0F0"/>
          <w:sz w:val="21"/>
          <w:szCs w:val="21"/>
        </w:rPr>
        <w:t>’</w:t>
      </w:r>
      <w:r w:rsidRPr="00110BD2">
        <w:rPr>
          <w:rStyle w:val="Emphasis"/>
          <w:rFonts w:ascii="Corbel" w:hAnsi="Corbel" w:cs="Arial"/>
          <w:sz w:val="21"/>
          <w:szCs w:val="21"/>
        </w:rPr>
        <w:t xml:space="preserve">s important that there are safeguards to make sure that it is stored and used responsibly. Everyone should be able to find out about how patient data is </w:t>
      </w:r>
      <w:r w:rsidRPr="00C546CD">
        <w:rPr>
          <w:rStyle w:val="Emphasis"/>
          <w:rFonts w:ascii="Corbel" w:hAnsi="Corbel" w:cs="Arial"/>
          <w:sz w:val="21"/>
          <w:szCs w:val="21"/>
        </w:rPr>
        <w:t>used. </w:t>
      </w:r>
      <w:r w:rsidRPr="00C546CD">
        <w:t>#datasaveslives</w:t>
      </w:r>
      <w:r w:rsidRPr="00C546CD">
        <w:rPr>
          <w:rStyle w:val="Emphasis"/>
          <w:rFonts w:ascii="Corbel" w:hAnsi="Corbel" w:cs="Arial"/>
          <w:sz w:val="21"/>
          <w:szCs w:val="21"/>
        </w:rPr>
        <w:t xml:space="preserve"> You can find out more about the background to this citation here: </w:t>
      </w:r>
      <w:r w:rsidRPr="00C546CD">
        <w:t>https://understandingpatientdata.org.uk/data-citation.</w:t>
      </w:r>
    </w:p>
    <w:p w14:paraId="684A23FD" w14:textId="6FEBAD51" w:rsidR="002D1B73" w:rsidRPr="003A496A" w:rsidRDefault="002D1B73" w:rsidP="002D1B73">
      <w:pPr>
        <w:pStyle w:val="52AheadHeadingsHeadingstyles"/>
      </w:pPr>
      <w:r>
        <w:t>References</w:t>
      </w:r>
    </w:p>
    <w:p w14:paraId="6E9E3D7D" w14:textId="77777777" w:rsidR="002D1B73" w:rsidRPr="003F3FBC" w:rsidRDefault="002D1B73" w:rsidP="002D1B73">
      <w:pPr>
        <w:pStyle w:val="65ReferencesTextstylesTextstyles"/>
      </w:pPr>
      <w:r w:rsidRPr="003F3FBC">
        <w:t>1.</w:t>
      </w:r>
      <w:r>
        <w:tab/>
      </w:r>
      <w:r w:rsidRPr="003F3FBC">
        <w:t xml:space="preserve">World Health Organization. World report on vision (2019). Accessed 10th December 2019. https://www.who.int/publications-detail/world-report-on-vision. </w:t>
      </w:r>
    </w:p>
    <w:p w14:paraId="47A9D3AE" w14:textId="77777777" w:rsidR="002D1B73" w:rsidRPr="003F3FBC" w:rsidRDefault="002D1B73" w:rsidP="002D1B73">
      <w:pPr>
        <w:pStyle w:val="65ReferencesTextstylesTextstyles"/>
      </w:pPr>
      <w:r w:rsidRPr="003F3FBC">
        <w:t>2.</w:t>
      </w:r>
      <w:r>
        <w:tab/>
      </w:r>
      <w:r w:rsidRPr="003F3FBC">
        <w:t xml:space="preserve">   The Saint Vincent Declaration on diabetes care and research in Europe. Acta Diabetologia 1989;</w:t>
      </w:r>
      <w:r w:rsidRPr="003F3FBC">
        <w:rPr>
          <w:b/>
        </w:rPr>
        <w:t>10</w:t>
      </w:r>
      <w:r w:rsidRPr="003F3FBC">
        <w:t>(</w:t>
      </w:r>
      <w:r w:rsidRPr="003F3FBC">
        <w:rPr>
          <w:b/>
        </w:rPr>
        <w:t>suppl</w:t>
      </w:r>
      <w:r w:rsidRPr="003F3FBC">
        <w:t>):143-144.</w:t>
      </w:r>
    </w:p>
    <w:p w14:paraId="592A8A02" w14:textId="77777777" w:rsidR="002D1B73" w:rsidRPr="003F3FBC" w:rsidRDefault="002D1B73" w:rsidP="002D1B73">
      <w:pPr>
        <w:pStyle w:val="65ReferencesTextstylesTextstyles"/>
        <w:rPr>
          <w:highlight w:val="yellow"/>
        </w:rPr>
      </w:pPr>
      <w:commentRangeStart w:id="185"/>
      <w:r w:rsidRPr="003F3FBC">
        <w:rPr>
          <w:highlight w:val="yellow"/>
        </w:rPr>
        <w:lastRenderedPageBreak/>
        <w:t>3.</w:t>
      </w:r>
      <w:r w:rsidRPr="003F3FBC">
        <w:rPr>
          <w:highlight w:val="yellow"/>
        </w:rPr>
        <w:tab/>
        <w:t xml:space="preserve">Scanlon PH. The English national screening programme for sight-threatening diabetic retinopathy. </w:t>
      </w:r>
      <w:r w:rsidRPr="003F3FBC">
        <w:rPr>
          <w:i/>
          <w:highlight w:val="yellow"/>
        </w:rPr>
        <w:t>J Med Screen</w:t>
      </w:r>
      <w:r w:rsidRPr="003F3FBC">
        <w:rPr>
          <w:highlight w:val="yellow"/>
        </w:rPr>
        <w:t xml:space="preserve"> 2008;</w:t>
      </w:r>
      <w:r w:rsidRPr="003F3FBC">
        <w:rPr>
          <w:b/>
          <w:highlight w:val="yellow"/>
        </w:rPr>
        <w:t>15</w:t>
      </w:r>
      <w:r w:rsidRPr="003F3FBC">
        <w:rPr>
          <w:highlight w:val="yellow"/>
        </w:rPr>
        <w:t>:</w:t>
      </w:r>
      <w:r w:rsidRPr="003F3FBC">
        <w:rPr>
          <w:color w:val="auto"/>
          <w:highlight w:val="yellow"/>
        </w:rPr>
        <w:t>1</w:t>
      </w:r>
      <w:r w:rsidRPr="003F3FBC">
        <w:rPr>
          <w:color w:val="00B0F0"/>
          <w:highlight w:val="yellow"/>
        </w:rPr>
        <w:t>–</w:t>
      </w:r>
      <w:r w:rsidRPr="003F3FBC">
        <w:rPr>
          <w:color w:val="auto"/>
          <w:highlight w:val="yellow"/>
        </w:rPr>
        <w:t>4</w:t>
      </w:r>
      <w:r w:rsidRPr="003F3FBC">
        <w:rPr>
          <w:highlight w:val="yellow"/>
        </w:rPr>
        <w:t>. https://doi.org/10.1258/jms.2008.008015</w:t>
      </w:r>
      <w:commentRangeEnd w:id="185"/>
      <w:r>
        <w:rPr>
          <w:rStyle w:val="CommentReference"/>
          <w:rFonts w:ascii="Times New Roman" w:hAnsi="Times New Roman" w:cs="Times New Roman"/>
          <w:color w:val="auto"/>
          <w:lang w:eastAsia="en-GB"/>
        </w:rPr>
        <w:commentReference w:id="185"/>
      </w:r>
    </w:p>
    <w:p w14:paraId="4FFD59B9" w14:textId="77777777" w:rsidR="002D1B73" w:rsidRPr="003F3FBC" w:rsidRDefault="002D1B73" w:rsidP="002D1B73">
      <w:pPr>
        <w:pStyle w:val="65ReferencesTextstylesTextstyles"/>
        <w:rPr>
          <w:highlight w:val="yellow"/>
        </w:rPr>
      </w:pPr>
      <w:commentRangeStart w:id="186"/>
      <w:r w:rsidRPr="003F3FBC">
        <w:rPr>
          <w:highlight w:val="yellow"/>
        </w:rPr>
        <w:t>4.</w:t>
      </w:r>
      <w:r w:rsidRPr="003F3FBC">
        <w:rPr>
          <w:highlight w:val="yellow"/>
        </w:rPr>
        <w:tab/>
        <w:t xml:space="preserve">Taylor R, Broadbent DM, Greenwood R, Hepburn D, Owens DR, Simpson H. Mobile retinal screening in Britain. </w:t>
      </w:r>
      <w:r w:rsidRPr="003F3FBC">
        <w:rPr>
          <w:i/>
          <w:highlight w:val="yellow"/>
        </w:rPr>
        <w:t>Diabet Med</w:t>
      </w:r>
      <w:r w:rsidRPr="003F3FBC">
        <w:rPr>
          <w:highlight w:val="yellow"/>
        </w:rPr>
        <w:t xml:space="preserve"> 1998;</w:t>
      </w:r>
      <w:r w:rsidRPr="003F3FBC">
        <w:rPr>
          <w:b/>
          <w:highlight w:val="yellow"/>
        </w:rPr>
        <w:t>15</w:t>
      </w:r>
      <w:r w:rsidRPr="003F3FBC">
        <w:rPr>
          <w:highlight w:val="yellow"/>
        </w:rPr>
        <w:t>:</w:t>
      </w:r>
      <w:r w:rsidRPr="003F3FBC">
        <w:rPr>
          <w:color w:val="auto"/>
          <w:highlight w:val="yellow"/>
        </w:rPr>
        <w:t>344</w:t>
      </w:r>
      <w:r w:rsidRPr="003F3FBC">
        <w:rPr>
          <w:color w:val="00B0F0"/>
          <w:highlight w:val="yellow"/>
        </w:rPr>
        <w:t>–</w:t>
      </w:r>
      <w:r w:rsidRPr="003F3FBC">
        <w:rPr>
          <w:color w:val="auto"/>
          <w:highlight w:val="yellow"/>
        </w:rPr>
        <w:t>7</w:t>
      </w:r>
      <w:r w:rsidRPr="003F3FBC">
        <w:rPr>
          <w:highlight w:val="yellow"/>
        </w:rPr>
        <w:t>. https://doi.org/10.1002/(SICI)1096-9136(199804)15:4</w:t>
      </w:r>
      <w:r>
        <w:rPr>
          <w:highlight w:val="yellow"/>
        </w:rPr>
        <w:t>&lt;</w:t>
      </w:r>
      <w:r w:rsidRPr="003F3FBC">
        <w:rPr>
          <w:highlight w:val="yellow"/>
        </w:rPr>
        <w:t>344::AID-DIA588</w:t>
      </w:r>
      <w:r>
        <w:rPr>
          <w:highlight w:val="yellow"/>
        </w:rPr>
        <w:t>&gt;</w:t>
      </w:r>
      <w:r w:rsidRPr="003F3FBC">
        <w:rPr>
          <w:highlight w:val="yellow"/>
        </w:rPr>
        <w:t>3.0.CO;2-O</w:t>
      </w:r>
      <w:commentRangeEnd w:id="186"/>
      <w:r>
        <w:rPr>
          <w:rStyle w:val="CommentReference"/>
          <w:rFonts w:ascii="Times New Roman" w:hAnsi="Times New Roman" w:cs="Times New Roman"/>
          <w:color w:val="auto"/>
          <w:lang w:eastAsia="en-GB"/>
        </w:rPr>
        <w:commentReference w:id="186"/>
      </w:r>
    </w:p>
    <w:p w14:paraId="4567F6BB" w14:textId="77777777" w:rsidR="002D1B73" w:rsidRPr="003F3FBC" w:rsidRDefault="002D1B73" w:rsidP="002D1B73">
      <w:pPr>
        <w:pStyle w:val="65ReferencesTextstylesTextstyles"/>
      </w:pPr>
      <w:r w:rsidRPr="003F3FBC">
        <w:t>5.</w:t>
      </w:r>
      <w:r>
        <w:tab/>
      </w:r>
      <w:r w:rsidRPr="003F3FBC">
        <w:t xml:space="preserve">   NCD Risk Factor Collaboration. Worldwide trends in diabetes since 1980: a pooled analysis of 752 population-based studies with 4.4 million participants. Lancet 2016;</w:t>
      </w:r>
      <w:r w:rsidRPr="003F3FBC">
        <w:rPr>
          <w:b/>
        </w:rPr>
        <w:t>387</w:t>
      </w:r>
      <w:r w:rsidRPr="003F3FBC">
        <w:t>: 1513-30.</w:t>
      </w:r>
    </w:p>
    <w:p w14:paraId="40714CAF" w14:textId="77777777" w:rsidR="002D1B73" w:rsidRPr="003F3FBC" w:rsidRDefault="002D1B73" w:rsidP="002D1B73">
      <w:pPr>
        <w:pStyle w:val="65ReferencesTextstylesTextstyles"/>
      </w:pPr>
      <w:r w:rsidRPr="003F3FBC">
        <w:t>6.</w:t>
      </w:r>
      <w:r>
        <w:tab/>
      </w:r>
      <w:r w:rsidRPr="003F3FBC">
        <w:t xml:space="preserve">   Younis N, Broadbent DM, Vora JP, Harding SP. Incidence of sight threatening retinopathy in type 2 diabetes in a systematic screening programme. Lancet 2003;</w:t>
      </w:r>
      <w:r w:rsidRPr="003F3FBC">
        <w:rPr>
          <w:b/>
        </w:rPr>
        <w:t>361</w:t>
      </w:r>
      <w:r w:rsidRPr="003F3FBC">
        <w:t xml:space="preserve">:195-200. </w:t>
      </w:r>
    </w:p>
    <w:p w14:paraId="5597ACDD" w14:textId="77777777" w:rsidR="002D1B73" w:rsidRPr="003F3FBC" w:rsidRDefault="002D1B73" w:rsidP="002D1B73">
      <w:pPr>
        <w:pStyle w:val="65ReferencesTextstylesTextstyles"/>
        <w:rPr>
          <w:highlight w:val="yellow"/>
        </w:rPr>
      </w:pPr>
      <w:commentRangeStart w:id="187"/>
      <w:r w:rsidRPr="003F3FBC">
        <w:rPr>
          <w:highlight w:val="yellow"/>
        </w:rPr>
        <w:t>7.</w:t>
      </w:r>
      <w:r w:rsidRPr="003F3FBC">
        <w:rPr>
          <w:highlight w:val="yellow"/>
        </w:rPr>
        <w:tab/>
        <w:t xml:space="preserve">Echouffo-Tcheugui JB, Ali MK, Roglic G, Hayward RA, Narayan KM. Screening intervals for diabetic retinopathy and incidence of visual loss: a systematic review. </w:t>
      </w:r>
      <w:r w:rsidRPr="003F3FBC">
        <w:rPr>
          <w:i/>
          <w:highlight w:val="yellow"/>
        </w:rPr>
        <w:t>Diabet Med</w:t>
      </w:r>
      <w:r w:rsidRPr="003F3FBC">
        <w:rPr>
          <w:highlight w:val="yellow"/>
        </w:rPr>
        <w:t xml:space="preserve"> 2013;</w:t>
      </w:r>
      <w:r w:rsidRPr="003F3FBC">
        <w:rPr>
          <w:b/>
          <w:highlight w:val="yellow"/>
        </w:rPr>
        <w:t>30</w:t>
      </w:r>
      <w:r w:rsidRPr="003F3FBC">
        <w:rPr>
          <w:highlight w:val="yellow"/>
        </w:rPr>
        <w:t>:</w:t>
      </w:r>
      <w:r w:rsidRPr="003F3FBC">
        <w:rPr>
          <w:color w:val="auto"/>
          <w:highlight w:val="yellow"/>
        </w:rPr>
        <w:t>1272</w:t>
      </w:r>
      <w:r w:rsidRPr="003F3FBC">
        <w:rPr>
          <w:color w:val="00B0F0"/>
          <w:highlight w:val="yellow"/>
        </w:rPr>
        <w:t>–</w:t>
      </w:r>
      <w:r w:rsidRPr="003F3FBC">
        <w:rPr>
          <w:color w:val="auto"/>
          <w:highlight w:val="yellow"/>
        </w:rPr>
        <w:t>92</w:t>
      </w:r>
      <w:r w:rsidRPr="003F3FBC">
        <w:rPr>
          <w:highlight w:val="yellow"/>
        </w:rPr>
        <w:t>. https://doi.org/10.1111/dme.12274</w:t>
      </w:r>
      <w:commentRangeEnd w:id="187"/>
      <w:r>
        <w:rPr>
          <w:rStyle w:val="CommentReference"/>
          <w:rFonts w:ascii="Times New Roman" w:hAnsi="Times New Roman" w:cs="Times New Roman"/>
          <w:color w:val="auto"/>
          <w:lang w:eastAsia="en-GB"/>
        </w:rPr>
        <w:commentReference w:id="187"/>
      </w:r>
    </w:p>
    <w:p w14:paraId="36CF8B94" w14:textId="77777777" w:rsidR="002D1B73" w:rsidRPr="003F3FBC" w:rsidRDefault="002D1B73" w:rsidP="002D1B73">
      <w:pPr>
        <w:pStyle w:val="65ReferencesTextstylesTextstyles"/>
        <w:rPr>
          <w:highlight w:val="yellow"/>
        </w:rPr>
      </w:pPr>
      <w:commentRangeStart w:id="188"/>
      <w:r w:rsidRPr="003F3FBC">
        <w:rPr>
          <w:highlight w:val="yellow"/>
        </w:rPr>
        <w:t>8.</w:t>
      </w:r>
      <w:r w:rsidRPr="003F3FBC">
        <w:rPr>
          <w:highlight w:val="yellow"/>
        </w:rPr>
        <w:tab/>
        <w:t>Taylor-Phillips S, Mistry H, Leslie R, Todkill D, Tsertsvadze A, Connock M, Clarke A. Extending the diabetic retinopathy screening interval beyond 1</w:t>
      </w:r>
      <w:r w:rsidRPr="003F3FBC">
        <w:rPr>
          <w:rFonts w:ascii="Times New Roman" w:hAnsi="Times New Roman" w:cs="Times New Roman"/>
          <w:highlight w:val="yellow"/>
        </w:rPr>
        <w:t> </w:t>
      </w:r>
      <w:r w:rsidRPr="003F3FBC">
        <w:rPr>
          <w:highlight w:val="yellow"/>
        </w:rPr>
        <w:t xml:space="preserve">year: systematic review. </w:t>
      </w:r>
      <w:r w:rsidRPr="003F3FBC">
        <w:rPr>
          <w:i/>
          <w:highlight w:val="yellow"/>
        </w:rPr>
        <w:t>Br J Ophthalmol</w:t>
      </w:r>
      <w:r w:rsidRPr="003F3FBC">
        <w:rPr>
          <w:highlight w:val="yellow"/>
        </w:rPr>
        <w:t xml:space="preserve"> 2016;</w:t>
      </w:r>
      <w:r w:rsidRPr="003F3FBC">
        <w:rPr>
          <w:b/>
          <w:highlight w:val="yellow"/>
        </w:rPr>
        <w:t>100</w:t>
      </w:r>
      <w:r w:rsidRPr="003F3FBC">
        <w:rPr>
          <w:highlight w:val="yellow"/>
        </w:rPr>
        <w:t>:</w:t>
      </w:r>
      <w:r w:rsidRPr="003F3FBC">
        <w:rPr>
          <w:color w:val="auto"/>
          <w:highlight w:val="yellow"/>
        </w:rPr>
        <w:t>105</w:t>
      </w:r>
      <w:r w:rsidRPr="003F3FBC">
        <w:rPr>
          <w:color w:val="00B0F0"/>
          <w:highlight w:val="yellow"/>
        </w:rPr>
        <w:t>–</w:t>
      </w:r>
      <w:r w:rsidRPr="003F3FBC">
        <w:rPr>
          <w:color w:val="auto"/>
          <w:highlight w:val="yellow"/>
        </w:rPr>
        <w:t>14</w:t>
      </w:r>
      <w:r w:rsidRPr="003F3FBC">
        <w:rPr>
          <w:highlight w:val="yellow"/>
        </w:rPr>
        <w:t>. https://doi.org/10.1136/bjophthalmol-2014-305938</w:t>
      </w:r>
      <w:commentRangeEnd w:id="188"/>
      <w:r>
        <w:rPr>
          <w:rStyle w:val="CommentReference"/>
          <w:rFonts w:ascii="Times New Roman" w:hAnsi="Times New Roman" w:cs="Times New Roman"/>
          <w:color w:val="auto"/>
          <w:lang w:eastAsia="en-GB"/>
        </w:rPr>
        <w:commentReference w:id="188"/>
      </w:r>
    </w:p>
    <w:p w14:paraId="532A78D1" w14:textId="77777777" w:rsidR="002D1B73" w:rsidRPr="003F3FBC" w:rsidRDefault="002D1B73" w:rsidP="002D1B73">
      <w:pPr>
        <w:pStyle w:val="65ReferencesTextstylesTextstyles"/>
      </w:pPr>
      <w:r w:rsidRPr="003F3FBC">
        <w:t>9.</w:t>
      </w:r>
      <w:r>
        <w:tab/>
      </w:r>
      <w:r w:rsidRPr="003F3FBC">
        <w:t xml:space="preserve">   Looker HC, Nyangoma SO, Cromie DT, et al Predicted impact of extending the screening interval for diabetic retinopathy: the Scottish Diabetic Retinopathy Screening programme. Diabetologia 2013;</w:t>
      </w:r>
      <w:r w:rsidRPr="003F3FBC">
        <w:rPr>
          <w:b/>
        </w:rPr>
        <w:t>56</w:t>
      </w:r>
      <w:r w:rsidRPr="003F3FBC">
        <w:t>:1716</w:t>
      </w:r>
      <w:r>
        <w:t>–</w:t>
      </w:r>
      <w:r w:rsidRPr="003F3FBC">
        <w:t>25</w:t>
      </w:r>
    </w:p>
    <w:p w14:paraId="1F69D1C7" w14:textId="77777777" w:rsidR="002D1B73" w:rsidRPr="003F3FBC" w:rsidRDefault="002D1B73" w:rsidP="002D1B73">
      <w:pPr>
        <w:pStyle w:val="65ReferencesTextstylesTextstyles"/>
        <w:rPr>
          <w:highlight w:val="yellow"/>
        </w:rPr>
      </w:pPr>
      <w:commentRangeStart w:id="189"/>
      <w:r w:rsidRPr="003F3FBC">
        <w:rPr>
          <w:highlight w:val="yellow"/>
        </w:rPr>
        <w:t>10.</w:t>
      </w:r>
      <w:r w:rsidRPr="003F3FBC">
        <w:rPr>
          <w:highlight w:val="yellow"/>
        </w:rPr>
        <w:tab/>
        <w:t xml:space="preserve">Agardh E, Tababat-Khani P. Adopting 3-year screening intervals for sight-threatening retinal vascular lesions in type 2 diabetic subjects without retinopathy. </w:t>
      </w:r>
      <w:r w:rsidRPr="003F3FBC">
        <w:rPr>
          <w:i/>
          <w:highlight w:val="yellow"/>
        </w:rPr>
        <w:t>Diabetes Care</w:t>
      </w:r>
      <w:r w:rsidRPr="003F3FBC">
        <w:rPr>
          <w:highlight w:val="yellow"/>
        </w:rPr>
        <w:t xml:space="preserve"> 2011;</w:t>
      </w:r>
      <w:r w:rsidRPr="003F3FBC">
        <w:rPr>
          <w:b/>
          <w:highlight w:val="yellow"/>
        </w:rPr>
        <w:t>34</w:t>
      </w:r>
      <w:r w:rsidRPr="003F3FBC">
        <w:rPr>
          <w:highlight w:val="yellow"/>
        </w:rPr>
        <w:t>:</w:t>
      </w:r>
      <w:r w:rsidRPr="003F3FBC">
        <w:rPr>
          <w:color w:val="auto"/>
          <w:highlight w:val="yellow"/>
        </w:rPr>
        <w:t>1318</w:t>
      </w:r>
      <w:r>
        <w:rPr>
          <w:color w:val="00B0F0"/>
          <w:highlight w:val="yellow"/>
        </w:rPr>
        <w:t>–</w:t>
      </w:r>
      <w:r w:rsidRPr="003F3FBC">
        <w:rPr>
          <w:color w:val="auto"/>
          <w:highlight w:val="yellow"/>
        </w:rPr>
        <w:t>19</w:t>
      </w:r>
      <w:r w:rsidRPr="003F3FBC">
        <w:rPr>
          <w:highlight w:val="yellow"/>
        </w:rPr>
        <w:t>. https://doi.org/10.2337/dc10-2308</w:t>
      </w:r>
      <w:commentRangeEnd w:id="189"/>
      <w:r>
        <w:rPr>
          <w:rStyle w:val="CommentReference"/>
          <w:rFonts w:ascii="Times New Roman" w:hAnsi="Times New Roman" w:cs="Times New Roman"/>
          <w:color w:val="auto"/>
          <w:lang w:eastAsia="en-GB"/>
        </w:rPr>
        <w:commentReference w:id="189"/>
      </w:r>
    </w:p>
    <w:p w14:paraId="39A18FB1" w14:textId="77777777" w:rsidR="002D1B73" w:rsidRPr="003F3FBC" w:rsidRDefault="002D1B73" w:rsidP="002D1B73">
      <w:pPr>
        <w:pStyle w:val="65ReferencesTextstylesTextstyles"/>
        <w:rPr>
          <w:highlight w:val="yellow"/>
        </w:rPr>
      </w:pPr>
      <w:commentRangeStart w:id="190"/>
      <w:r w:rsidRPr="003F3FBC">
        <w:rPr>
          <w:highlight w:val="yellow"/>
        </w:rPr>
        <w:t>11.</w:t>
      </w:r>
      <w:r w:rsidRPr="003F3FBC">
        <w:rPr>
          <w:highlight w:val="yellow"/>
        </w:rPr>
        <w:tab/>
        <w:t xml:space="preserve">Grauslund J, Andersen N, Andresen J, Flesner P, Haamann P, Heegaard S, </w:t>
      </w:r>
      <w:r w:rsidRPr="003F3FBC">
        <w:rPr>
          <w:i/>
          <w:highlight w:val="yellow"/>
        </w:rPr>
        <w:t>et al</w:t>
      </w:r>
      <w:r w:rsidRPr="003F3FBC">
        <w:rPr>
          <w:highlight w:val="yellow"/>
        </w:rPr>
        <w:t xml:space="preserve">. Evidence-based Danish guidelines for screening of diabetic retinopathy. </w:t>
      </w:r>
      <w:r w:rsidRPr="003F3FBC">
        <w:rPr>
          <w:i/>
          <w:highlight w:val="yellow"/>
        </w:rPr>
        <w:t>Acta Ophthalmol</w:t>
      </w:r>
      <w:r w:rsidRPr="003F3FBC">
        <w:rPr>
          <w:highlight w:val="yellow"/>
        </w:rPr>
        <w:t xml:space="preserve"> 2018;</w:t>
      </w:r>
      <w:r w:rsidRPr="003F3FBC">
        <w:rPr>
          <w:b/>
          <w:highlight w:val="yellow"/>
        </w:rPr>
        <w:t>96</w:t>
      </w:r>
      <w:r w:rsidRPr="003F3FBC">
        <w:rPr>
          <w:highlight w:val="yellow"/>
        </w:rPr>
        <w:t>:</w:t>
      </w:r>
      <w:r w:rsidRPr="003F3FBC">
        <w:rPr>
          <w:color w:val="auto"/>
          <w:highlight w:val="yellow"/>
        </w:rPr>
        <w:t>763</w:t>
      </w:r>
      <w:r>
        <w:rPr>
          <w:color w:val="00B0F0"/>
          <w:highlight w:val="yellow"/>
        </w:rPr>
        <w:t>–</w:t>
      </w:r>
      <w:r w:rsidRPr="003F3FBC">
        <w:rPr>
          <w:color w:val="auto"/>
          <w:highlight w:val="yellow"/>
        </w:rPr>
        <w:t>9</w:t>
      </w:r>
      <w:r w:rsidRPr="003F3FBC">
        <w:rPr>
          <w:highlight w:val="yellow"/>
        </w:rPr>
        <w:t>. https://doi.org/10.1111/aos.13936</w:t>
      </w:r>
      <w:commentRangeEnd w:id="190"/>
      <w:r>
        <w:rPr>
          <w:rStyle w:val="CommentReference"/>
          <w:rFonts w:ascii="Times New Roman" w:hAnsi="Times New Roman" w:cs="Times New Roman"/>
          <w:color w:val="auto"/>
          <w:lang w:eastAsia="en-GB"/>
        </w:rPr>
        <w:commentReference w:id="190"/>
      </w:r>
    </w:p>
    <w:p w14:paraId="06124F53" w14:textId="77777777" w:rsidR="002D1B73" w:rsidRPr="003F3FBC" w:rsidRDefault="002D1B73" w:rsidP="002D1B73">
      <w:pPr>
        <w:pStyle w:val="65ReferencesTextstylesTextstyles"/>
      </w:pPr>
      <w:r w:rsidRPr="003F3FBC">
        <w:t>12.</w:t>
      </w:r>
      <w:r>
        <w:tab/>
      </w:r>
      <w:r w:rsidRPr="003F3FBC">
        <w:t xml:space="preserve"> Chalk D, Pitt M, Vaidya B, Stein K  Can the retinal screening interval be safely increased to 2 years for type 2 diabetic patients without retinopathy? Diabetes Care 2012;</w:t>
      </w:r>
      <w:r w:rsidRPr="003F3FBC">
        <w:rPr>
          <w:b/>
        </w:rPr>
        <w:t>35</w:t>
      </w:r>
      <w:r w:rsidRPr="003F3FBC">
        <w:t>:1663</w:t>
      </w:r>
      <w:r>
        <w:t>–</w:t>
      </w:r>
      <w:r w:rsidRPr="003F3FBC">
        <w:t>8</w:t>
      </w:r>
    </w:p>
    <w:p w14:paraId="0779C459" w14:textId="77777777" w:rsidR="002D1B73" w:rsidRPr="003F3FBC" w:rsidRDefault="002D1B73" w:rsidP="002D1B73">
      <w:pPr>
        <w:pStyle w:val="65ReferencesTextstylesTextstyles"/>
      </w:pPr>
      <w:r w:rsidRPr="003F3FBC">
        <w:t>13.</w:t>
      </w:r>
      <w:r>
        <w:tab/>
      </w:r>
      <w:r w:rsidRPr="003F3FBC">
        <w:t xml:space="preserve"> Aspelund T, Þórisdóttir O, Ólafsdottir E, et al Individual risk assessment and information technology to optimise screening frequency for diabetic retinopathy. Diabetologia 2011;</w:t>
      </w:r>
      <w:r w:rsidRPr="003F3FBC">
        <w:rPr>
          <w:b/>
        </w:rPr>
        <w:t>54</w:t>
      </w:r>
      <w:r w:rsidRPr="003F3FBC">
        <w:t>:2525-2532</w:t>
      </w:r>
    </w:p>
    <w:p w14:paraId="656E4FB7" w14:textId="77777777" w:rsidR="002D1B73" w:rsidRPr="003F3FBC" w:rsidRDefault="002D1B73" w:rsidP="002D1B73">
      <w:pPr>
        <w:pStyle w:val="65ReferencesTextstylesTextstyles"/>
        <w:rPr>
          <w:highlight w:val="yellow"/>
        </w:rPr>
      </w:pPr>
      <w:commentRangeStart w:id="191"/>
      <w:r w:rsidRPr="003F3FBC">
        <w:rPr>
          <w:highlight w:val="yellow"/>
        </w:rPr>
        <w:t>14.</w:t>
      </w:r>
      <w:r w:rsidRPr="003F3FBC">
        <w:rPr>
          <w:highlight w:val="yellow"/>
        </w:rPr>
        <w:tab/>
        <w:t xml:space="preserve">Lund SH, Aspelund T, Kirby P, Russell G, Einarsson S, Palsson O, Stefánsson E. Individualised risk assessment for diabetic retinopathy and optimisation of screening intervals: a scientific approach to reducing healthcare costs. </w:t>
      </w:r>
      <w:r w:rsidRPr="003F3FBC">
        <w:rPr>
          <w:i/>
          <w:highlight w:val="yellow"/>
        </w:rPr>
        <w:t>Br J Ophthalmol</w:t>
      </w:r>
      <w:r w:rsidRPr="003F3FBC">
        <w:rPr>
          <w:highlight w:val="yellow"/>
        </w:rPr>
        <w:t xml:space="preserve"> 2016;</w:t>
      </w:r>
      <w:r w:rsidRPr="003F3FBC">
        <w:rPr>
          <w:b/>
          <w:highlight w:val="yellow"/>
        </w:rPr>
        <w:t>100</w:t>
      </w:r>
      <w:r w:rsidRPr="003F3FBC">
        <w:rPr>
          <w:highlight w:val="yellow"/>
        </w:rPr>
        <w:t>:</w:t>
      </w:r>
      <w:r w:rsidRPr="003F3FBC">
        <w:rPr>
          <w:color w:val="auto"/>
          <w:highlight w:val="yellow"/>
        </w:rPr>
        <w:t>683</w:t>
      </w:r>
      <w:r w:rsidRPr="003F3FBC">
        <w:rPr>
          <w:color w:val="00B0F0"/>
          <w:highlight w:val="yellow"/>
        </w:rPr>
        <w:t>–</w:t>
      </w:r>
      <w:r w:rsidRPr="003F3FBC">
        <w:rPr>
          <w:color w:val="auto"/>
          <w:highlight w:val="yellow"/>
        </w:rPr>
        <w:t>7</w:t>
      </w:r>
      <w:r w:rsidRPr="003F3FBC">
        <w:rPr>
          <w:highlight w:val="yellow"/>
        </w:rPr>
        <w:t>. https://doi.org/10.1136/bjophthalmol-2015-307341</w:t>
      </w:r>
      <w:commentRangeEnd w:id="191"/>
      <w:r>
        <w:rPr>
          <w:rStyle w:val="CommentReference"/>
          <w:rFonts w:ascii="Times New Roman" w:hAnsi="Times New Roman" w:cs="Times New Roman"/>
          <w:color w:val="auto"/>
          <w:lang w:eastAsia="en-GB"/>
        </w:rPr>
        <w:commentReference w:id="191"/>
      </w:r>
    </w:p>
    <w:p w14:paraId="53F500F6" w14:textId="77777777" w:rsidR="002D1B73" w:rsidRPr="003F3FBC" w:rsidRDefault="002D1B73" w:rsidP="002D1B73">
      <w:pPr>
        <w:pStyle w:val="65ReferencesTextstylesTextstyles"/>
      </w:pPr>
      <w:r w:rsidRPr="003F3FBC">
        <w:t>15.</w:t>
      </w:r>
      <w:r>
        <w:tab/>
      </w:r>
      <w:r w:rsidRPr="003F3FBC">
        <w:t xml:space="preserve"> National Health Executive. Backlog of 150,000 cervical screenings revealed as all major health screenings failing to hit targets.  Feb 01, 2019. Accessed 9th May 2019</w:t>
      </w:r>
    </w:p>
    <w:p w14:paraId="7932C344" w14:textId="77777777" w:rsidR="002D1B73" w:rsidRPr="003F3FBC" w:rsidRDefault="002D1B73" w:rsidP="002D1B73">
      <w:pPr>
        <w:pStyle w:val="65ReferencesTextstylesTextstyles"/>
      </w:pPr>
      <w:r w:rsidRPr="003F3FBC">
        <w:tab/>
      </w:r>
      <w:r w:rsidRPr="003F3FBC">
        <w:tab/>
        <w:t xml:space="preserve">http://www.nationalhealthexecutive.com/News/backlog-of-150000-cervical-screenings-revealed-as-all-major-health-screenings-failing-to-hit-targets-/220549  </w:t>
      </w:r>
    </w:p>
    <w:p w14:paraId="2B7A091B" w14:textId="77777777" w:rsidR="002D1B73" w:rsidRPr="003F3FBC" w:rsidRDefault="002D1B73" w:rsidP="002D1B73">
      <w:pPr>
        <w:pStyle w:val="65ReferencesTextstylesTextstyles"/>
        <w:rPr>
          <w:highlight w:val="yellow"/>
        </w:rPr>
      </w:pPr>
      <w:commentRangeStart w:id="192"/>
      <w:r w:rsidRPr="003F3FBC">
        <w:rPr>
          <w:highlight w:val="yellow"/>
        </w:rPr>
        <w:t>16.</w:t>
      </w:r>
      <w:r w:rsidRPr="003F3FBC">
        <w:rPr>
          <w:highlight w:val="yellow"/>
        </w:rPr>
        <w:tab/>
        <w:t xml:space="preserve">Klein R, Klein BE, Moss SE, Cruickshanks KJ. The Wisconsin Epidemiologic Study of diabetic retinopathy. XIV. Ten-year incidence and progression of diabetic retinopathy. </w:t>
      </w:r>
      <w:r w:rsidRPr="003F3FBC">
        <w:rPr>
          <w:i/>
          <w:highlight w:val="yellow"/>
        </w:rPr>
        <w:t>Arch Ophthalmol</w:t>
      </w:r>
      <w:r w:rsidRPr="003F3FBC">
        <w:rPr>
          <w:highlight w:val="yellow"/>
        </w:rPr>
        <w:t xml:space="preserve"> 1994;</w:t>
      </w:r>
      <w:r w:rsidRPr="003F3FBC">
        <w:rPr>
          <w:b/>
          <w:highlight w:val="yellow"/>
        </w:rPr>
        <w:t>112</w:t>
      </w:r>
      <w:r w:rsidRPr="003F3FBC">
        <w:rPr>
          <w:highlight w:val="yellow"/>
        </w:rPr>
        <w:t>:</w:t>
      </w:r>
      <w:r w:rsidRPr="003F3FBC">
        <w:rPr>
          <w:color w:val="auto"/>
          <w:highlight w:val="yellow"/>
        </w:rPr>
        <w:t>1217</w:t>
      </w:r>
      <w:r w:rsidRPr="003F3FBC">
        <w:rPr>
          <w:color w:val="00B0F0"/>
          <w:highlight w:val="yellow"/>
        </w:rPr>
        <w:t>–</w:t>
      </w:r>
      <w:r w:rsidRPr="003F3FBC">
        <w:rPr>
          <w:color w:val="auto"/>
          <w:highlight w:val="yellow"/>
        </w:rPr>
        <w:t>28</w:t>
      </w:r>
      <w:r w:rsidRPr="003F3FBC">
        <w:rPr>
          <w:highlight w:val="yellow"/>
        </w:rPr>
        <w:t>. https://doi.org/10.1001/archopht.1994.01090210105023</w:t>
      </w:r>
      <w:commentRangeEnd w:id="192"/>
      <w:r>
        <w:rPr>
          <w:rStyle w:val="CommentReference"/>
          <w:rFonts w:ascii="Times New Roman" w:hAnsi="Times New Roman" w:cs="Times New Roman"/>
          <w:color w:val="auto"/>
          <w:lang w:eastAsia="en-GB"/>
        </w:rPr>
        <w:commentReference w:id="192"/>
      </w:r>
    </w:p>
    <w:p w14:paraId="03BC1EF6" w14:textId="77777777" w:rsidR="002D1B73" w:rsidRPr="003F3FBC" w:rsidRDefault="002D1B73" w:rsidP="002D1B73">
      <w:pPr>
        <w:pStyle w:val="65ReferencesTextstylesTextstyles"/>
        <w:rPr>
          <w:highlight w:val="yellow"/>
        </w:rPr>
      </w:pPr>
      <w:commentRangeStart w:id="193"/>
      <w:commentRangeStart w:id="194"/>
      <w:r w:rsidRPr="003F3FBC">
        <w:rPr>
          <w:highlight w:val="yellow"/>
        </w:rPr>
        <w:t>17.</w:t>
      </w:r>
      <w:r w:rsidRPr="003F3FBC">
        <w:rPr>
          <w:highlight w:val="yellow"/>
        </w:rPr>
        <w:tab/>
        <w:t xml:space="preserve">Stratton IM, Kohner EM, Aldington SJ, Turner RC, Holman RR, Manley SE, Matthews DR. UKPDS 50: risk factors for incidence and progression of retinopathy in Type II diabetes over 6 years from diagnosis. </w:t>
      </w:r>
      <w:r w:rsidRPr="003F3FBC">
        <w:rPr>
          <w:i/>
          <w:highlight w:val="yellow"/>
        </w:rPr>
        <w:t>Diabetologia</w:t>
      </w:r>
      <w:r w:rsidRPr="003F3FBC">
        <w:rPr>
          <w:highlight w:val="yellow"/>
        </w:rPr>
        <w:t xml:space="preserve"> 2001;</w:t>
      </w:r>
      <w:r w:rsidRPr="003F3FBC">
        <w:rPr>
          <w:b/>
          <w:highlight w:val="yellow"/>
        </w:rPr>
        <w:t>44</w:t>
      </w:r>
      <w:r w:rsidRPr="003F3FBC">
        <w:rPr>
          <w:highlight w:val="yellow"/>
        </w:rPr>
        <w:t>:</w:t>
      </w:r>
      <w:r w:rsidRPr="003F3FBC">
        <w:rPr>
          <w:color w:val="auto"/>
          <w:highlight w:val="yellow"/>
        </w:rPr>
        <w:t>156</w:t>
      </w:r>
      <w:r w:rsidRPr="003F3FBC">
        <w:rPr>
          <w:color w:val="00B0F0"/>
          <w:highlight w:val="yellow"/>
        </w:rPr>
        <w:t>–</w:t>
      </w:r>
      <w:r w:rsidRPr="003F3FBC">
        <w:rPr>
          <w:color w:val="auto"/>
          <w:highlight w:val="yellow"/>
        </w:rPr>
        <w:t>63</w:t>
      </w:r>
      <w:r w:rsidRPr="003F3FBC">
        <w:rPr>
          <w:highlight w:val="yellow"/>
        </w:rPr>
        <w:t>. https://doi.org/10.1007/s001250051594</w:t>
      </w:r>
      <w:commentRangeEnd w:id="193"/>
      <w:r>
        <w:rPr>
          <w:rStyle w:val="CommentReference"/>
          <w:rFonts w:ascii="Times New Roman" w:hAnsi="Times New Roman" w:cs="Times New Roman"/>
          <w:color w:val="auto"/>
          <w:lang w:eastAsia="en-GB"/>
        </w:rPr>
        <w:commentReference w:id="193"/>
      </w:r>
      <w:commentRangeEnd w:id="194"/>
      <w:r>
        <w:rPr>
          <w:rStyle w:val="CommentReference"/>
          <w:rFonts w:ascii="Times New Roman" w:hAnsi="Times New Roman" w:cs="Times New Roman"/>
          <w:color w:val="auto"/>
          <w:lang w:eastAsia="en-GB"/>
        </w:rPr>
        <w:commentReference w:id="194"/>
      </w:r>
    </w:p>
    <w:p w14:paraId="62FC8826" w14:textId="77777777" w:rsidR="002D1B73" w:rsidRPr="003F3FBC" w:rsidRDefault="002D1B73" w:rsidP="002D1B73">
      <w:pPr>
        <w:pStyle w:val="65ReferencesTextstylesTextstyles"/>
      </w:pPr>
      <w:r w:rsidRPr="003F3FBC">
        <w:lastRenderedPageBreak/>
        <w:t>18.</w:t>
      </w:r>
      <w:r>
        <w:tab/>
      </w:r>
      <w:r w:rsidRPr="003F3FBC">
        <w:t xml:space="preserve"> Wareham NJ, O’Rahilly S. The changing classification and diagnosis of diabetes. Br Med J 1998;317:359–60</w:t>
      </w:r>
    </w:p>
    <w:p w14:paraId="0D001045" w14:textId="77777777" w:rsidR="002D1B73" w:rsidRPr="003F3FBC" w:rsidRDefault="002D1B73" w:rsidP="002D1B73">
      <w:pPr>
        <w:pStyle w:val="65ReferencesTextstylesTextstyles"/>
      </w:pPr>
      <w:r w:rsidRPr="003F3FBC">
        <w:t>19.</w:t>
      </w:r>
      <w:r>
        <w:tab/>
      </w:r>
      <w:r w:rsidRPr="003F3FBC">
        <w:t xml:space="preserve"> World Health Organization. Use of glycated haemoglobin (HbA1c) in the diagnosis of diabetes mellitus. 2011. https://www.who.int/diabetes/publications/report-hba1c_2011.pdf</w:t>
      </w:r>
    </w:p>
    <w:p w14:paraId="567CE136" w14:textId="77777777" w:rsidR="002D1B73" w:rsidRPr="003F3FBC" w:rsidRDefault="002D1B73" w:rsidP="002D1B73">
      <w:pPr>
        <w:pStyle w:val="65ReferencesTextstylesTextstyles"/>
        <w:rPr>
          <w:highlight w:val="yellow"/>
        </w:rPr>
      </w:pPr>
      <w:commentRangeStart w:id="195"/>
      <w:r w:rsidRPr="003F3FBC">
        <w:rPr>
          <w:highlight w:val="yellow"/>
        </w:rPr>
        <w:t>20.</w:t>
      </w:r>
      <w:r w:rsidRPr="003F3FBC">
        <w:rPr>
          <w:highlight w:val="yellow"/>
        </w:rPr>
        <w:tab/>
        <w:t xml:space="preserve">Rahimi K, Emdin CA, MacMahon S. The epidemiology of blood pressure and its worldwide management. </w:t>
      </w:r>
      <w:r w:rsidRPr="003F3FBC">
        <w:rPr>
          <w:i/>
          <w:highlight w:val="yellow"/>
        </w:rPr>
        <w:t>Circ Res</w:t>
      </w:r>
      <w:r w:rsidRPr="003F3FBC">
        <w:rPr>
          <w:highlight w:val="yellow"/>
        </w:rPr>
        <w:t xml:space="preserve"> 2015;</w:t>
      </w:r>
      <w:r w:rsidRPr="003F3FBC">
        <w:rPr>
          <w:b/>
          <w:highlight w:val="yellow"/>
        </w:rPr>
        <w:t>116</w:t>
      </w:r>
      <w:r w:rsidRPr="003F3FBC">
        <w:rPr>
          <w:highlight w:val="yellow"/>
        </w:rPr>
        <w:t>:</w:t>
      </w:r>
      <w:r w:rsidRPr="003F3FBC">
        <w:rPr>
          <w:color w:val="auto"/>
          <w:highlight w:val="yellow"/>
        </w:rPr>
        <w:t>925</w:t>
      </w:r>
      <w:r w:rsidRPr="003F3FBC">
        <w:rPr>
          <w:color w:val="00B0F0"/>
          <w:highlight w:val="yellow"/>
        </w:rPr>
        <w:t>–</w:t>
      </w:r>
      <w:r w:rsidRPr="003F3FBC">
        <w:rPr>
          <w:color w:val="auto"/>
          <w:highlight w:val="yellow"/>
        </w:rPr>
        <w:t>36</w:t>
      </w:r>
      <w:r w:rsidRPr="003F3FBC">
        <w:rPr>
          <w:highlight w:val="yellow"/>
        </w:rPr>
        <w:t>. https://doi.org/10.1161/CIRCRESAHA.116.304723</w:t>
      </w:r>
      <w:commentRangeEnd w:id="195"/>
      <w:r>
        <w:rPr>
          <w:rStyle w:val="CommentReference"/>
          <w:rFonts w:ascii="Times New Roman" w:hAnsi="Times New Roman" w:cs="Times New Roman"/>
          <w:color w:val="auto"/>
          <w:lang w:eastAsia="en-GB"/>
        </w:rPr>
        <w:commentReference w:id="195"/>
      </w:r>
    </w:p>
    <w:p w14:paraId="0FD8ACA9" w14:textId="77777777" w:rsidR="002D1B73" w:rsidRPr="003F3FBC" w:rsidRDefault="002D1B73" w:rsidP="002D1B73">
      <w:pPr>
        <w:pStyle w:val="65ReferencesTextstylesTextstyles"/>
        <w:rPr>
          <w:highlight w:val="yellow"/>
        </w:rPr>
      </w:pPr>
      <w:commentRangeStart w:id="196"/>
      <w:r w:rsidRPr="003F3FBC">
        <w:rPr>
          <w:highlight w:val="yellow"/>
        </w:rPr>
        <w:t>21.</w:t>
      </w:r>
      <w:r w:rsidRPr="003F3FBC">
        <w:rPr>
          <w:highlight w:val="yellow"/>
        </w:rPr>
        <w:tab/>
        <w:t xml:space="preserve">Eleuteri A, Fisher AC, Broadbent DM, García-Fiñana M, Cheyne CP, Wang A, </w:t>
      </w:r>
      <w:r w:rsidRPr="003F3FBC">
        <w:rPr>
          <w:i/>
          <w:highlight w:val="yellow"/>
        </w:rPr>
        <w:t>et al</w:t>
      </w:r>
      <w:r w:rsidRPr="003F3FBC">
        <w:rPr>
          <w:highlight w:val="yellow"/>
        </w:rPr>
        <w:t xml:space="preserve">. Individualised variable-interval risk-based screening for sight-threatening diabetic retinopathy: the Liverpool Risk Calculation Engine. </w:t>
      </w:r>
      <w:r w:rsidRPr="003F3FBC">
        <w:rPr>
          <w:i/>
          <w:highlight w:val="yellow"/>
        </w:rPr>
        <w:t>Diabetologia</w:t>
      </w:r>
      <w:r w:rsidRPr="003F3FBC">
        <w:rPr>
          <w:highlight w:val="yellow"/>
        </w:rPr>
        <w:t xml:space="preserve"> 2017;</w:t>
      </w:r>
      <w:r w:rsidRPr="003F3FBC">
        <w:rPr>
          <w:b/>
          <w:highlight w:val="yellow"/>
        </w:rPr>
        <w:t>60</w:t>
      </w:r>
      <w:r w:rsidRPr="003F3FBC">
        <w:rPr>
          <w:highlight w:val="yellow"/>
        </w:rPr>
        <w:t>:</w:t>
      </w:r>
      <w:r w:rsidRPr="003F3FBC">
        <w:rPr>
          <w:color w:val="auto"/>
          <w:highlight w:val="yellow"/>
        </w:rPr>
        <w:t>2174</w:t>
      </w:r>
      <w:r>
        <w:rPr>
          <w:color w:val="00B0F0"/>
          <w:highlight w:val="yellow"/>
        </w:rPr>
        <w:t>–</w:t>
      </w:r>
      <w:r w:rsidRPr="003F3FBC">
        <w:rPr>
          <w:color w:val="auto"/>
          <w:highlight w:val="yellow"/>
        </w:rPr>
        <w:t>82</w:t>
      </w:r>
      <w:r w:rsidRPr="003F3FBC">
        <w:rPr>
          <w:highlight w:val="yellow"/>
        </w:rPr>
        <w:t>. https://doi.org/10.1007/s00125-017-4386-0</w:t>
      </w:r>
      <w:commentRangeEnd w:id="196"/>
      <w:r>
        <w:rPr>
          <w:rStyle w:val="CommentReference"/>
          <w:rFonts w:ascii="Times New Roman" w:hAnsi="Times New Roman" w:cs="Times New Roman"/>
          <w:color w:val="auto"/>
          <w:lang w:eastAsia="en-GB"/>
        </w:rPr>
        <w:commentReference w:id="196"/>
      </w:r>
    </w:p>
    <w:p w14:paraId="06649349" w14:textId="77777777" w:rsidR="002D1B73" w:rsidRPr="003F3FBC" w:rsidRDefault="002D1B73" w:rsidP="002D1B73">
      <w:pPr>
        <w:pStyle w:val="65ReferencesTextstylesTextstyles"/>
        <w:rPr>
          <w:highlight w:val="yellow"/>
        </w:rPr>
      </w:pPr>
      <w:commentRangeStart w:id="197"/>
      <w:r w:rsidRPr="003F3FBC">
        <w:rPr>
          <w:highlight w:val="yellow"/>
        </w:rPr>
        <w:t>22.</w:t>
      </w:r>
      <w:r w:rsidRPr="003F3FBC">
        <w:rPr>
          <w:highlight w:val="yellow"/>
        </w:rPr>
        <w:tab/>
        <w:t xml:space="preserve">Broadbent DM, Sampson CJ, Wang A, Howard L, Williams AE, Howlin SU, </w:t>
      </w:r>
      <w:r w:rsidRPr="003F3FBC">
        <w:rPr>
          <w:i/>
          <w:highlight w:val="yellow"/>
        </w:rPr>
        <w:t>et al</w:t>
      </w:r>
      <w:r w:rsidRPr="003F3FBC">
        <w:rPr>
          <w:highlight w:val="yellow"/>
        </w:rPr>
        <w:t xml:space="preserve">. Individualised screening for diabetic retinopathy: the ISDR study-rationale, design and methodology for a randomised controlled trial comparing annual and individualised risk-based variable-interval screening. </w:t>
      </w:r>
      <w:r w:rsidRPr="003F3FBC">
        <w:rPr>
          <w:i/>
          <w:highlight w:val="yellow"/>
        </w:rPr>
        <w:t>BMJ Open</w:t>
      </w:r>
      <w:r w:rsidRPr="003F3FBC">
        <w:rPr>
          <w:highlight w:val="yellow"/>
        </w:rPr>
        <w:t xml:space="preserve"> 2019;</w:t>
      </w:r>
      <w:r w:rsidRPr="003F3FBC">
        <w:rPr>
          <w:b/>
          <w:highlight w:val="yellow"/>
        </w:rPr>
        <w:t>9</w:t>
      </w:r>
      <w:r w:rsidRPr="003F3FBC">
        <w:rPr>
          <w:highlight w:val="yellow"/>
        </w:rPr>
        <w:t>:</w:t>
      </w:r>
      <w:r w:rsidRPr="003F3FBC">
        <w:rPr>
          <w:color w:val="auto"/>
          <w:highlight w:val="yellow"/>
        </w:rPr>
        <w:t>e025788</w:t>
      </w:r>
      <w:r w:rsidRPr="003F3FBC">
        <w:rPr>
          <w:highlight w:val="yellow"/>
        </w:rPr>
        <w:t>. https://doi.org/10.1136/bmjopen-2018-025788</w:t>
      </w:r>
      <w:commentRangeEnd w:id="197"/>
      <w:r>
        <w:rPr>
          <w:rStyle w:val="CommentReference"/>
          <w:rFonts w:ascii="Times New Roman" w:hAnsi="Times New Roman" w:cs="Times New Roman"/>
          <w:color w:val="auto"/>
          <w:lang w:eastAsia="en-GB"/>
        </w:rPr>
        <w:commentReference w:id="197"/>
      </w:r>
    </w:p>
    <w:p w14:paraId="5B72FA5C" w14:textId="77777777" w:rsidR="002D1B73" w:rsidRPr="003F3FBC" w:rsidRDefault="002D1B73" w:rsidP="002D1B73">
      <w:pPr>
        <w:pStyle w:val="65ReferencesTextstylesTextstyles"/>
      </w:pPr>
      <w:r w:rsidRPr="003F3FBC">
        <w:t>23.</w:t>
      </w:r>
      <w:r>
        <w:tab/>
      </w:r>
      <w:r w:rsidRPr="003F3FBC">
        <w:t xml:space="preserve"> Broadbent DM, Wang A, Cheyne CP, James MJ, Lathe J, Stratton IM, Roberts J, Moitt T, Vora JP, Gabbay M, García-Fiñana M, Harding SP and the ISDR Study Group. Safety and cost effectiveness of individualised screening for diabetic retinopathy: the ISDR open-label, equivalence randomised controlled trial. Diabetologia 2021;</w:t>
      </w:r>
      <w:r w:rsidRPr="003F3FBC">
        <w:rPr>
          <w:b/>
        </w:rPr>
        <w:t>64</w:t>
      </w:r>
      <w:r w:rsidRPr="003F3FBC">
        <w:t>:56–69. https://doi.org/10.1007/s00125-020-05313-2</w:t>
      </w:r>
    </w:p>
    <w:p w14:paraId="64FB8704" w14:textId="77777777" w:rsidR="002D1B73" w:rsidRPr="003F3FBC" w:rsidRDefault="002D1B73" w:rsidP="002D1B73">
      <w:pPr>
        <w:pStyle w:val="65ReferencesTextstylesTextstyles"/>
        <w:rPr>
          <w:highlight w:val="yellow"/>
        </w:rPr>
      </w:pPr>
      <w:commentRangeStart w:id="198"/>
      <w:r w:rsidRPr="003F3FBC">
        <w:rPr>
          <w:highlight w:val="yellow"/>
        </w:rPr>
        <w:t>24.</w:t>
      </w:r>
      <w:r w:rsidRPr="003F3FBC">
        <w:rPr>
          <w:highlight w:val="yellow"/>
        </w:rPr>
        <w:tab/>
        <w:t xml:space="preserve">Byrne P, Thetford C, Gabbay M, Clarke P, Doncaster E, Harding SP, ISDR Study Group. Personalising screening of sight-threatening diabetic retinopathy - qualitative evidence to inform effective implementation. </w:t>
      </w:r>
      <w:r w:rsidRPr="003F3FBC">
        <w:rPr>
          <w:i/>
          <w:highlight w:val="yellow"/>
        </w:rPr>
        <w:t>BMC Public Health</w:t>
      </w:r>
      <w:r w:rsidRPr="003F3FBC">
        <w:rPr>
          <w:highlight w:val="yellow"/>
        </w:rPr>
        <w:t xml:space="preserve"> 2020;</w:t>
      </w:r>
      <w:r w:rsidRPr="003F3FBC">
        <w:rPr>
          <w:b/>
          <w:highlight w:val="yellow"/>
        </w:rPr>
        <w:t>20</w:t>
      </w:r>
      <w:r w:rsidRPr="003F3FBC">
        <w:rPr>
          <w:highlight w:val="yellow"/>
        </w:rPr>
        <w:t>:</w:t>
      </w:r>
      <w:r w:rsidRPr="003F3FBC">
        <w:rPr>
          <w:color w:val="auto"/>
          <w:highlight w:val="yellow"/>
        </w:rPr>
        <w:t>881</w:t>
      </w:r>
      <w:r w:rsidRPr="003F3FBC">
        <w:rPr>
          <w:highlight w:val="yellow"/>
        </w:rPr>
        <w:t>. https://doi.org/10.1186/s12889-020-08974-1</w:t>
      </w:r>
      <w:commentRangeEnd w:id="198"/>
      <w:r>
        <w:rPr>
          <w:rStyle w:val="CommentReference"/>
          <w:rFonts w:ascii="Times New Roman" w:hAnsi="Times New Roman" w:cs="Times New Roman"/>
          <w:color w:val="auto"/>
          <w:lang w:eastAsia="en-GB"/>
        </w:rPr>
        <w:commentReference w:id="198"/>
      </w:r>
    </w:p>
    <w:p w14:paraId="20779E5D" w14:textId="77777777" w:rsidR="002D1B73" w:rsidRPr="003F3FBC" w:rsidRDefault="002D1B73" w:rsidP="002D1B73">
      <w:pPr>
        <w:pStyle w:val="65ReferencesTextstylesTextstyles"/>
        <w:rPr>
          <w:highlight w:val="yellow"/>
        </w:rPr>
      </w:pPr>
      <w:commentRangeStart w:id="199"/>
      <w:commentRangeStart w:id="200"/>
      <w:r w:rsidRPr="003F3FBC">
        <w:rPr>
          <w:highlight w:val="yellow"/>
        </w:rPr>
        <w:t>25.</w:t>
      </w:r>
      <w:r w:rsidRPr="003F3FBC">
        <w:rPr>
          <w:highlight w:val="yellow"/>
        </w:rPr>
        <w:tab/>
        <w:t xml:space="preserve">Cheyne CP, Burgess PI, Broadbent DM, García-Fiñana M, Stratton IM, Criddle T, </w:t>
      </w:r>
      <w:r w:rsidRPr="003F3FBC">
        <w:rPr>
          <w:i/>
          <w:highlight w:val="yellow"/>
        </w:rPr>
        <w:t>et al</w:t>
      </w:r>
      <w:r w:rsidRPr="003F3FBC">
        <w:rPr>
          <w:highlight w:val="yellow"/>
        </w:rPr>
        <w:t xml:space="preserve">. Incidence of sight-threatening diabetic retinopathy in an established urban screening programme: An 11-year cohort study. </w:t>
      </w:r>
      <w:r w:rsidRPr="003F3FBC">
        <w:rPr>
          <w:i/>
          <w:highlight w:val="yellow"/>
        </w:rPr>
        <w:t>Diabet Med</w:t>
      </w:r>
      <w:r w:rsidRPr="003F3FBC">
        <w:rPr>
          <w:highlight w:val="yellow"/>
        </w:rPr>
        <w:t xml:space="preserve"> 2021;</w:t>
      </w:r>
      <w:r w:rsidRPr="003F3FBC">
        <w:rPr>
          <w:b/>
          <w:highlight w:val="yellow"/>
        </w:rPr>
        <w:t>38</w:t>
      </w:r>
      <w:r w:rsidRPr="003F3FBC">
        <w:rPr>
          <w:highlight w:val="yellow"/>
        </w:rPr>
        <w:t>:</w:t>
      </w:r>
      <w:r w:rsidRPr="003F3FBC">
        <w:rPr>
          <w:color w:val="auto"/>
          <w:highlight w:val="yellow"/>
        </w:rPr>
        <w:t>e14583</w:t>
      </w:r>
      <w:r w:rsidRPr="003F3FBC">
        <w:rPr>
          <w:highlight w:val="yellow"/>
        </w:rPr>
        <w:t>. https://doi.org/10.1111/dme.14583</w:t>
      </w:r>
      <w:commentRangeEnd w:id="199"/>
      <w:r>
        <w:rPr>
          <w:rStyle w:val="CommentReference"/>
          <w:rFonts w:ascii="Times New Roman" w:hAnsi="Times New Roman" w:cs="Times New Roman"/>
          <w:color w:val="auto"/>
          <w:lang w:eastAsia="en-GB"/>
        </w:rPr>
        <w:commentReference w:id="199"/>
      </w:r>
      <w:commentRangeEnd w:id="200"/>
      <w:r>
        <w:rPr>
          <w:rStyle w:val="CommentReference"/>
          <w:rFonts w:ascii="Times New Roman" w:hAnsi="Times New Roman" w:cs="Times New Roman"/>
          <w:color w:val="auto"/>
          <w:lang w:eastAsia="en-GB"/>
        </w:rPr>
        <w:commentReference w:id="200"/>
      </w:r>
    </w:p>
    <w:p w14:paraId="28031D91" w14:textId="77777777" w:rsidR="002D1B73" w:rsidRPr="003F3FBC" w:rsidRDefault="002D1B73" w:rsidP="002D1B73">
      <w:pPr>
        <w:pStyle w:val="65ReferencesTextstylesTextstyles"/>
      </w:pPr>
      <w:r w:rsidRPr="003F3FBC">
        <w:t>26.</w:t>
      </w:r>
      <w:r>
        <w:tab/>
      </w:r>
      <w:r w:rsidRPr="003F3FBC">
        <w:t xml:space="preserve"> INVOLVE: Briefing notes for researchers, February 2012. Accessed 26th August 2019. https://www.invo.org.uk/wp-content/uploads/2014/11/9938_INVOLVE_Briefing_Notes_WEB.pdf</w:t>
      </w:r>
    </w:p>
    <w:p w14:paraId="1A921DF8" w14:textId="77777777" w:rsidR="002D1B73" w:rsidRPr="003F3FBC" w:rsidRDefault="002D1B73" w:rsidP="002D1B73">
      <w:pPr>
        <w:pStyle w:val="65ReferencesTextstylesTextstyles"/>
      </w:pPr>
      <w:r w:rsidRPr="003F3FBC">
        <w:t>27.</w:t>
      </w:r>
      <w:r>
        <w:tab/>
      </w:r>
      <w:r w:rsidRPr="003F3FBC">
        <w:t xml:space="preserve"> Structured Systems Analysis and Design Method (SSADM) definition. Accessed 5th November 2019.https://www.techopedia.com/definition/3983/structured-systems-analysis-and-design-method-ssadm. </w:t>
      </w:r>
    </w:p>
    <w:p w14:paraId="729461D9" w14:textId="77777777" w:rsidR="002D1B73" w:rsidRPr="003F3FBC" w:rsidRDefault="002D1B73" w:rsidP="002D1B73">
      <w:pPr>
        <w:pStyle w:val="65ReferencesTextstylesTextstyles"/>
      </w:pPr>
      <w:r w:rsidRPr="003F3FBC">
        <w:t>28.</w:t>
      </w:r>
      <w:r>
        <w:tab/>
      </w:r>
      <w:r w:rsidRPr="003F3FBC">
        <w:t xml:space="preserve"> Data point definition. Accessed 27th September 2019. https://whatis.techtarget.com/definition/data-point</w:t>
      </w:r>
    </w:p>
    <w:p w14:paraId="417AA8DC" w14:textId="77777777" w:rsidR="002D1B73" w:rsidRPr="003F3FBC" w:rsidRDefault="002D1B73" w:rsidP="002D1B73">
      <w:pPr>
        <w:pStyle w:val="65ReferencesTextstylesTextstyles"/>
      </w:pPr>
      <w:r w:rsidRPr="003F3FBC">
        <w:t>29.</w:t>
      </w:r>
      <w:r>
        <w:tab/>
      </w:r>
      <w:r w:rsidRPr="003F3FBC">
        <w:t>Papoulis A. Probability, random variables, and stochastic processes. 3rd edition. McGraw-Hill New York 1991</w:t>
      </w:r>
    </w:p>
    <w:p w14:paraId="19ACD079" w14:textId="77777777" w:rsidR="002D1B73" w:rsidRPr="003F3FBC" w:rsidRDefault="002D1B73" w:rsidP="002D1B73">
      <w:pPr>
        <w:pStyle w:val="65ReferencesTextstylesTextstyles"/>
        <w:rPr>
          <w:highlight w:val="yellow"/>
        </w:rPr>
      </w:pPr>
      <w:commentRangeStart w:id="201"/>
      <w:r w:rsidRPr="003F3FBC">
        <w:rPr>
          <w:highlight w:val="yellow"/>
        </w:rPr>
        <w:t>30.</w:t>
      </w:r>
      <w:r w:rsidRPr="003F3FBC">
        <w:rPr>
          <w:highlight w:val="yellow"/>
        </w:rPr>
        <w:tab/>
        <w:t xml:space="preserve">Stratton IM, Aldington SJ, Taylor DJ, Adler AI, Scanlon PH. A simple risk stratification for time to development of sight-threatening diabetic retinopathy. </w:t>
      </w:r>
      <w:r w:rsidRPr="003F3FBC">
        <w:rPr>
          <w:i/>
          <w:highlight w:val="yellow"/>
        </w:rPr>
        <w:t>Diabetes Care</w:t>
      </w:r>
      <w:r w:rsidRPr="003F3FBC">
        <w:rPr>
          <w:highlight w:val="yellow"/>
        </w:rPr>
        <w:t xml:space="preserve"> 2013;</w:t>
      </w:r>
      <w:r w:rsidRPr="003F3FBC">
        <w:rPr>
          <w:b/>
          <w:highlight w:val="yellow"/>
        </w:rPr>
        <w:t>36</w:t>
      </w:r>
      <w:r w:rsidRPr="003F3FBC">
        <w:rPr>
          <w:highlight w:val="yellow"/>
        </w:rPr>
        <w:t>:</w:t>
      </w:r>
      <w:r w:rsidRPr="003F3FBC">
        <w:rPr>
          <w:color w:val="auto"/>
          <w:highlight w:val="yellow"/>
        </w:rPr>
        <w:t>580</w:t>
      </w:r>
      <w:r w:rsidRPr="003F3FBC">
        <w:rPr>
          <w:color w:val="00B0F0"/>
          <w:highlight w:val="yellow"/>
        </w:rPr>
        <w:t>–</w:t>
      </w:r>
      <w:r w:rsidRPr="003F3FBC">
        <w:rPr>
          <w:color w:val="auto"/>
          <w:highlight w:val="yellow"/>
        </w:rPr>
        <w:t>5</w:t>
      </w:r>
      <w:r w:rsidRPr="003F3FBC">
        <w:rPr>
          <w:highlight w:val="yellow"/>
        </w:rPr>
        <w:t>. https://doi.org/10.2337/dc12-0625</w:t>
      </w:r>
      <w:commentRangeEnd w:id="201"/>
      <w:r>
        <w:rPr>
          <w:rStyle w:val="CommentReference"/>
          <w:rFonts w:ascii="Times New Roman" w:hAnsi="Times New Roman" w:cs="Times New Roman"/>
          <w:color w:val="auto"/>
          <w:lang w:eastAsia="en-GB"/>
        </w:rPr>
        <w:commentReference w:id="201"/>
      </w:r>
    </w:p>
    <w:p w14:paraId="15C66F8D" w14:textId="77777777" w:rsidR="002D1B73" w:rsidRPr="003F3FBC" w:rsidRDefault="002D1B73" w:rsidP="002D1B73">
      <w:pPr>
        <w:pStyle w:val="65ReferencesTextstylesTextstyles"/>
        <w:rPr>
          <w:highlight w:val="yellow"/>
        </w:rPr>
      </w:pPr>
      <w:commentRangeStart w:id="202"/>
      <w:r w:rsidRPr="003F3FBC">
        <w:rPr>
          <w:highlight w:val="yellow"/>
        </w:rPr>
        <w:t>31.</w:t>
      </w:r>
      <w:r w:rsidRPr="003F3FBC">
        <w:rPr>
          <w:highlight w:val="yellow"/>
        </w:rPr>
        <w:tab/>
        <w:t xml:space="preserve">Austin PC, van Klaveren D, Vergouwe Y, Nieboer D, Lee DS, Steyerberg EW. Geographic and temporal validity of prediction models: different approaches were useful to examine model performance. </w:t>
      </w:r>
      <w:r w:rsidRPr="003F3FBC">
        <w:rPr>
          <w:i/>
          <w:highlight w:val="yellow"/>
        </w:rPr>
        <w:t>J Clin Epidemiol</w:t>
      </w:r>
      <w:r w:rsidRPr="003F3FBC">
        <w:rPr>
          <w:highlight w:val="yellow"/>
        </w:rPr>
        <w:t xml:space="preserve"> 2016;</w:t>
      </w:r>
      <w:r w:rsidRPr="003F3FBC">
        <w:rPr>
          <w:b/>
          <w:highlight w:val="yellow"/>
        </w:rPr>
        <w:t>79</w:t>
      </w:r>
      <w:r w:rsidRPr="003F3FBC">
        <w:rPr>
          <w:highlight w:val="yellow"/>
        </w:rPr>
        <w:t>:</w:t>
      </w:r>
      <w:r w:rsidRPr="003F3FBC">
        <w:rPr>
          <w:color w:val="auto"/>
          <w:highlight w:val="yellow"/>
        </w:rPr>
        <w:t>76</w:t>
      </w:r>
      <w:r w:rsidRPr="003F3FBC">
        <w:rPr>
          <w:color w:val="00B0F0"/>
          <w:highlight w:val="yellow"/>
        </w:rPr>
        <w:t>–</w:t>
      </w:r>
      <w:r w:rsidRPr="003F3FBC">
        <w:rPr>
          <w:color w:val="auto"/>
          <w:highlight w:val="yellow"/>
        </w:rPr>
        <w:t>85</w:t>
      </w:r>
      <w:r w:rsidRPr="003F3FBC">
        <w:rPr>
          <w:highlight w:val="yellow"/>
        </w:rPr>
        <w:t>.</w:t>
      </w:r>
      <w:commentRangeEnd w:id="202"/>
      <w:r>
        <w:rPr>
          <w:rStyle w:val="CommentReference"/>
          <w:rFonts w:ascii="Times New Roman" w:hAnsi="Times New Roman" w:cs="Times New Roman"/>
          <w:color w:val="auto"/>
          <w:lang w:eastAsia="en-GB"/>
        </w:rPr>
        <w:commentReference w:id="202"/>
      </w:r>
    </w:p>
    <w:p w14:paraId="78B23389" w14:textId="77777777" w:rsidR="002D1B73" w:rsidRPr="003F3FBC" w:rsidRDefault="002D1B73" w:rsidP="002D1B73">
      <w:pPr>
        <w:pStyle w:val="65ReferencesTextstylesTextstyles"/>
        <w:rPr>
          <w:highlight w:val="yellow"/>
        </w:rPr>
      </w:pPr>
      <w:commentRangeStart w:id="203"/>
      <w:commentRangeStart w:id="204"/>
      <w:r w:rsidRPr="003F3FBC">
        <w:rPr>
          <w:highlight w:val="yellow"/>
        </w:rPr>
        <w:t>32.</w:t>
      </w:r>
      <w:r w:rsidRPr="003F3FBC">
        <w:rPr>
          <w:highlight w:val="yellow"/>
        </w:rPr>
        <w:tab/>
        <w:t xml:space="preserve">van der Heijden AA, Walraven I, van ‘t Riet E, Aspelund T, Lund SH, Elders P, </w:t>
      </w:r>
      <w:r w:rsidRPr="003F3FBC">
        <w:rPr>
          <w:i/>
          <w:highlight w:val="yellow"/>
        </w:rPr>
        <w:t>et al</w:t>
      </w:r>
      <w:r w:rsidRPr="003F3FBC">
        <w:rPr>
          <w:highlight w:val="yellow"/>
        </w:rPr>
        <w:t xml:space="preserve">. </w:t>
      </w:r>
      <w:r w:rsidRPr="003F3FBC">
        <w:rPr>
          <w:highlight w:val="yellow"/>
        </w:rPr>
        <w:lastRenderedPageBreak/>
        <w:t xml:space="preserve">Validation of a model to estimate personalised screening frequency to monitor diabetic retinopathy. </w:t>
      </w:r>
      <w:r w:rsidRPr="003F3FBC">
        <w:rPr>
          <w:i/>
          <w:highlight w:val="yellow"/>
        </w:rPr>
        <w:t>Diabetologia</w:t>
      </w:r>
      <w:r w:rsidRPr="003F3FBC">
        <w:rPr>
          <w:highlight w:val="yellow"/>
        </w:rPr>
        <w:t xml:space="preserve"> 2014;</w:t>
      </w:r>
      <w:r w:rsidRPr="003F3FBC">
        <w:rPr>
          <w:b/>
          <w:highlight w:val="yellow"/>
        </w:rPr>
        <w:t>57</w:t>
      </w:r>
      <w:r w:rsidRPr="003F3FBC">
        <w:rPr>
          <w:highlight w:val="yellow"/>
        </w:rPr>
        <w:t>:</w:t>
      </w:r>
      <w:r w:rsidRPr="003F3FBC">
        <w:rPr>
          <w:color w:val="auto"/>
          <w:highlight w:val="yellow"/>
        </w:rPr>
        <w:t>1332</w:t>
      </w:r>
      <w:r w:rsidRPr="003F3FBC">
        <w:rPr>
          <w:color w:val="00B0F0"/>
          <w:highlight w:val="yellow"/>
        </w:rPr>
        <w:t>–</w:t>
      </w:r>
      <w:r w:rsidRPr="003F3FBC">
        <w:rPr>
          <w:color w:val="auto"/>
          <w:highlight w:val="yellow"/>
        </w:rPr>
        <w:t>8</w:t>
      </w:r>
      <w:r w:rsidRPr="003F3FBC">
        <w:rPr>
          <w:highlight w:val="yellow"/>
        </w:rPr>
        <w:t>. https://doi.org/10.1007/s00125-014-3246-4</w:t>
      </w:r>
      <w:commentRangeEnd w:id="203"/>
      <w:r>
        <w:rPr>
          <w:rStyle w:val="CommentReference"/>
          <w:rFonts w:ascii="Times New Roman" w:hAnsi="Times New Roman" w:cs="Times New Roman"/>
          <w:color w:val="auto"/>
          <w:lang w:eastAsia="en-GB"/>
        </w:rPr>
        <w:commentReference w:id="203"/>
      </w:r>
      <w:commentRangeEnd w:id="204"/>
      <w:r>
        <w:rPr>
          <w:rStyle w:val="CommentReference"/>
          <w:rFonts w:ascii="Times New Roman" w:hAnsi="Times New Roman" w:cs="Times New Roman"/>
          <w:color w:val="auto"/>
          <w:lang w:eastAsia="en-GB"/>
        </w:rPr>
        <w:commentReference w:id="204"/>
      </w:r>
    </w:p>
    <w:p w14:paraId="676FFB43" w14:textId="77777777" w:rsidR="002D1B73" w:rsidRPr="003F3FBC" w:rsidRDefault="002D1B73" w:rsidP="002D1B73">
      <w:pPr>
        <w:pStyle w:val="65ReferencesTextstylesTextstyles"/>
        <w:rPr>
          <w:highlight w:val="yellow"/>
        </w:rPr>
      </w:pPr>
      <w:commentRangeStart w:id="205"/>
      <w:commentRangeStart w:id="206"/>
      <w:r w:rsidRPr="003F3FBC">
        <w:rPr>
          <w:highlight w:val="yellow"/>
        </w:rPr>
        <w:t>33.</w:t>
      </w:r>
      <w:r w:rsidRPr="003F3FBC">
        <w:rPr>
          <w:highlight w:val="yellow"/>
        </w:rPr>
        <w:tab/>
        <w:t xml:space="preserve">van der Heijden AA, Nijpels G, Badloe F, Lovejoy HL, Peelen LM, Feenstra TL, </w:t>
      </w:r>
      <w:r w:rsidRPr="003F3FBC">
        <w:rPr>
          <w:i/>
          <w:highlight w:val="yellow"/>
        </w:rPr>
        <w:t>et al</w:t>
      </w:r>
      <w:r w:rsidRPr="003F3FBC">
        <w:rPr>
          <w:highlight w:val="yellow"/>
        </w:rPr>
        <w:t xml:space="preserve">. Prediction models for development of retinopathy in people with type 2 diabetes: systematic review and external validation in a Dutch primary care setting. </w:t>
      </w:r>
      <w:r w:rsidRPr="003F3FBC">
        <w:rPr>
          <w:i/>
          <w:highlight w:val="yellow"/>
        </w:rPr>
        <w:t>Diabetologia</w:t>
      </w:r>
      <w:r w:rsidRPr="003F3FBC">
        <w:rPr>
          <w:highlight w:val="yellow"/>
        </w:rPr>
        <w:t xml:space="preserve"> 2020;</w:t>
      </w:r>
      <w:r w:rsidRPr="003F3FBC">
        <w:rPr>
          <w:b/>
          <w:highlight w:val="yellow"/>
        </w:rPr>
        <w:t>63</w:t>
      </w:r>
      <w:r w:rsidRPr="003F3FBC">
        <w:rPr>
          <w:highlight w:val="yellow"/>
        </w:rPr>
        <w:t>:</w:t>
      </w:r>
      <w:r w:rsidRPr="003F3FBC">
        <w:rPr>
          <w:color w:val="auto"/>
          <w:highlight w:val="yellow"/>
        </w:rPr>
        <w:t>1110</w:t>
      </w:r>
      <w:r>
        <w:rPr>
          <w:color w:val="00B0F0"/>
          <w:highlight w:val="yellow"/>
        </w:rPr>
        <w:t>–</w:t>
      </w:r>
      <w:r w:rsidRPr="003F3FBC">
        <w:rPr>
          <w:color w:val="auto"/>
          <w:highlight w:val="yellow"/>
        </w:rPr>
        <w:t>19</w:t>
      </w:r>
      <w:r w:rsidRPr="003F3FBC">
        <w:rPr>
          <w:highlight w:val="yellow"/>
        </w:rPr>
        <w:t>. https://doi.org/10.1007/s00125-020-05134-3</w:t>
      </w:r>
      <w:commentRangeEnd w:id="205"/>
      <w:r>
        <w:rPr>
          <w:rStyle w:val="CommentReference"/>
          <w:rFonts w:ascii="Times New Roman" w:hAnsi="Times New Roman" w:cs="Times New Roman"/>
          <w:color w:val="auto"/>
          <w:lang w:eastAsia="en-GB"/>
        </w:rPr>
        <w:commentReference w:id="205"/>
      </w:r>
      <w:commentRangeEnd w:id="206"/>
      <w:r>
        <w:rPr>
          <w:rStyle w:val="CommentReference"/>
          <w:rFonts w:ascii="Times New Roman" w:hAnsi="Times New Roman" w:cs="Times New Roman"/>
          <w:color w:val="auto"/>
          <w:lang w:eastAsia="en-GB"/>
        </w:rPr>
        <w:commentReference w:id="206"/>
      </w:r>
    </w:p>
    <w:p w14:paraId="4E073A24" w14:textId="77777777" w:rsidR="002D1B73" w:rsidRPr="003F3FBC" w:rsidRDefault="002D1B73" w:rsidP="002D1B73">
      <w:pPr>
        <w:pStyle w:val="65ReferencesTextstylesTextstyles"/>
        <w:rPr>
          <w:highlight w:val="yellow"/>
        </w:rPr>
      </w:pPr>
      <w:commentRangeStart w:id="207"/>
      <w:r w:rsidRPr="003F3FBC">
        <w:rPr>
          <w:highlight w:val="yellow"/>
        </w:rPr>
        <w:t>34.</w:t>
      </w:r>
      <w:r w:rsidRPr="003F3FBC">
        <w:rPr>
          <w:highlight w:val="yellow"/>
        </w:rPr>
        <w:tab/>
        <w:t xml:space="preserve">Porta M, Maurino M, Severini S, Lamarmora E, Trento M, Sitia E, </w:t>
      </w:r>
      <w:r w:rsidRPr="003F3FBC">
        <w:rPr>
          <w:i/>
          <w:highlight w:val="yellow"/>
        </w:rPr>
        <w:t>et al</w:t>
      </w:r>
      <w:r w:rsidRPr="003F3FBC">
        <w:rPr>
          <w:highlight w:val="yellow"/>
        </w:rPr>
        <w:t xml:space="preserve">. Clinical characteristics influence screening intervals for diabetic retinopathy. </w:t>
      </w:r>
      <w:r w:rsidRPr="003F3FBC">
        <w:rPr>
          <w:i/>
          <w:highlight w:val="yellow"/>
        </w:rPr>
        <w:t>Diabetologia</w:t>
      </w:r>
      <w:r w:rsidRPr="003F3FBC">
        <w:rPr>
          <w:highlight w:val="yellow"/>
        </w:rPr>
        <w:t xml:space="preserve"> 2013;</w:t>
      </w:r>
      <w:r w:rsidRPr="003F3FBC">
        <w:rPr>
          <w:b/>
          <w:highlight w:val="yellow"/>
        </w:rPr>
        <w:t>56</w:t>
      </w:r>
      <w:r w:rsidRPr="003F3FBC">
        <w:rPr>
          <w:highlight w:val="yellow"/>
        </w:rPr>
        <w:t>:</w:t>
      </w:r>
      <w:r w:rsidRPr="003F3FBC">
        <w:rPr>
          <w:color w:val="auto"/>
          <w:highlight w:val="yellow"/>
        </w:rPr>
        <w:t>2147</w:t>
      </w:r>
      <w:r w:rsidRPr="003F3FBC">
        <w:rPr>
          <w:color w:val="00B0F0"/>
          <w:highlight w:val="yellow"/>
        </w:rPr>
        <w:t>–</w:t>
      </w:r>
      <w:r w:rsidRPr="003F3FBC">
        <w:rPr>
          <w:color w:val="auto"/>
          <w:highlight w:val="yellow"/>
        </w:rPr>
        <w:t>52</w:t>
      </w:r>
      <w:r w:rsidRPr="003F3FBC">
        <w:rPr>
          <w:highlight w:val="yellow"/>
        </w:rPr>
        <w:t>. https://doi.org/10.1007/s00125-013-2989-7</w:t>
      </w:r>
      <w:commentRangeEnd w:id="207"/>
      <w:r>
        <w:rPr>
          <w:rStyle w:val="CommentReference"/>
          <w:rFonts w:ascii="Times New Roman" w:hAnsi="Times New Roman" w:cs="Times New Roman"/>
          <w:color w:val="auto"/>
          <w:lang w:eastAsia="en-GB"/>
        </w:rPr>
        <w:commentReference w:id="207"/>
      </w:r>
    </w:p>
    <w:p w14:paraId="064E5A23" w14:textId="77777777" w:rsidR="002D1B73" w:rsidRPr="003F3FBC" w:rsidRDefault="002D1B73" w:rsidP="002D1B73">
      <w:pPr>
        <w:pStyle w:val="65ReferencesTextstylesTextstyles"/>
        <w:rPr>
          <w:highlight w:val="yellow"/>
        </w:rPr>
      </w:pPr>
      <w:commentRangeStart w:id="208"/>
      <w:r w:rsidRPr="003F3FBC">
        <w:rPr>
          <w:highlight w:val="yellow"/>
        </w:rPr>
        <w:t>35.</w:t>
      </w:r>
      <w:r w:rsidRPr="003F3FBC">
        <w:rPr>
          <w:highlight w:val="yellow"/>
        </w:rPr>
        <w:tab/>
        <w:t xml:space="preserve">Moons KG, Kengne AP, Woodward M, Royston P, Vergouwe Y, Altman DG, Grobbee DE. Risk prediction models: I. Development, internal validation, and assessing the incremental value of a new (bio)marker. </w:t>
      </w:r>
      <w:r w:rsidRPr="003F3FBC">
        <w:rPr>
          <w:i/>
          <w:highlight w:val="yellow"/>
        </w:rPr>
        <w:t>Heart</w:t>
      </w:r>
      <w:r w:rsidRPr="003F3FBC">
        <w:rPr>
          <w:highlight w:val="yellow"/>
        </w:rPr>
        <w:t xml:space="preserve"> 2012;</w:t>
      </w:r>
      <w:r w:rsidRPr="003F3FBC">
        <w:rPr>
          <w:b/>
          <w:highlight w:val="yellow"/>
        </w:rPr>
        <w:t>98</w:t>
      </w:r>
      <w:r w:rsidRPr="003F3FBC">
        <w:rPr>
          <w:highlight w:val="yellow"/>
        </w:rPr>
        <w:t>:</w:t>
      </w:r>
      <w:r w:rsidRPr="003F3FBC">
        <w:rPr>
          <w:color w:val="auto"/>
          <w:highlight w:val="yellow"/>
        </w:rPr>
        <w:t>683</w:t>
      </w:r>
      <w:r w:rsidRPr="003F3FBC">
        <w:rPr>
          <w:color w:val="00B0F0"/>
          <w:highlight w:val="yellow"/>
        </w:rPr>
        <w:t>–</w:t>
      </w:r>
      <w:r w:rsidRPr="003F3FBC">
        <w:rPr>
          <w:color w:val="auto"/>
          <w:highlight w:val="yellow"/>
        </w:rPr>
        <w:t>90</w:t>
      </w:r>
      <w:r w:rsidRPr="003F3FBC">
        <w:rPr>
          <w:highlight w:val="yellow"/>
        </w:rPr>
        <w:t>. https://doi.org/10.1136/heartjnl-2011-301246</w:t>
      </w:r>
      <w:commentRangeEnd w:id="208"/>
      <w:r>
        <w:rPr>
          <w:rStyle w:val="CommentReference"/>
          <w:rFonts w:ascii="Times New Roman" w:hAnsi="Times New Roman" w:cs="Times New Roman"/>
          <w:color w:val="auto"/>
          <w:lang w:eastAsia="en-GB"/>
        </w:rPr>
        <w:commentReference w:id="208"/>
      </w:r>
    </w:p>
    <w:p w14:paraId="06E4A924" w14:textId="77777777" w:rsidR="002D1B73" w:rsidRPr="003F3FBC" w:rsidRDefault="002D1B73" w:rsidP="002D1B73">
      <w:pPr>
        <w:pStyle w:val="65ReferencesTextstylesTextstyles"/>
        <w:rPr>
          <w:highlight w:val="yellow"/>
        </w:rPr>
      </w:pPr>
      <w:commentRangeStart w:id="209"/>
      <w:r w:rsidRPr="003F3FBC">
        <w:rPr>
          <w:highlight w:val="yellow"/>
        </w:rPr>
        <w:t>36.</w:t>
      </w:r>
      <w:r w:rsidRPr="003F3FBC">
        <w:rPr>
          <w:highlight w:val="yellow"/>
        </w:rPr>
        <w:tab/>
        <w:t xml:space="preserve">Moons KG, Kengne AP, Grobbee DE, Royston P, Vergouwe Y, Altman DG, Woodward M. Risk prediction models: II. External validation, model updating, and impact assessment. </w:t>
      </w:r>
      <w:r w:rsidRPr="003F3FBC">
        <w:rPr>
          <w:i/>
          <w:highlight w:val="yellow"/>
        </w:rPr>
        <w:t>Heart</w:t>
      </w:r>
      <w:r w:rsidRPr="003F3FBC">
        <w:rPr>
          <w:highlight w:val="yellow"/>
        </w:rPr>
        <w:t xml:space="preserve"> 2012;</w:t>
      </w:r>
      <w:r w:rsidRPr="003F3FBC">
        <w:rPr>
          <w:b/>
          <w:highlight w:val="yellow"/>
        </w:rPr>
        <w:t>98</w:t>
      </w:r>
      <w:r w:rsidRPr="003F3FBC">
        <w:rPr>
          <w:highlight w:val="yellow"/>
        </w:rPr>
        <w:t>:</w:t>
      </w:r>
      <w:r w:rsidRPr="003F3FBC">
        <w:rPr>
          <w:color w:val="auto"/>
          <w:highlight w:val="yellow"/>
        </w:rPr>
        <w:t>691</w:t>
      </w:r>
      <w:r w:rsidRPr="003F3FBC">
        <w:rPr>
          <w:color w:val="00B0F0"/>
          <w:highlight w:val="yellow"/>
        </w:rPr>
        <w:t>–</w:t>
      </w:r>
      <w:r w:rsidRPr="003F3FBC">
        <w:rPr>
          <w:color w:val="auto"/>
          <w:highlight w:val="yellow"/>
        </w:rPr>
        <w:t>8</w:t>
      </w:r>
      <w:r w:rsidRPr="003F3FBC">
        <w:rPr>
          <w:highlight w:val="yellow"/>
        </w:rPr>
        <w:t>. https://doi.org/10.1136/heartjnl-2011-301247</w:t>
      </w:r>
      <w:commentRangeEnd w:id="209"/>
      <w:r>
        <w:rPr>
          <w:rStyle w:val="CommentReference"/>
          <w:rFonts w:ascii="Times New Roman" w:hAnsi="Times New Roman" w:cs="Times New Roman"/>
          <w:color w:val="auto"/>
          <w:lang w:eastAsia="en-GB"/>
        </w:rPr>
        <w:commentReference w:id="209"/>
      </w:r>
    </w:p>
    <w:p w14:paraId="0D3974F1" w14:textId="77777777" w:rsidR="002D1B73" w:rsidRPr="003F3FBC" w:rsidRDefault="002D1B73" w:rsidP="002D1B73">
      <w:pPr>
        <w:pStyle w:val="65ReferencesTextstylesTextstyles"/>
      </w:pPr>
      <w:r w:rsidRPr="003F3FBC">
        <w:t>37.</w:t>
      </w:r>
      <w:r>
        <w:tab/>
      </w:r>
      <w:r w:rsidRPr="003F3FBC">
        <w:t>Klonoff DC. Personalized medicine for diabetes. J Diabetes Sci Technol 2008:</w:t>
      </w:r>
      <w:r w:rsidRPr="003F3FBC">
        <w:rPr>
          <w:b/>
        </w:rPr>
        <w:t>2</w:t>
      </w:r>
      <w:r w:rsidRPr="003F3FBC">
        <w:t xml:space="preserve">:335-341. </w:t>
      </w:r>
    </w:p>
    <w:p w14:paraId="7047F121" w14:textId="77777777" w:rsidR="002D1B73" w:rsidRPr="003F3FBC" w:rsidRDefault="002D1B73" w:rsidP="002D1B73">
      <w:pPr>
        <w:pStyle w:val="65ReferencesTextstylesTextstyles"/>
        <w:rPr>
          <w:highlight w:val="yellow"/>
        </w:rPr>
      </w:pPr>
      <w:commentRangeStart w:id="210"/>
      <w:commentRangeStart w:id="211"/>
      <w:r w:rsidRPr="003F3FBC">
        <w:rPr>
          <w:highlight w:val="yellow"/>
        </w:rPr>
        <w:t>38.</w:t>
      </w:r>
      <w:r w:rsidRPr="003F3FBC">
        <w:rPr>
          <w:highlight w:val="yellow"/>
        </w:rPr>
        <w:tab/>
        <w:t xml:space="preserve">Gray JA. The shift to personalised and population medicine. </w:t>
      </w:r>
      <w:r w:rsidRPr="003F3FBC">
        <w:rPr>
          <w:i/>
          <w:highlight w:val="yellow"/>
        </w:rPr>
        <w:t>Lancet</w:t>
      </w:r>
      <w:r w:rsidRPr="003F3FBC">
        <w:rPr>
          <w:highlight w:val="yellow"/>
        </w:rPr>
        <w:t xml:space="preserve"> 2013;</w:t>
      </w:r>
      <w:r w:rsidRPr="003F3FBC">
        <w:rPr>
          <w:b/>
          <w:highlight w:val="yellow"/>
        </w:rPr>
        <w:t>382</w:t>
      </w:r>
      <w:r w:rsidRPr="003F3FBC">
        <w:rPr>
          <w:highlight w:val="yellow"/>
        </w:rPr>
        <w:t>:</w:t>
      </w:r>
      <w:r w:rsidRPr="003F3FBC">
        <w:rPr>
          <w:color w:val="auto"/>
          <w:highlight w:val="yellow"/>
        </w:rPr>
        <w:t>200</w:t>
      </w:r>
      <w:r w:rsidRPr="003F3FBC">
        <w:rPr>
          <w:color w:val="00B0F0"/>
          <w:highlight w:val="yellow"/>
        </w:rPr>
        <w:t>–</w:t>
      </w:r>
      <w:r w:rsidRPr="003F3FBC">
        <w:rPr>
          <w:color w:val="auto"/>
          <w:highlight w:val="yellow"/>
        </w:rPr>
        <w:t>1</w:t>
      </w:r>
      <w:r w:rsidRPr="003F3FBC">
        <w:rPr>
          <w:highlight w:val="yellow"/>
        </w:rPr>
        <w:t>.</w:t>
      </w:r>
      <w:commentRangeEnd w:id="210"/>
      <w:r>
        <w:rPr>
          <w:rStyle w:val="CommentReference"/>
          <w:rFonts w:ascii="Times New Roman" w:hAnsi="Times New Roman" w:cs="Times New Roman"/>
          <w:color w:val="auto"/>
          <w:lang w:eastAsia="en-GB"/>
        </w:rPr>
        <w:commentReference w:id="210"/>
      </w:r>
      <w:commentRangeEnd w:id="211"/>
      <w:r>
        <w:rPr>
          <w:rStyle w:val="CommentReference"/>
          <w:rFonts w:ascii="Times New Roman" w:hAnsi="Times New Roman" w:cs="Times New Roman"/>
          <w:color w:val="auto"/>
          <w:lang w:eastAsia="en-GB"/>
        </w:rPr>
        <w:commentReference w:id="211"/>
      </w:r>
    </w:p>
    <w:p w14:paraId="12FA65F1" w14:textId="77777777" w:rsidR="002D1B73" w:rsidRPr="003F3FBC" w:rsidRDefault="002D1B73" w:rsidP="002D1B73">
      <w:pPr>
        <w:pStyle w:val="65ReferencesTextstylesTextstyles"/>
        <w:rPr>
          <w:highlight w:val="yellow"/>
        </w:rPr>
      </w:pPr>
      <w:commentRangeStart w:id="212"/>
      <w:commentRangeStart w:id="213"/>
      <w:commentRangeStart w:id="214"/>
      <w:r w:rsidRPr="003F3FBC">
        <w:rPr>
          <w:highlight w:val="yellow"/>
        </w:rPr>
        <w:t>39.</w:t>
      </w:r>
      <w:r w:rsidRPr="003F3FBC">
        <w:rPr>
          <w:highlight w:val="yellow"/>
        </w:rPr>
        <w:tab/>
        <w:t xml:space="preserve">Olafsdóttir E, Stefánsson E. Biennial eye screening in patients with diabetes without retinopathy: 10-year experience. </w:t>
      </w:r>
      <w:r w:rsidRPr="003F3FBC">
        <w:rPr>
          <w:i/>
          <w:highlight w:val="yellow"/>
        </w:rPr>
        <w:t>Br J Ophthalmol</w:t>
      </w:r>
      <w:r w:rsidRPr="003F3FBC">
        <w:rPr>
          <w:highlight w:val="yellow"/>
        </w:rPr>
        <w:t xml:space="preserve"> 2007;</w:t>
      </w:r>
      <w:r w:rsidRPr="003F3FBC">
        <w:rPr>
          <w:b/>
          <w:highlight w:val="yellow"/>
        </w:rPr>
        <w:t>91</w:t>
      </w:r>
      <w:r w:rsidRPr="003F3FBC">
        <w:rPr>
          <w:highlight w:val="yellow"/>
        </w:rPr>
        <w:t>:</w:t>
      </w:r>
      <w:r w:rsidRPr="003F3FBC">
        <w:rPr>
          <w:color w:val="auto"/>
          <w:highlight w:val="yellow"/>
        </w:rPr>
        <w:t>1599</w:t>
      </w:r>
      <w:r w:rsidRPr="003F3FBC">
        <w:rPr>
          <w:color w:val="00B0F0"/>
          <w:highlight w:val="yellow"/>
        </w:rPr>
        <w:t>–</w:t>
      </w:r>
      <w:r w:rsidRPr="003F3FBC">
        <w:rPr>
          <w:color w:val="auto"/>
          <w:highlight w:val="yellow"/>
        </w:rPr>
        <w:t>601</w:t>
      </w:r>
      <w:r w:rsidRPr="003F3FBC">
        <w:rPr>
          <w:highlight w:val="yellow"/>
        </w:rPr>
        <w:t>.</w:t>
      </w:r>
      <w:commentRangeEnd w:id="212"/>
      <w:r>
        <w:rPr>
          <w:rStyle w:val="CommentReference"/>
          <w:rFonts w:ascii="Times New Roman" w:hAnsi="Times New Roman" w:cs="Times New Roman"/>
          <w:color w:val="auto"/>
          <w:lang w:eastAsia="en-GB"/>
        </w:rPr>
        <w:commentReference w:id="212"/>
      </w:r>
      <w:commentRangeEnd w:id="213"/>
      <w:r>
        <w:rPr>
          <w:rStyle w:val="CommentReference"/>
          <w:rFonts w:ascii="Times New Roman" w:hAnsi="Times New Roman" w:cs="Times New Roman"/>
          <w:color w:val="auto"/>
          <w:lang w:eastAsia="en-GB"/>
        </w:rPr>
        <w:commentReference w:id="213"/>
      </w:r>
      <w:commentRangeEnd w:id="214"/>
      <w:r>
        <w:rPr>
          <w:rStyle w:val="CommentReference"/>
          <w:rFonts w:ascii="Times New Roman" w:hAnsi="Times New Roman" w:cs="Times New Roman"/>
          <w:color w:val="auto"/>
          <w:lang w:eastAsia="en-GB"/>
        </w:rPr>
        <w:commentReference w:id="214"/>
      </w:r>
    </w:p>
    <w:p w14:paraId="2B259835" w14:textId="77777777" w:rsidR="002D1B73" w:rsidRPr="003F3FBC" w:rsidRDefault="002D1B73" w:rsidP="002D1B73">
      <w:pPr>
        <w:pStyle w:val="65ReferencesTextstylesTextstyles"/>
      </w:pPr>
      <w:r w:rsidRPr="003F3FBC">
        <w:t>40.</w:t>
      </w:r>
      <w:r>
        <w:tab/>
      </w:r>
      <w:r w:rsidRPr="003F3FBC">
        <w:t xml:space="preserve"> Basu S, Sussman JB, Berkowitz SA et al Validation of risk equations for complications of type 2 diabetes (RECODe) using individual participant data from diverse longitudinal cohorts in the US. Diabetes Care 2018; </w:t>
      </w:r>
      <w:r w:rsidRPr="003F3FBC">
        <w:rPr>
          <w:b/>
        </w:rPr>
        <w:t>41</w:t>
      </w:r>
      <w:r w:rsidRPr="003F3FBC">
        <w:t>:586</w:t>
      </w:r>
      <w:r>
        <w:t>–</w:t>
      </w:r>
      <w:r w:rsidRPr="003F3FBC">
        <w:t xml:space="preserve">95. </w:t>
      </w:r>
    </w:p>
    <w:p w14:paraId="5C4CF1EF" w14:textId="77777777" w:rsidR="002D1B73" w:rsidRPr="003F3FBC" w:rsidRDefault="002D1B73" w:rsidP="002D1B73">
      <w:pPr>
        <w:pStyle w:val="65ReferencesTextstylesTextstyles"/>
        <w:rPr>
          <w:highlight w:val="yellow"/>
        </w:rPr>
      </w:pPr>
      <w:commentRangeStart w:id="215"/>
      <w:r w:rsidRPr="003F3FBC">
        <w:rPr>
          <w:highlight w:val="yellow"/>
        </w:rPr>
        <w:t>41.</w:t>
      </w:r>
      <w:r w:rsidRPr="003F3FBC">
        <w:rPr>
          <w:highlight w:val="yellow"/>
        </w:rPr>
        <w:tab/>
        <w:t xml:space="preserve">Leese GP, Stratton IM, Land M, Bachmann MO, Jones C, Scanlon P, </w:t>
      </w:r>
      <w:r w:rsidRPr="003F3FBC">
        <w:rPr>
          <w:i/>
          <w:highlight w:val="yellow"/>
        </w:rPr>
        <w:t>et al</w:t>
      </w:r>
      <w:r w:rsidRPr="003F3FBC">
        <w:rPr>
          <w:highlight w:val="yellow"/>
        </w:rPr>
        <w:t xml:space="preserve">. Progression of diabetes retinal status within community screening programs and potential implications for screening intervals. </w:t>
      </w:r>
      <w:r w:rsidRPr="003F3FBC">
        <w:rPr>
          <w:i/>
          <w:highlight w:val="yellow"/>
        </w:rPr>
        <w:t>Diabetes Care</w:t>
      </w:r>
      <w:r w:rsidRPr="003F3FBC">
        <w:rPr>
          <w:highlight w:val="yellow"/>
        </w:rPr>
        <w:t xml:space="preserve"> 2015;</w:t>
      </w:r>
      <w:r w:rsidRPr="003F3FBC">
        <w:rPr>
          <w:b/>
          <w:highlight w:val="yellow"/>
        </w:rPr>
        <w:t>38</w:t>
      </w:r>
      <w:r w:rsidRPr="003F3FBC">
        <w:rPr>
          <w:highlight w:val="yellow"/>
        </w:rPr>
        <w:t>:</w:t>
      </w:r>
      <w:r w:rsidRPr="003F3FBC">
        <w:rPr>
          <w:color w:val="auto"/>
          <w:highlight w:val="yellow"/>
        </w:rPr>
        <w:t>488</w:t>
      </w:r>
      <w:r w:rsidRPr="003F3FBC">
        <w:rPr>
          <w:color w:val="00B0F0"/>
          <w:highlight w:val="yellow"/>
        </w:rPr>
        <w:t>–</w:t>
      </w:r>
      <w:r w:rsidRPr="003F3FBC">
        <w:rPr>
          <w:color w:val="auto"/>
          <w:highlight w:val="yellow"/>
        </w:rPr>
        <w:t>94</w:t>
      </w:r>
      <w:r w:rsidRPr="003F3FBC">
        <w:rPr>
          <w:highlight w:val="yellow"/>
        </w:rPr>
        <w:t>. https://doi.org/10.2337/dc14-1778</w:t>
      </w:r>
      <w:commentRangeEnd w:id="215"/>
      <w:r>
        <w:rPr>
          <w:rStyle w:val="CommentReference"/>
          <w:rFonts w:ascii="Times New Roman" w:hAnsi="Times New Roman" w:cs="Times New Roman"/>
          <w:color w:val="auto"/>
          <w:lang w:eastAsia="en-GB"/>
        </w:rPr>
        <w:commentReference w:id="215"/>
      </w:r>
    </w:p>
    <w:p w14:paraId="0EEA3F02" w14:textId="77777777" w:rsidR="002D1B73" w:rsidRPr="003F3FBC" w:rsidRDefault="002D1B73" w:rsidP="002D1B73">
      <w:pPr>
        <w:pStyle w:val="65ReferencesTextstylesTextstyles"/>
        <w:rPr>
          <w:highlight w:val="yellow"/>
        </w:rPr>
      </w:pPr>
      <w:commentRangeStart w:id="216"/>
      <w:commentRangeStart w:id="217"/>
      <w:r w:rsidRPr="003F3FBC">
        <w:rPr>
          <w:highlight w:val="yellow"/>
        </w:rPr>
        <w:t>42.</w:t>
      </w:r>
      <w:r w:rsidRPr="003F3FBC">
        <w:rPr>
          <w:highlight w:val="yellow"/>
        </w:rPr>
        <w:tab/>
        <w:t xml:space="preserve">Scanlon PH, Aldington SJ, Leal J, Luengo-Fernandez R, Oke J, Sivaprasad S, </w:t>
      </w:r>
      <w:r w:rsidRPr="003F3FBC">
        <w:rPr>
          <w:i/>
          <w:highlight w:val="yellow"/>
        </w:rPr>
        <w:t>et al</w:t>
      </w:r>
      <w:r w:rsidRPr="003F3FBC">
        <w:rPr>
          <w:highlight w:val="yellow"/>
        </w:rPr>
        <w:t xml:space="preserve">. Development of a cost-effectiveness model for optimisation of the screening interval in diabetic retinopathy screening. </w:t>
      </w:r>
      <w:r w:rsidRPr="003F3FBC">
        <w:rPr>
          <w:i/>
          <w:highlight w:val="yellow"/>
        </w:rPr>
        <w:t>Health Technol Assess</w:t>
      </w:r>
      <w:r w:rsidRPr="003F3FBC">
        <w:rPr>
          <w:highlight w:val="yellow"/>
        </w:rPr>
        <w:t xml:space="preserve"> 2015;</w:t>
      </w:r>
      <w:r w:rsidRPr="003F3FBC">
        <w:rPr>
          <w:b/>
          <w:highlight w:val="yellow"/>
        </w:rPr>
        <w:t>19</w:t>
      </w:r>
      <w:r w:rsidRPr="003F3FBC">
        <w:rPr>
          <w:highlight w:val="yellow"/>
        </w:rPr>
        <w:t>(74). https://doi.org/10.3310/hta19740</w:t>
      </w:r>
      <w:commentRangeEnd w:id="216"/>
      <w:r>
        <w:rPr>
          <w:rStyle w:val="CommentReference"/>
          <w:rFonts w:ascii="Times New Roman" w:hAnsi="Times New Roman" w:cs="Times New Roman"/>
          <w:color w:val="auto"/>
          <w:lang w:eastAsia="en-GB"/>
        </w:rPr>
        <w:commentReference w:id="216"/>
      </w:r>
      <w:commentRangeEnd w:id="217"/>
      <w:r>
        <w:rPr>
          <w:rStyle w:val="CommentReference"/>
          <w:rFonts w:ascii="Times New Roman" w:hAnsi="Times New Roman" w:cs="Times New Roman"/>
          <w:color w:val="auto"/>
          <w:lang w:eastAsia="en-GB"/>
        </w:rPr>
        <w:commentReference w:id="217"/>
      </w:r>
    </w:p>
    <w:p w14:paraId="4B7FF9C1" w14:textId="77777777" w:rsidR="002D1B73" w:rsidRPr="003F3FBC" w:rsidRDefault="002D1B73" w:rsidP="002D1B73">
      <w:pPr>
        <w:pStyle w:val="65ReferencesTextstylesTextstyles"/>
        <w:rPr>
          <w:highlight w:val="yellow"/>
        </w:rPr>
      </w:pPr>
      <w:commentRangeStart w:id="218"/>
      <w:r w:rsidRPr="003F3FBC">
        <w:rPr>
          <w:highlight w:val="yellow"/>
        </w:rPr>
        <w:t>43.</w:t>
      </w:r>
      <w:r w:rsidRPr="003F3FBC">
        <w:rPr>
          <w:highlight w:val="yellow"/>
        </w:rPr>
        <w:tab/>
        <w:t xml:space="preserve">Herdman M, Gudex C, Lloyd A, Janssen M, Kind P, Parkin D, </w:t>
      </w:r>
      <w:r w:rsidRPr="003F3FBC">
        <w:rPr>
          <w:i/>
          <w:highlight w:val="yellow"/>
        </w:rPr>
        <w:t>et al</w:t>
      </w:r>
      <w:r w:rsidRPr="003F3FBC">
        <w:rPr>
          <w:highlight w:val="yellow"/>
        </w:rPr>
        <w:t xml:space="preserve">. Development and preliminary testing of the new five-level version of EQ-5D (EQ-5D-5L). </w:t>
      </w:r>
      <w:r w:rsidRPr="003F3FBC">
        <w:rPr>
          <w:i/>
          <w:highlight w:val="yellow"/>
        </w:rPr>
        <w:t>Qual Life Res</w:t>
      </w:r>
      <w:r w:rsidRPr="003F3FBC">
        <w:rPr>
          <w:highlight w:val="yellow"/>
        </w:rPr>
        <w:t xml:space="preserve"> 2011;</w:t>
      </w:r>
      <w:r w:rsidRPr="003F3FBC">
        <w:rPr>
          <w:b/>
          <w:highlight w:val="yellow"/>
        </w:rPr>
        <w:t>20</w:t>
      </w:r>
      <w:r w:rsidRPr="003F3FBC">
        <w:rPr>
          <w:highlight w:val="yellow"/>
        </w:rPr>
        <w:t>:</w:t>
      </w:r>
      <w:r w:rsidRPr="003F3FBC">
        <w:rPr>
          <w:color w:val="auto"/>
          <w:highlight w:val="yellow"/>
        </w:rPr>
        <w:t>1727</w:t>
      </w:r>
      <w:r w:rsidRPr="003F3FBC">
        <w:rPr>
          <w:color w:val="00B0F0"/>
          <w:highlight w:val="yellow"/>
        </w:rPr>
        <w:t>–</w:t>
      </w:r>
      <w:r w:rsidRPr="003F3FBC">
        <w:rPr>
          <w:color w:val="auto"/>
          <w:highlight w:val="yellow"/>
        </w:rPr>
        <w:t>36</w:t>
      </w:r>
      <w:r w:rsidRPr="003F3FBC">
        <w:rPr>
          <w:highlight w:val="yellow"/>
        </w:rPr>
        <w:t>. https://doi.org/10.1007/s11136-011-9903-x</w:t>
      </w:r>
      <w:commentRangeEnd w:id="218"/>
      <w:r>
        <w:rPr>
          <w:rStyle w:val="CommentReference"/>
          <w:rFonts w:ascii="Times New Roman" w:hAnsi="Times New Roman" w:cs="Times New Roman"/>
          <w:color w:val="auto"/>
          <w:lang w:eastAsia="en-GB"/>
        </w:rPr>
        <w:commentReference w:id="218"/>
      </w:r>
    </w:p>
    <w:p w14:paraId="079D4CA4" w14:textId="77777777" w:rsidR="002D1B73" w:rsidRPr="003F3FBC" w:rsidRDefault="002D1B73" w:rsidP="002D1B73">
      <w:pPr>
        <w:pStyle w:val="65ReferencesTextstylesTextstyles"/>
        <w:rPr>
          <w:highlight w:val="yellow"/>
        </w:rPr>
      </w:pPr>
      <w:commentRangeStart w:id="219"/>
      <w:r w:rsidRPr="003F3FBC">
        <w:rPr>
          <w:highlight w:val="yellow"/>
        </w:rPr>
        <w:t>44.</w:t>
      </w:r>
      <w:r w:rsidRPr="003F3FBC">
        <w:rPr>
          <w:highlight w:val="yellow"/>
        </w:rPr>
        <w:tab/>
        <w:t xml:space="preserve">Feeny D, Furlong W, Boyle M, Torrance GW. Multi-attribute health status classification systems. Health Utilities Index. </w:t>
      </w:r>
      <w:r w:rsidRPr="003F3FBC">
        <w:rPr>
          <w:i/>
          <w:highlight w:val="yellow"/>
        </w:rPr>
        <w:t>PharmacoEconomics</w:t>
      </w:r>
      <w:r w:rsidRPr="003F3FBC">
        <w:rPr>
          <w:highlight w:val="yellow"/>
        </w:rPr>
        <w:t xml:space="preserve"> 1995;</w:t>
      </w:r>
      <w:r w:rsidRPr="003F3FBC">
        <w:rPr>
          <w:b/>
          <w:highlight w:val="yellow"/>
        </w:rPr>
        <w:t>7</w:t>
      </w:r>
      <w:r w:rsidRPr="003F3FBC">
        <w:rPr>
          <w:highlight w:val="yellow"/>
        </w:rPr>
        <w:t>:</w:t>
      </w:r>
      <w:r w:rsidRPr="003F3FBC">
        <w:rPr>
          <w:color w:val="auto"/>
          <w:highlight w:val="yellow"/>
        </w:rPr>
        <w:t>490</w:t>
      </w:r>
      <w:r w:rsidRPr="003F3FBC">
        <w:rPr>
          <w:color w:val="00B0F0"/>
          <w:highlight w:val="yellow"/>
        </w:rPr>
        <w:t>–</w:t>
      </w:r>
      <w:r w:rsidRPr="003F3FBC">
        <w:rPr>
          <w:color w:val="auto"/>
          <w:highlight w:val="yellow"/>
        </w:rPr>
        <w:t>502</w:t>
      </w:r>
      <w:r w:rsidRPr="003F3FBC">
        <w:rPr>
          <w:highlight w:val="yellow"/>
        </w:rPr>
        <w:t>. https://doi.org/10.2165/00019053-199507060-00004</w:t>
      </w:r>
      <w:commentRangeEnd w:id="219"/>
      <w:r>
        <w:rPr>
          <w:rStyle w:val="CommentReference"/>
          <w:rFonts w:ascii="Times New Roman" w:hAnsi="Times New Roman" w:cs="Times New Roman"/>
          <w:color w:val="auto"/>
          <w:lang w:eastAsia="en-GB"/>
        </w:rPr>
        <w:commentReference w:id="219"/>
      </w:r>
    </w:p>
    <w:p w14:paraId="3891D5CB" w14:textId="77777777" w:rsidR="002D1B73" w:rsidRPr="003F3FBC" w:rsidRDefault="002D1B73" w:rsidP="002D1B73">
      <w:pPr>
        <w:pStyle w:val="65ReferencesTextstylesTextstyles"/>
      </w:pPr>
      <w:r w:rsidRPr="003F3FBC">
        <w:t>45.</w:t>
      </w:r>
      <w:r>
        <w:tab/>
      </w:r>
      <w:r w:rsidRPr="003F3FBC">
        <w:t xml:space="preserve"> Hernandez-Alava M, Pudney S. eq5dmap: a command for mapping between EQ-5D-3L and EQ-5D-5L. Stata J  2018;18:395–415.</w:t>
      </w:r>
    </w:p>
    <w:p w14:paraId="4DC398A6" w14:textId="77777777" w:rsidR="002D1B73" w:rsidRPr="003F3FBC" w:rsidRDefault="002D1B73" w:rsidP="002D1B73">
      <w:pPr>
        <w:pStyle w:val="65ReferencesTextstylesTextstyles"/>
      </w:pPr>
      <w:r w:rsidRPr="003F3FBC">
        <w:t>46.</w:t>
      </w:r>
      <w:r>
        <w:tab/>
      </w:r>
      <w:r w:rsidRPr="003F3FBC">
        <w:t xml:space="preserve"> Dolan P. Modelling valuations for EuroQol health states. Med Care 1997;35:1095</w:t>
      </w:r>
      <w:r>
        <w:t>–</w:t>
      </w:r>
      <w:r w:rsidRPr="003F3FBC">
        <w:t xml:space="preserve">108. </w:t>
      </w:r>
    </w:p>
    <w:p w14:paraId="63C3F237" w14:textId="77777777" w:rsidR="002D1B73" w:rsidRPr="003F3FBC" w:rsidRDefault="002D1B73" w:rsidP="002D1B73">
      <w:pPr>
        <w:pStyle w:val="65ReferencesTextstylesTextstyles"/>
      </w:pPr>
      <w:r w:rsidRPr="003F3FBC">
        <w:t>47.</w:t>
      </w:r>
      <w:r>
        <w:tab/>
      </w:r>
      <w:r w:rsidRPr="003F3FBC">
        <w:t xml:space="preserve"> FurlongW, Feeny D, Torrance G, et al. Multiplicative multiattribute utility function for the Health Utilities Index Mark 3 (HUI3) system: a technical report. Centre for Health Economics and Policy Analysis (CHEPA), McMaster University, Hamilton, Canada 1998</w:t>
      </w:r>
    </w:p>
    <w:p w14:paraId="6F3026FB" w14:textId="77777777" w:rsidR="002D1B73" w:rsidRPr="003F3FBC" w:rsidRDefault="002D1B73" w:rsidP="002D1B73">
      <w:pPr>
        <w:pStyle w:val="65ReferencesTextstylesTextstyles"/>
        <w:rPr>
          <w:highlight w:val="yellow"/>
        </w:rPr>
      </w:pPr>
      <w:commentRangeStart w:id="220"/>
      <w:r w:rsidRPr="003F3FBC">
        <w:rPr>
          <w:highlight w:val="yellow"/>
        </w:rPr>
        <w:t>48.</w:t>
      </w:r>
      <w:r w:rsidRPr="003F3FBC">
        <w:rPr>
          <w:highlight w:val="yellow"/>
        </w:rPr>
        <w:tab/>
        <w:t xml:space="preserve">Schomaker M, Heumann C. Bootstrap inference when using multiple imputation. </w:t>
      </w:r>
      <w:r w:rsidRPr="003F3FBC">
        <w:rPr>
          <w:i/>
          <w:highlight w:val="yellow"/>
        </w:rPr>
        <w:t>Stat Med</w:t>
      </w:r>
      <w:r w:rsidRPr="003F3FBC">
        <w:rPr>
          <w:highlight w:val="yellow"/>
        </w:rPr>
        <w:t xml:space="preserve"> 2018;</w:t>
      </w:r>
      <w:r w:rsidRPr="003F3FBC">
        <w:rPr>
          <w:b/>
          <w:highlight w:val="yellow"/>
        </w:rPr>
        <w:t>37</w:t>
      </w:r>
      <w:r w:rsidRPr="003F3FBC">
        <w:rPr>
          <w:highlight w:val="yellow"/>
        </w:rPr>
        <w:t>:</w:t>
      </w:r>
      <w:r w:rsidRPr="003F3FBC">
        <w:rPr>
          <w:color w:val="auto"/>
          <w:highlight w:val="yellow"/>
        </w:rPr>
        <w:t>2252</w:t>
      </w:r>
      <w:r>
        <w:rPr>
          <w:color w:val="00B0F0"/>
          <w:highlight w:val="yellow"/>
        </w:rPr>
        <w:t>–</w:t>
      </w:r>
      <w:r w:rsidRPr="003F3FBC">
        <w:rPr>
          <w:color w:val="auto"/>
          <w:highlight w:val="yellow"/>
        </w:rPr>
        <w:t>66</w:t>
      </w:r>
      <w:r w:rsidRPr="003F3FBC">
        <w:rPr>
          <w:highlight w:val="yellow"/>
        </w:rPr>
        <w:t>. https://doi.org/10.1002/sim.7654</w:t>
      </w:r>
      <w:commentRangeEnd w:id="220"/>
      <w:r>
        <w:rPr>
          <w:rStyle w:val="CommentReference"/>
          <w:rFonts w:ascii="Times New Roman" w:hAnsi="Times New Roman" w:cs="Times New Roman"/>
          <w:color w:val="auto"/>
          <w:lang w:eastAsia="en-GB"/>
        </w:rPr>
        <w:commentReference w:id="220"/>
      </w:r>
    </w:p>
    <w:p w14:paraId="255466D1" w14:textId="77777777" w:rsidR="002D1B73" w:rsidRPr="003F3FBC" w:rsidRDefault="002D1B73" w:rsidP="002D1B73">
      <w:pPr>
        <w:pStyle w:val="65ReferencesTextstylesTextstyles"/>
      </w:pPr>
      <w:r w:rsidRPr="003F3FBC">
        <w:lastRenderedPageBreak/>
        <w:t>49.</w:t>
      </w:r>
      <w:r>
        <w:tab/>
      </w:r>
      <w:r w:rsidRPr="003F3FBC">
        <w:t xml:space="preserve"> Rubin DB. Multiple imputation after 18+ years. J Am Stat Assoc 1996;91:473</w:t>
      </w:r>
      <w:r>
        <w:t>–</w:t>
      </w:r>
      <w:r w:rsidRPr="003F3FBC">
        <w:t xml:space="preserve">89. </w:t>
      </w:r>
    </w:p>
    <w:p w14:paraId="31F92EAD" w14:textId="77777777" w:rsidR="002D1B73" w:rsidRPr="003F3FBC" w:rsidRDefault="002D1B73" w:rsidP="002D1B73">
      <w:pPr>
        <w:pStyle w:val="65ReferencesTextstylesTextstyles"/>
      </w:pPr>
      <w:r w:rsidRPr="003F3FBC">
        <w:t>50.</w:t>
      </w:r>
      <w:r>
        <w:tab/>
      </w:r>
      <w:r w:rsidRPr="003F3FBC">
        <w:t xml:space="preserve"> National Institute for Health and Care Excellence. Guide to the methods of technology appraisal 2013. NICE article [PMG9]. Accessed 23rd January 2019. https://www.nice.org.uk/article/pmg9/chapter/Foreword</w:t>
      </w:r>
    </w:p>
    <w:p w14:paraId="3F807904" w14:textId="77777777" w:rsidR="002D1B73" w:rsidRPr="003F3FBC" w:rsidRDefault="002D1B73" w:rsidP="002D1B73">
      <w:pPr>
        <w:pStyle w:val="65ReferencesTextstylesTextstyles"/>
      </w:pPr>
      <w:r w:rsidRPr="003F3FBC">
        <w:t>51.</w:t>
      </w:r>
      <w:r>
        <w:tab/>
      </w:r>
      <w:r w:rsidRPr="003F3FBC">
        <w:t xml:space="preserve"> Public Health England. Report of the independent review of adult screening programmes in England. Accessed 28th January 2020. https://www.england.nhs.uk/wp-content/uploads/2019/02/report-of-the-independent-review-of-adult-screening-programme-in-england.pdf </w:t>
      </w:r>
    </w:p>
    <w:p w14:paraId="3EAF63F2" w14:textId="77777777" w:rsidR="002D1B73" w:rsidRPr="003F3FBC" w:rsidRDefault="002D1B73" w:rsidP="002D1B73">
      <w:pPr>
        <w:pStyle w:val="65ReferencesTextstylesTextstyles"/>
      </w:pPr>
      <w:r w:rsidRPr="003F3FBC">
        <w:t>52.</w:t>
      </w:r>
      <w:r>
        <w:tab/>
      </w:r>
      <w:r w:rsidRPr="003F3FBC">
        <w:t xml:space="preserve"> Flick U. An introduction to qualitative research (6th edition) 2018 London Sage Publications</w:t>
      </w:r>
    </w:p>
    <w:p w14:paraId="699A1E6B" w14:textId="77777777" w:rsidR="002D1B73" w:rsidRPr="003F3FBC" w:rsidRDefault="002D1B73" w:rsidP="002D1B73">
      <w:pPr>
        <w:pStyle w:val="65ReferencesTextstylesTextstyles"/>
      </w:pPr>
      <w:r w:rsidRPr="003F3FBC">
        <w:t>53.</w:t>
      </w:r>
      <w:r>
        <w:tab/>
      </w:r>
      <w:r w:rsidRPr="003F3FBC">
        <w:t xml:space="preserve"> Galletta A. Mastering the semi-structured interview and beyond. 2013 New York NYU Press</w:t>
      </w:r>
    </w:p>
    <w:p w14:paraId="588DD11A" w14:textId="77777777" w:rsidR="002D1B73" w:rsidRPr="003F3FBC" w:rsidRDefault="002D1B73" w:rsidP="002D1B73">
      <w:pPr>
        <w:pStyle w:val="65ReferencesTextstylesTextstyles"/>
      </w:pPr>
      <w:r w:rsidRPr="003F3FBC">
        <w:t>54.</w:t>
      </w:r>
      <w:r>
        <w:tab/>
      </w:r>
      <w:r w:rsidRPr="003F3FBC">
        <w:t>Coffey A, Atkinson P. Making sense of qualitative data: complementary research strategies 2006 London Sage</w:t>
      </w:r>
    </w:p>
    <w:p w14:paraId="539BB14E" w14:textId="77777777" w:rsidR="002D1B73" w:rsidRPr="003F3FBC" w:rsidRDefault="002D1B73" w:rsidP="002D1B73">
      <w:pPr>
        <w:pStyle w:val="65ReferencesTextstylesTextstyles"/>
      </w:pPr>
      <w:r w:rsidRPr="003F3FBC">
        <w:t>55.</w:t>
      </w:r>
      <w:r>
        <w:tab/>
      </w:r>
      <w:r w:rsidRPr="003F3FBC">
        <w:t xml:space="preserve">Silverman D. Interpreting qualitative data (4th edition) 2011 London Sage  </w:t>
      </w:r>
    </w:p>
    <w:p w14:paraId="16EDD588" w14:textId="77777777" w:rsidR="002D1B73" w:rsidRPr="003F3FBC" w:rsidRDefault="002D1B73" w:rsidP="002D1B73">
      <w:pPr>
        <w:pStyle w:val="65ReferencesTextstylesTextstyles"/>
        <w:rPr>
          <w:highlight w:val="yellow"/>
        </w:rPr>
      </w:pPr>
      <w:commentRangeStart w:id="221"/>
      <w:r w:rsidRPr="003F3FBC">
        <w:rPr>
          <w:highlight w:val="yellow"/>
        </w:rPr>
        <w:t>56.</w:t>
      </w:r>
      <w:r w:rsidRPr="003F3FBC">
        <w:rPr>
          <w:highlight w:val="yellow"/>
        </w:rPr>
        <w:tab/>
        <w:t xml:space="preserve">Duffy SW, Tabar L, Olsen AH, Vitak B, Allgood PC, Chen TH, </w:t>
      </w:r>
      <w:r w:rsidRPr="003F3FBC">
        <w:rPr>
          <w:i/>
          <w:highlight w:val="yellow"/>
        </w:rPr>
        <w:t>et al</w:t>
      </w:r>
      <w:r w:rsidRPr="003F3FBC">
        <w:rPr>
          <w:highlight w:val="yellow"/>
        </w:rPr>
        <w:t xml:space="preserve">. Absolute numbers of lives saved and overdiagnosis in breast cancer screening, from a randomized trial and from the Breast Screening Programme in England. </w:t>
      </w:r>
      <w:r w:rsidRPr="003F3FBC">
        <w:rPr>
          <w:i/>
          <w:highlight w:val="yellow"/>
        </w:rPr>
        <w:t>J Med Screen</w:t>
      </w:r>
      <w:r w:rsidRPr="003F3FBC">
        <w:rPr>
          <w:highlight w:val="yellow"/>
        </w:rPr>
        <w:t xml:space="preserve"> 2010;</w:t>
      </w:r>
      <w:r w:rsidRPr="003F3FBC">
        <w:rPr>
          <w:b/>
          <w:highlight w:val="yellow"/>
        </w:rPr>
        <w:t>17</w:t>
      </w:r>
      <w:r w:rsidRPr="003F3FBC">
        <w:rPr>
          <w:highlight w:val="yellow"/>
        </w:rPr>
        <w:t>:</w:t>
      </w:r>
      <w:r w:rsidRPr="003F3FBC">
        <w:rPr>
          <w:color w:val="auto"/>
          <w:highlight w:val="yellow"/>
        </w:rPr>
        <w:t>25</w:t>
      </w:r>
      <w:r w:rsidRPr="003F3FBC">
        <w:rPr>
          <w:color w:val="00B0F0"/>
          <w:highlight w:val="yellow"/>
        </w:rPr>
        <w:t>–</w:t>
      </w:r>
      <w:r w:rsidRPr="003F3FBC">
        <w:rPr>
          <w:color w:val="auto"/>
          <w:highlight w:val="yellow"/>
        </w:rPr>
        <w:t>30</w:t>
      </w:r>
      <w:r w:rsidRPr="003F3FBC">
        <w:rPr>
          <w:highlight w:val="yellow"/>
        </w:rPr>
        <w:t>. https://doi.org/10.1258/jms.2009.009094</w:t>
      </w:r>
      <w:commentRangeEnd w:id="221"/>
      <w:r>
        <w:rPr>
          <w:rStyle w:val="CommentReference"/>
          <w:rFonts w:ascii="Times New Roman" w:hAnsi="Times New Roman" w:cs="Times New Roman"/>
          <w:color w:val="auto"/>
          <w:lang w:eastAsia="en-GB"/>
        </w:rPr>
        <w:commentReference w:id="221"/>
      </w:r>
    </w:p>
    <w:p w14:paraId="3D256DDD" w14:textId="77777777" w:rsidR="002D1B73" w:rsidRPr="003F3FBC" w:rsidRDefault="002D1B73" w:rsidP="002D1B73">
      <w:pPr>
        <w:pStyle w:val="65ReferencesTextstylesTextstyles"/>
        <w:rPr>
          <w:highlight w:val="yellow"/>
        </w:rPr>
      </w:pPr>
      <w:commentRangeStart w:id="222"/>
      <w:r w:rsidRPr="003F3FBC">
        <w:rPr>
          <w:highlight w:val="yellow"/>
        </w:rPr>
        <w:t>57.</w:t>
      </w:r>
      <w:r w:rsidRPr="003F3FBC">
        <w:rPr>
          <w:highlight w:val="yellow"/>
        </w:rPr>
        <w:tab/>
        <w:t xml:space="preserve">Hipwell AE, Sturt J, Lindenmeyer A, Stratton I, Gadsby R, O’Hare P, Scanlon PH. Attitudes, access and anguish: a qualitative interview study of staff and patients’ experiences of diabetic retinopathy screening. </w:t>
      </w:r>
      <w:r w:rsidRPr="003F3FBC">
        <w:rPr>
          <w:i/>
          <w:highlight w:val="yellow"/>
        </w:rPr>
        <w:t>BMJ Open</w:t>
      </w:r>
      <w:r w:rsidRPr="003F3FBC">
        <w:rPr>
          <w:highlight w:val="yellow"/>
        </w:rPr>
        <w:t xml:space="preserve"> 2014;</w:t>
      </w:r>
      <w:r w:rsidRPr="003F3FBC">
        <w:rPr>
          <w:b/>
          <w:highlight w:val="yellow"/>
        </w:rPr>
        <w:t>4</w:t>
      </w:r>
      <w:r w:rsidRPr="003F3FBC">
        <w:rPr>
          <w:highlight w:val="yellow"/>
        </w:rPr>
        <w:t>:</w:t>
      </w:r>
      <w:r w:rsidRPr="003F3FBC">
        <w:rPr>
          <w:color w:val="auto"/>
          <w:highlight w:val="yellow"/>
        </w:rPr>
        <w:t>e005498</w:t>
      </w:r>
      <w:r w:rsidRPr="003F3FBC">
        <w:rPr>
          <w:highlight w:val="yellow"/>
        </w:rPr>
        <w:t>. https://doi.org/10.1136/bmjopen-2014-005498</w:t>
      </w:r>
      <w:commentRangeEnd w:id="222"/>
      <w:r>
        <w:rPr>
          <w:rStyle w:val="CommentReference"/>
          <w:rFonts w:ascii="Times New Roman" w:hAnsi="Times New Roman" w:cs="Times New Roman"/>
          <w:color w:val="auto"/>
          <w:lang w:eastAsia="en-GB"/>
        </w:rPr>
        <w:commentReference w:id="222"/>
      </w:r>
    </w:p>
    <w:p w14:paraId="5FF49E9C" w14:textId="77777777" w:rsidR="002D1B73" w:rsidRPr="003F3FBC" w:rsidRDefault="002D1B73" w:rsidP="002D1B73">
      <w:pPr>
        <w:pStyle w:val="65ReferencesTextstylesTextstyles"/>
        <w:rPr>
          <w:highlight w:val="yellow"/>
        </w:rPr>
      </w:pPr>
      <w:commentRangeStart w:id="223"/>
      <w:r w:rsidRPr="003F3FBC">
        <w:rPr>
          <w:highlight w:val="yellow"/>
        </w:rPr>
        <w:t>58.</w:t>
      </w:r>
      <w:r w:rsidRPr="003F3FBC">
        <w:rPr>
          <w:highlight w:val="yellow"/>
        </w:rPr>
        <w:tab/>
        <w:t xml:space="preserve">Moss SE, Klein R, Klein BE. Factors associated with having eye examinations in persons with diabetes. </w:t>
      </w:r>
      <w:r w:rsidRPr="003F3FBC">
        <w:rPr>
          <w:i/>
          <w:highlight w:val="yellow"/>
        </w:rPr>
        <w:t>Arch Fam Med</w:t>
      </w:r>
      <w:r w:rsidRPr="003F3FBC">
        <w:rPr>
          <w:highlight w:val="yellow"/>
        </w:rPr>
        <w:t xml:space="preserve"> 1995;</w:t>
      </w:r>
      <w:r w:rsidRPr="003F3FBC">
        <w:rPr>
          <w:b/>
          <w:highlight w:val="yellow"/>
        </w:rPr>
        <w:t>4</w:t>
      </w:r>
      <w:r w:rsidRPr="003F3FBC">
        <w:rPr>
          <w:highlight w:val="yellow"/>
        </w:rPr>
        <w:t>:</w:t>
      </w:r>
      <w:r w:rsidRPr="003F3FBC">
        <w:rPr>
          <w:color w:val="auto"/>
          <w:highlight w:val="yellow"/>
        </w:rPr>
        <w:t>529</w:t>
      </w:r>
      <w:r w:rsidRPr="003F3FBC">
        <w:rPr>
          <w:color w:val="00B0F0"/>
          <w:highlight w:val="yellow"/>
        </w:rPr>
        <w:t>–</w:t>
      </w:r>
      <w:r w:rsidRPr="003F3FBC">
        <w:rPr>
          <w:color w:val="auto"/>
          <w:highlight w:val="yellow"/>
        </w:rPr>
        <w:t>34</w:t>
      </w:r>
      <w:r w:rsidRPr="003F3FBC">
        <w:rPr>
          <w:highlight w:val="yellow"/>
        </w:rPr>
        <w:t>. https://doi.org/10.1001/archfami.4.6.529</w:t>
      </w:r>
      <w:commentRangeEnd w:id="223"/>
      <w:r>
        <w:rPr>
          <w:rStyle w:val="CommentReference"/>
          <w:rFonts w:ascii="Times New Roman" w:hAnsi="Times New Roman" w:cs="Times New Roman"/>
          <w:color w:val="auto"/>
          <w:lang w:eastAsia="en-GB"/>
        </w:rPr>
        <w:commentReference w:id="223"/>
      </w:r>
    </w:p>
    <w:p w14:paraId="4675B305" w14:textId="77777777" w:rsidR="002D1B73" w:rsidRPr="003F3FBC" w:rsidRDefault="002D1B73" w:rsidP="002D1B73">
      <w:pPr>
        <w:pStyle w:val="65ReferencesTextstylesTextstyles"/>
      </w:pPr>
      <w:r w:rsidRPr="003F3FBC">
        <w:t>59.</w:t>
      </w:r>
      <w:r>
        <w:tab/>
      </w:r>
      <w:r w:rsidRPr="003F3FBC">
        <w:t>Gray RH, Blades C, Jobson T. Screening clinic non-attendance and the risk of sight threatening retinopathy. Eur J Ophthalmol 2009;</w:t>
      </w:r>
      <w:r w:rsidRPr="003F3FBC">
        <w:rPr>
          <w:b/>
        </w:rPr>
        <w:t>19</w:t>
      </w:r>
      <w:r w:rsidRPr="003F3FBC">
        <w:t>:510.</w:t>
      </w:r>
    </w:p>
    <w:p w14:paraId="2C619352" w14:textId="77777777" w:rsidR="002D1B73" w:rsidRPr="003F3FBC" w:rsidRDefault="002D1B73" w:rsidP="002D1B73">
      <w:pPr>
        <w:pStyle w:val="65ReferencesTextstylesTextstyles"/>
        <w:rPr>
          <w:highlight w:val="yellow"/>
        </w:rPr>
      </w:pPr>
      <w:commentRangeStart w:id="224"/>
      <w:r w:rsidRPr="003F3FBC">
        <w:rPr>
          <w:highlight w:val="yellow"/>
        </w:rPr>
        <w:t>60.</w:t>
      </w:r>
      <w:r w:rsidRPr="003F3FBC">
        <w:rPr>
          <w:highlight w:val="yellow"/>
        </w:rPr>
        <w:tab/>
        <w:t xml:space="preserve">Zoega GM, Gunnarsdóttir T, Björnsdóttir S, Hreietharsson AB, Viggósson G, Stefánsson E. Screening compliance and visual outcome in diabetes. </w:t>
      </w:r>
      <w:r w:rsidRPr="003F3FBC">
        <w:rPr>
          <w:i/>
          <w:highlight w:val="yellow"/>
        </w:rPr>
        <w:t>Acta Ophthalmol Scand</w:t>
      </w:r>
      <w:r w:rsidRPr="003F3FBC">
        <w:rPr>
          <w:highlight w:val="yellow"/>
        </w:rPr>
        <w:t xml:space="preserve"> 2005;</w:t>
      </w:r>
      <w:r w:rsidRPr="003F3FBC">
        <w:rPr>
          <w:b/>
          <w:highlight w:val="yellow"/>
        </w:rPr>
        <w:t>83</w:t>
      </w:r>
      <w:r w:rsidRPr="003F3FBC">
        <w:rPr>
          <w:highlight w:val="yellow"/>
        </w:rPr>
        <w:t>:</w:t>
      </w:r>
      <w:r w:rsidRPr="003F3FBC">
        <w:rPr>
          <w:color w:val="auto"/>
          <w:highlight w:val="yellow"/>
        </w:rPr>
        <w:t>687</w:t>
      </w:r>
      <w:r w:rsidRPr="003F3FBC">
        <w:rPr>
          <w:color w:val="00B0F0"/>
          <w:highlight w:val="yellow"/>
        </w:rPr>
        <w:t>–</w:t>
      </w:r>
      <w:r w:rsidRPr="003F3FBC">
        <w:rPr>
          <w:color w:val="auto"/>
          <w:highlight w:val="yellow"/>
        </w:rPr>
        <w:t>90</w:t>
      </w:r>
      <w:r w:rsidRPr="003F3FBC">
        <w:rPr>
          <w:highlight w:val="yellow"/>
        </w:rPr>
        <w:t>.</w:t>
      </w:r>
      <w:commentRangeEnd w:id="224"/>
      <w:r>
        <w:rPr>
          <w:rStyle w:val="CommentReference"/>
          <w:rFonts w:ascii="Times New Roman" w:hAnsi="Times New Roman" w:cs="Times New Roman"/>
          <w:color w:val="auto"/>
          <w:lang w:eastAsia="en-GB"/>
        </w:rPr>
        <w:commentReference w:id="224"/>
      </w:r>
    </w:p>
    <w:p w14:paraId="365D75B9" w14:textId="77777777" w:rsidR="002D1B73" w:rsidRPr="003F3FBC" w:rsidRDefault="002D1B73" w:rsidP="002D1B73">
      <w:pPr>
        <w:pStyle w:val="65ReferencesTextstylesTextstyles"/>
      </w:pPr>
      <w:r w:rsidRPr="003F3FBC">
        <w:t>61.</w:t>
      </w:r>
      <w:r>
        <w:tab/>
      </w:r>
      <w:r w:rsidRPr="003F3FBC">
        <w:t xml:space="preserve"> Applebee E. The barriers and enables that affect access to primary and secondary eye care services - Bradford site report. A report to RNIB by Shared. RNIB, 2012. Accessed 5th March 2019. http://www.rnib.org.uk/knowledge-and-research-hub/research-reports/prevention-sightloss/access-eye-care </w:t>
      </w:r>
    </w:p>
    <w:p w14:paraId="3A7A183E" w14:textId="77777777" w:rsidR="002D1B73" w:rsidRPr="003F3FBC" w:rsidRDefault="002D1B73" w:rsidP="002D1B73">
      <w:pPr>
        <w:pStyle w:val="65ReferencesTextstylesTextstyles"/>
      </w:pPr>
      <w:r w:rsidRPr="003F3FBC">
        <w:t>62.</w:t>
      </w:r>
      <w:r>
        <w:tab/>
      </w:r>
      <w:r w:rsidRPr="003F3FBC">
        <w:t xml:space="preserve">Hurrell DD, Donohue S. The barriers and enablers that affect access to primary and secondary eye care services - Glasgow site report. RNIB/CEP/IR/Glasgow/01, 2012 </w:t>
      </w:r>
    </w:p>
    <w:p w14:paraId="7900DAC9" w14:textId="77777777" w:rsidR="002D1B73" w:rsidRPr="003F3FBC" w:rsidRDefault="002D1B73" w:rsidP="002D1B73">
      <w:pPr>
        <w:pStyle w:val="65ReferencesTextstylesTextstyles"/>
      </w:pPr>
      <w:r w:rsidRPr="003F3FBC">
        <w:t>63.</w:t>
      </w:r>
      <w:r>
        <w:tab/>
      </w:r>
      <w:r w:rsidRPr="003F3FBC">
        <w:t xml:space="preserve"> Sachdeva A, Stratton IM, Unwin J, Moreton R, Scanlon PH. Diabetic retinopathy screening; Study to determine risk factors for non-attendance. Diabetes Prim Care 2012; </w:t>
      </w:r>
      <w:r w:rsidRPr="003F3FBC">
        <w:rPr>
          <w:b/>
        </w:rPr>
        <w:t>14</w:t>
      </w:r>
      <w:r w:rsidRPr="003F3FBC">
        <w:t>:308</w:t>
      </w:r>
      <w:r>
        <w:t>–1</w:t>
      </w:r>
      <w:r w:rsidRPr="003F3FBC">
        <w:t>6.</w:t>
      </w:r>
    </w:p>
    <w:p w14:paraId="30D6502D" w14:textId="77777777" w:rsidR="002D1B73" w:rsidRPr="003F3FBC" w:rsidRDefault="002D1B73" w:rsidP="002D1B73">
      <w:pPr>
        <w:pStyle w:val="65ReferencesTextstylesTextstyles"/>
        <w:rPr>
          <w:highlight w:val="yellow"/>
        </w:rPr>
      </w:pPr>
      <w:commentRangeStart w:id="225"/>
      <w:r w:rsidRPr="003F3FBC">
        <w:rPr>
          <w:highlight w:val="yellow"/>
        </w:rPr>
        <w:t>64.</w:t>
      </w:r>
      <w:r w:rsidRPr="003F3FBC">
        <w:rPr>
          <w:highlight w:val="yellow"/>
        </w:rPr>
        <w:tab/>
        <w:t xml:space="preserve">Strutton R, Du Chemin A, Stratton IM, Forster AS. System-level and patient-level explanations for non-attendance at diabetic retinopathy screening in Sutton and Merton (London, UK): a qualitative analysis of a service evaluation. </w:t>
      </w:r>
      <w:r w:rsidRPr="003F3FBC">
        <w:rPr>
          <w:i/>
          <w:highlight w:val="yellow"/>
        </w:rPr>
        <w:t>BMJ Open</w:t>
      </w:r>
      <w:r w:rsidRPr="003F3FBC">
        <w:rPr>
          <w:highlight w:val="yellow"/>
        </w:rPr>
        <w:t xml:space="preserve"> 2016;</w:t>
      </w:r>
      <w:r w:rsidRPr="003F3FBC">
        <w:rPr>
          <w:b/>
          <w:highlight w:val="yellow"/>
        </w:rPr>
        <w:t>6</w:t>
      </w:r>
      <w:r w:rsidRPr="003F3FBC">
        <w:rPr>
          <w:highlight w:val="yellow"/>
        </w:rPr>
        <w:t>:</w:t>
      </w:r>
      <w:r w:rsidRPr="003F3FBC">
        <w:rPr>
          <w:color w:val="auto"/>
          <w:highlight w:val="yellow"/>
        </w:rPr>
        <w:t>e010952</w:t>
      </w:r>
      <w:r w:rsidRPr="003F3FBC">
        <w:rPr>
          <w:highlight w:val="yellow"/>
        </w:rPr>
        <w:t>. https://doi.org/10.1136/bmjopen-2015-010952</w:t>
      </w:r>
      <w:commentRangeEnd w:id="225"/>
      <w:r>
        <w:rPr>
          <w:rStyle w:val="CommentReference"/>
          <w:rFonts w:ascii="Times New Roman" w:hAnsi="Times New Roman" w:cs="Times New Roman"/>
          <w:color w:val="auto"/>
          <w:lang w:eastAsia="en-GB"/>
        </w:rPr>
        <w:commentReference w:id="225"/>
      </w:r>
    </w:p>
    <w:p w14:paraId="28CE8B44" w14:textId="77777777" w:rsidR="002D1B73" w:rsidRPr="003F3FBC" w:rsidRDefault="002D1B73" w:rsidP="002D1B73">
      <w:pPr>
        <w:pStyle w:val="65ReferencesTextstylesTextstyles"/>
        <w:rPr>
          <w:highlight w:val="yellow"/>
        </w:rPr>
      </w:pPr>
      <w:commentRangeStart w:id="226"/>
      <w:r w:rsidRPr="003F3FBC">
        <w:rPr>
          <w:highlight w:val="yellow"/>
        </w:rPr>
        <w:t>65.</w:t>
      </w:r>
      <w:r w:rsidRPr="003F3FBC">
        <w:rPr>
          <w:highlight w:val="yellow"/>
        </w:rPr>
        <w:tab/>
        <w:t xml:space="preserve">Lian JX, Gangwani RA, McGhee SM, Chan CK, Lam CL, Wong DS, Primary Health Care </w:t>
      </w:r>
      <w:r w:rsidRPr="003F3FBC">
        <w:rPr>
          <w:highlight w:val="yellow"/>
        </w:rPr>
        <w:lastRenderedPageBreak/>
        <w:t xml:space="preserve">Group. Systematic screening for diabetic retinopathy (DR) in Hong Kong: prevalence of DR and visual impairment among diabetic population. </w:t>
      </w:r>
      <w:r w:rsidRPr="003F3FBC">
        <w:rPr>
          <w:i/>
          <w:highlight w:val="yellow"/>
        </w:rPr>
        <w:t>Br J Ophthalmol</w:t>
      </w:r>
      <w:r w:rsidRPr="003F3FBC">
        <w:rPr>
          <w:highlight w:val="yellow"/>
        </w:rPr>
        <w:t xml:space="preserve"> 2016;</w:t>
      </w:r>
      <w:r w:rsidRPr="003F3FBC">
        <w:rPr>
          <w:b/>
          <w:highlight w:val="yellow"/>
        </w:rPr>
        <w:t>100</w:t>
      </w:r>
      <w:r w:rsidRPr="003F3FBC">
        <w:rPr>
          <w:highlight w:val="yellow"/>
        </w:rPr>
        <w:t>:</w:t>
      </w:r>
      <w:r w:rsidRPr="003F3FBC">
        <w:rPr>
          <w:color w:val="auto"/>
          <w:highlight w:val="yellow"/>
        </w:rPr>
        <w:t>151</w:t>
      </w:r>
      <w:r w:rsidRPr="003F3FBC">
        <w:rPr>
          <w:color w:val="00B0F0"/>
          <w:highlight w:val="yellow"/>
        </w:rPr>
        <w:t>–</w:t>
      </w:r>
      <w:r w:rsidRPr="003F3FBC">
        <w:rPr>
          <w:color w:val="auto"/>
          <w:highlight w:val="yellow"/>
        </w:rPr>
        <w:t>5</w:t>
      </w:r>
      <w:r w:rsidRPr="003F3FBC">
        <w:rPr>
          <w:highlight w:val="yellow"/>
        </w:rPr>
        <w:t>. https://doi.org/10.1136/bjophthalmol-2015-307382</w:t>
      </w:r>
      <w:commentRangeEnd w:id="226"/>
      <w:r>
        <w:rPr>
          <w:rStyle w:val="CommentReference"/>
          <w:rFonts w:ascii="Times New Roman" w:hAnsi="Times New Roman" w:cs="Times New Roman"/>
          <w:color w:val="auto"/>
          <w:lang w:eastAsia="en-GB"/>
        </w:rPr>
        <w:commentReference w:id="226"/>
      </w:r>
    </w:p>
    <w:p w14:paraId="16C17D08" w14:textId="77777777" w:rsidR="002D1B73" w:rsidRPr="003F3FBC" w:rsidRDefault="002D1B73" w:rsidP="002D1B73">
      <w:pPr>
        <w:pStyle w:val="65ReferencesTextstylesTextstyles"/>
      </w:pPr>
      <w:r w:rsidRPr="003F3FBC">
        <w:t>66.</w:t>
      </w:r>
      <w:r>
        <w:tab/>
      </w:r>
      <w:r w:rsidRPr="003F3FBC">
        <w:t xml:space="preserve"> Diabetic retinopathy screening: a short guide. Copenhagen: WHO Regional Office for Europe; 2020. https://apps.who.int/iris/bitstream/handle/10665/336660/9789289055321-eng.pdf Accessed 21/1/2021</w:t>
      </w:r>
    </w:p>
    <w:p w14:paraId="25C76C9B" w14:textId="77777777" w:rsidR="002D1B73" w:rsidRPr="00110BD2" w:rsidRDefault="002D1B73" w:rsidP="003A7339">
      <w:pPr>
        <w:pStyle w:val="602TextfoTextstylesTextstyles"/>
        <w:rPr>
          <w:rFonts w:ascii="Arial" w:hAnsi="Arial"/>
        </w:rPr>
      </w:pPr>
    </w:p>
    <w:sectPr w:rsidR="002D1B73" w:rsidRPr="00110BD2" w:rsidSect="007229F1">
      <w:headerReference w:type="default" r:id="rId12"/>
      <w:footerReference w:type="default" r:id="rId13"/>
      <w:headerReference w:type="first" r:id="rId14"/>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Euan Notley" w:date="2022-06-21T11:42:00Z" w:initials="EN">
    <w:p w14:paraId="05AF488C" w14:textId="77777777" w:rsidR="003A7339" w:rsidRDefault="003A7339" w:rsidP="003A7339">
      <w:r>
        <w:rPr>
          <w:rStyle w:val="CommentReference"/>
        </w:rPr>
        <w:annotationRef/>
      </w:r>
      <w:r>
        <w:t>Please let us know of any further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r>
        <w:cr/>
        <w:t>If copyright permission is required for any reproduced material from your dual publications, please seek this as early as possible to avoid any delays.</w:t>
      </w:r>
    </w:p>
  </w:comment>
  <w:comment w:id="1" w:author="Euan Notley" w:date="2022-06-20T17:21:00Z" w:initials="EN">
    <w:p w14:paraId="307ECEEB" w14:textId="77777777" w:rsidR="003A7339" w:rsidRDefault="003A7339" w:rsidP="003A7339">
      <w:r>
        <w:rPr>
          <w:rStyle w:val="CommentReference"/>
        </w:rPr>
        <w:annotationRef/>
      </w:r>
      <w:r>
        <w:t>Please check this affiliation is correct, as it is given on the OOA form as ‘Liverpool University Hospitals NHS Foundation Trust’.</w:t>
      </w:r>
    </w:p>
  </w:comment>
  <w:comment w:id="2" w:author="Euan Notley" w:date="2022-06-20T17:08:00Z" w:initials="EN">
    <w:p w14:paraId="0BD4DFB9" w14:textId="77777777" w:rsidR="003A7339" w:rsidRDefault="003A7339" w:rsidP="003A7339">
      <w:r>
        <w:rPr>
          <w:rStyle w:val="CommentReference"/>
        </w:rPr>
        <w:annotationRef/>
      </w:r>
      <w:r>
        <w:t>Please provide a location (i.e. town/city) for this affiliation and confirm it should be ‘Merseyside Diabetes Support Group’ and not ‘mersey Diabetes Support Group’ (as presented in other journal outputs).</w:t>
      </w:r>
    </w:p>
  </w:comment>
  <w:comment w:id="3" w:author="Euan Notley" w:date="2022-06-20T17:22:00Z" w:initials="EN">
    <w:p w14:paraId="0097613A" w14:textId="77777777" w:rsidR="003A7339" w:rsidRDefault="003A7339" w:rsidP="003A7339">
      <w:r>
        <w:rPr>
          <w:rStyle w:val="CommentReference"/>
        </w:rPr>
        <w:annotationRef/>
      </w:r>
      <w:r>
        <w:t>Please check this affiliation is correct, as it is given on the OOA form as ‘Gloucester Hospitals NHS Foundation Trust’.</w:t>
      </w:r>
    </w:p>
  </w:comment>
  <w:comment w:id="4" w:author="Euan Notley" w:date="2022-06-21T10:22:00Z" w:initials="EN">
    <w:p w14:paraId="4A799735" w14:textId="77777777" w:rsidR="003A7339" w:rsidRDefault="003A7339" w:rsidP="003A7339">
      <w:r>
        <w:rPr>
          <w:rStyle w:val="CommentReference"/>
        </w:rPr>
        <w:annotationRef/>
      </w:r>
      <w:r>
        <w:t>Please provide definitions for ‘IP’ and ‘RfPB COPES’.</w:t>
      </w:r>
    </w:p>
  </w:comment>
  <w:comment w:id="5" w:author="Euan Notley" w:date="2022-06-21T10:24:00Z" w:initials="EN">
    <w:p w14:paraId="35AA9B61" w14:textId="77777777" w:rsidR="003A7339" w:rsidRDefault="003A7339" w:rsidP="003A7339">
      <w:r>
        <w:rPr>
          <w:rStyle w:val="CommentReference"/>
        </w:rPr>
        <w:annotationRef/>
      </w:r>
      <w:r>
        <w:t>Information from Philip Burgess’ ICMJE form has been added to this section and abbreviations expanded where possible; OK?</w:t>
      </w:r>
    </w:p>
  </w:comment>
  <w:comment w:id="6" w:author="Euan Notley" w:date="2022-06-21T10:26:00Z" w:initials="EN">
    <w:p w14:paraId="6D17B659" w14:textId="77777777" w:rsidR="003A7339" w:rsidRDefault="003A7339" w:rsidP="003A7339">
      <w:r>
        <w:rPr>
          <w:rStyle w:val="CommentReference"/>
        </w:rPr>
        <w:annotationRef/>
      </w:r>
      <w:r>
        <w:t>Please confirm that the ‘grants from NIHR’ reported on all other ICMJE forms refers to the specific grant for this trial.</w:t>
      </w:r>
    </w:p>
  </w:comment>
  <w:comment w:id="98" w:author="Euan Notley" w:date="2022-06-21T11:20:00Z" w:initials="EN">
    <w:p w14:paraId="41BB5391" w14:textId="77777777" w:rsidR="003A7339" w:rsidRDefault="003A7339" w:rsidP="003A7339">
      <w:r>
        <w:rPr>
          <w:rStyle w:val="CommentReference"/>
        </w:rPr>
        <w:annotationRef/>
      </w:r>
      <w:r>
        <w:t>Should Figure 7 be presented in three parts? If so, please provide a label for each part.</w:t>
      </w:r>
    </w:p>
  </w:comment>
  <w:comment w:id="179" w:author="Euan Notley" w:date="2022-06-20T17:05:00Z" w:initials="EN">
    <w:p w14:paraId="4A81B66B" w14:textId="77777777" w:rsidR="003A7339" w:rsidRDefault="003A7339" w:rsidP="003A7339">
      <w:r>
        <w:rPr>
          <w:rStyle w:val="CommentReference"/>
        </w:rPr>
        <w:annotationRef/>
      </w:r>
      <w:r>
        <w:t>This text has been moved from the title page to the Acknowledgements; OK?</w:t>
      </w:r>
    </w:p>
  </w:comment>
  <w:comment w:id="185" w:author="Norman" w:date="2022-06-27T12:18:00Z" w:initials="AB">
    <w:p w14:paraId="17E660C5" w14:textId="77777777" w:rsidR="002D1B73" w:rsidRDefault="002D1B73" w:rsidP="002D1B73">
      <w:pPr>
        <w:pStyle w:val="CommentText"/>
      </w:pPr>
      <w:r>
        <w:rPr>
          <w:rStyle w:val="CommentReference"/>
        </w:rPr>
        <w:annotationRef/>
      </w:r>
      <w:r>
        <w:t>This was originally:</w:t>
      </w:r>
    </w:p>
    <w:p w14:paraId="7C1B1644" w14:textId="77777777" w:rsidR="002D1B73" w:rsidRDefault="002D1B73" w:rsidP="002D1B73">
      <w:pPr>
        <w:pStyle w:val="CommentText"/>
      </w:pPr>
      <w:r>
        <w:t>3.</w:t>
      </w:r>
      <w:r w:rsidRPr="003F3FBC">
        <w:tab/>
      </w:r>
      <w:r>
        <w:t xml:space="preserve">   Scanlon PH. The English national screening programme for sight-threatening diabetic retinopathy. J Med Screen 2008:15:1-4.</w:t>
      </w:r>
    </w:p>
    <w:p w14:paraId="36323174" w14:textId="77777777" w:rsidR="002D1B73" w:rsidRDefault="002D1B73" w:rsidP="002D1B73">
      <w:pPr>
        <w:pStyle w:val="CommentText"/>
      </w:pPr>
    </w:p>
  </w:comment>
  <w:comment w:id="186" w:author="Norman" w:date="2022-06-27T12:18:00Z" w:initials="AB">
    <w:p w14:paraId="3EA007A2" w14:textId="77777777" w:rsidR="002D1B73" w:rsidRDefault="002D1B73" w:rsidP="002D1B73">
      <w:pPr>
        <w:pStyle w:val="CommentText"/>
      </w:pPr>
      <w:r>
        <w:rPr>
          <w:rStyle w:val="CommentReference"/>
        </w:rPr>
        <w:annotationRef/>
      </w:r>
      <w:r>
        <w:t>This was originally:</w:t>
      </w:r>
    </w:p>
    <w:p w14:paraId="1C519930" w14:textId="77777777" w:rsidR="002D1B73" w:rsidRDefault="002D1B73" w:rsidP="002D1B73">
      <w:pPr>
        <w:pStyle w:val="CommentText"/>
      </w:pPr>
      <w:r>
        <w:t>4.</w:t>
      </w:r>
      <w:r w:rsidRPr="003F3FBC">
        <w:tab/>
      </w:r>
      <w:r>
        <w:t xml:space="preserve">   Taylor R, Broadbent DM, Greenwood R, Hepburn D, Owens DR, Simpson H. Mobile retinal screening in Britain. Diabet Med 1998;15:344-347.</w:t>
      </w:r>
    </w:p>
    <w:p w14:paraId="016E76EC" w14:textId="77777777" w:rsidR="002D1B73" w:rsidRDefault="002D1B73" w:rsidP="002D1B73">
      <w:pPr>
        <w:pStyle w:val="CommentText"/>
      </w:pPr>
    </w:p>
  </w:comment>
  <w:comment w:id="187" w:author="Norman" w:date="2022-06-27T12:18:00Z" w:initials="AB">
    <w:p w14:paraId="05D4DCDB" w14:textId="77777777" w:rsidR="002D1B73" w:rsidRDefault="002D1B73" w:rsidP="002D1B73">
      <w:pPr>
        <w:pStyle w:val="CommentText"/>
      </w:pPr>
      <w:r>
        <w:rPr>
          <w:rStyle w:val="CommentReference"/>
        </w:rPr>
        <w:annotationRef/>
      </w:r>
      <w:r>
        <w:t>This was originally:</w:t>
      </w:r>
    </w:p>
    <w:p w14:paraId="52297BF9" w14:textId="77777777" w:rsidR="002D1B73" w:rsidRDefault="002D1B73" w:rsidP="002D1B73">
      <w:pPr>
        <w:pStyle w:val="CommentText"/>
      </w:pPr>
      <w:r>
        <w:t>7.</w:t>
      </w:r>
      <w:r w:rsidRPr="003F3FBC">
        <w:tab/>
      </w:r>
      <w:r>
        <w:t>Echouffo-Tcheugui JB, Ali MK, Roglic G, Hayward RA, Narayan KM. Screening intervals for diabetic retinopathy and incidence of visual loss: a systematic review. Diabet Med 2013;30:1272-92. doi: 10.1111/dme.12274.</w:t>
      </w:r>
    </w:p>
    <w:p w14:paraId="1C85F08F" w14:textId="77777777" w:rsidR="002D1B73" w:rsidRDefault="002D1B73" w:rsidP="002D1B73">
      <w:pPr>
        <w:pStyle w:val="CommentText"/>
      </w:pPr>
    </w:p>
  </w:comment>
  <w:comment w:id="188" w:author="Norman" w:date="2022-06-27T12:18:00Z" w:initials="AB">
    <w:p w14:paraId="596A6428" w14:textId="77777777" w:rsidR="002D1B73" w:rsidRDefault="002D1B73" w:rsidP="002D1B73">
      <w:pPr>
        <w:pStyle w:val="CommentText"/>
      </w:pPr>
      <w:r>
        <w:rPr>
          <w:rStyle w:val="CommentReference"/>
        </w:rPr>
        <w:annotationRef/>
      </w:r>
      <w:r>
        <w:t>This was originally:</w:t>
      </w:r>
    </w:p>
    <w:p w14:paraId="619133F0" w14:textId="77777777" w:rsidR="002D1B73" w:rsidRDefault="002D1B73" w:rsidP="002D1B73">
      <w:pPr>
        <w:pStyle w:val="CommentText"/>
      </w:pPr>
      <w:r>
        <w:t>8.</w:t>
      </w:r>
      <w:r w:rsidRPr="003F3FBC">
        <w:tab/>
      </w:r>
      <w:r>
        <w:t>Taylor-Phillips S, Mistry H, Leslie R, et al. Extending the diabetic retinopathy screening interval beyond 1 year: systematic review. Br J Ophthalmol. 2016;100:105-14.</w:t>
      </w:r>
    </w:p>
    <w:p w14:paraId="1A825D20" w14:textId="77777777" w:rsidR="002D1B73" w:rsidRDefault="002D1B73" w:rsidP="002D1B73">
      <w:pPr>
        <w:pStyle w:val="CommentText"/>
      </w:pPr>
    </w:p>
  </w:comment>
  <w:comment w:id="189" w:author="Norman" w:date="2022-06-27T12:18:00Z" w:initials="AB">
    <w:p w14:paraId="163B4D6C" w14:textId="77777777" w:rsidR="002D1B73" w:rsidRDefault="002D1B73" w:rsidP="002D1B73">
      <w:pPr>
        <w:pStyle w:val="CommentText"/>
      </w:pPr>
      <w:r>
        <w:rPr>
          <w:rStyle w:val="CommentReference"/>
        </w:rPr>
        <w:annotationRef/>
      </w:r>
      <w:r>
        <w:t>This was originally:</w:t>
      </w:r>
    </w:p>
    <w:p w14:paraId="7C15F5EF" w14:textId="77777777" w:rsidR="002D1B73" w:rsidRDefault="002D1B73" w:rsidP="002D1B73">
      <w:pPr>
        <w:pStyle w:val="CommentText"/>
      </w:pPr>
      <w:r>
        <w:t>10.</w:t>
      </w:r>
      <w:r w:rsidRPr="003F3FBC">
        <w:tab/>
      </w:r>
      <w:r>
        <w:t xml:space="preserve"> Agardh E, Tababat-Khani P. Adopting 3-year screening intervals for sight-threatening retinal vascular lesions in type 2 diabetic subjects without retinopathy. Diabetes Care 2011;34:1318–1319</w:t>
      </w:r>
    </w:p>
    <w:p w14:paraId="7188B986" w14:textId="77777777" w:rsidR="002D1B73" w:rsidRDefault="002D1B73" w:rsidP="002D1B73">
      <w:pPr>
        <w:pStyle w:val="CommentText"/>
      </w:pPr>
    </w:p>
  </w:comment>
  <w:comment w:id="190" w:author="Norman" w:date="2022-06-27T12:19:00Z" w:initials="AB">
    <w:p w14:paraId="25423282" w14:textId="77777777" w:rsidR="002D1B73" w:rsidRDefault="002D1B73" w:rsidP="002D1B73">
      <w:pPr>
        <w:pStyle w:val="CommentText"/>
      </w:pPr>
      <w:r>
        <w:rPr>
          <w:rStyle w:val="CommentReference"/>
        </w:rPr>
        <w:annotationRef/>
      </w:r>
      <w:r>
        <w:t>This was originally:</w:t>
      </w:r>
    </w:p>
    <w:p w14:paraId="77985D32" w14:textId="77777777" w:rsidR="002D1B73" w:rsidRDefault="002D1B73" w:rsidP="002D1B73">
      <w:pPr>
        <w:pStyle w:val="CommentText"/>
      </w:pPr>
      <w:r>
        <w:t>11.</w:t>
      </w:r>
      <w:r w:rsidRPr="003F3FBC">
        <w:tab/>
      </w:r>
      <w:r>
        <w:t xml:space="preserve"> Grauslund J, Andersen N, Andresen J, et al. Evidence-based Danish guidelines for screening of diabetic retinopathy. Acta Ophthalmol 2018:96:763–769.</w:t>
      </w:r>
    </w:p>
    <w:p w14:paraId="2B3C3B4E" w14:textId="77777777" w:rsidR="002D1B73" w:rsidRDefault="002D1B73" w:rsidP="002D1B73">
      <w:pPr>
        <w:pStyle w:val="CommentText"/>
      </w:pPr>
    </w:p>
  </w:comment>
  <w:comment w:id="191" w:author="Norman" w:date="2022-06-27T12:19:00Z" w:initials="AB">
    <w:p w14:paraId="40BBE7CB" w14:textId="77777777" w:rsidR="002D1B73" w:rsidRDefault="002D1B73" w:rsidP="002D1B73">
      <w:pPr>
        <w:pStyle w:val="CommentText"/>
      </w:pPr>
      <w:r>
        <w:rPr>
          <w:rStyle w:val="CommentReference"/>
        </w:rPr>
        <w:annotationRef/>
      </w:r>
      <w:r>
        <w:t>This was originally:</w:t>
      </w:r>
    </w:p>
    <w:p w14:paraId="03B82307" w14:textId="77777777" w:rsidR="002D1B73" w:rsidRDefault="002D1B73" w:rsidP="002D1B73">
      <w:pPr>
        <w:pStyle w:val="CommentText"/>
      </w:pPr>
      <w:r>
        <w:t>14.</w:t>
      </w:r>
      <w:r w:rsidRPr="003F3FBC">
        <w:tab/>
      </w:r>
      <w:r>
        <w:t xml:space="preserve"> Lund SH, Aspelund T, Kirby P, Russell G, Einarsson S, Palsson O, Stefánsson E. Individualised risk assessment for diabetic retinopathy and optimisation of screening intervals: a scientific approach to reducing healthcare costs. Br J Ophthalmol. 2016;100:683-7. </w:t>
      </w:r>
    </w:p>
    <w:p w14:paraId="4A247392" w14:textId="77777777" w:rsidR="002D1B73" w:rsidRDefault="002D1B73" w:rsidP="002D1B73">
      <w:pPr>
        <w:pStyle w:val="CommentText"/>
      </w:pPr>
    </w:p>
  </w:comment>
  <w:comment w:id="192" w:author="Norman" w:date="2022-06-27T12:19:00Z" w:initials="AB">
    <w:p w14:paraId="7372926F" w14:textId="77777777" w:rsidR="002D1B73" w:rsidRDefault="002D1B73" w:rsidP="002D1B73">
      <w:pPr>
        <w:pStyle w:val="CommentText"/>
      </w:pPr>
      <w:r>
        <w:rPr>
          <w:rStyle w:val="CommentReference"/>
        </w:rPr>
        <w:annotationRef/>
      </w:r>
      <w:r>
        <w:t>This was originally:</w:t>
      </w:r>
    </w:p>
    <w:p w14:paraId="0D68A9D5" w14:textId="77777777" w:rsidR="002D1B73" w:rsidRDefault="002D1B73" w:rsidP="002D1B73">
      <w:pPr>
        <w:pStyle w:val="CommentText"/>
      </w:pPr>
      <w:r>
        <w:t>16.</w:t>
      </w:r>
      <w:r w:rsidRPr="003F3FBC">
        <w:tab/>
      </w:r>
      <w:r>
        <w:t xml:space="preserve"> Klein R, Klein BE, Moss SE, Cruickshanks KJ. The Wisconsin Epidemiologic Study of Diabetic Retinopathy. XIV. Ten-year incidence and progression of diabetic retinopathy. Arch Ophthalmol. 1994;112:1217–28. </w:t>
      </w:r>
    </w:p>
    <w:p w14:paraId="03480D73" w14:textId="77777777" w:rsidR="002D1B73" w:rsidRDefault="002D1B73" w:rsidP="002D1B73">
      <w:pPr>
        <w:pStyle w:val="CommentText"/>
      </w:pPr>
    </w:p>
  </w:comment>
  <w:comment w:id="193" w:author="Norman" w:date="2022-06-27T12:19:00Z" w:initials="AB">
    <w:p w14:paraId="7E38A9AC" w14:textId="77777777" w:rsidR="002D1B73" w:rsidRDefault="002D1B73" w:rsidP="002D1B73">
      <w:pPr>
        <w:pStyle w:val="CommentText"/>
      </w:pPr>
      <w:r>
        <w:rPr>
          <w:rStyle w:val="CommentReference"/>
        </w:rPr>
        <w:annotationRef/>
      </w:r>
      <w:r>
        <w:t>This was originally:</w:t>
      </w:r>
    </w:p>
    <w:p w14:paraId="5ED234D4" w14:textId="77777777" w:rsidR="002D1B73" w:rsidRDefault="002D1B73" w:rsidP="002D1B73">
      <w:pPr>
        <w:pStyle w:val="CommentText"/>
      </w:pPr>
      <w:r>
        <w:t>17.</w:t>
      </w:r>
      <w:r w:rsidRPr="003F3FBC">
        <w:tab/>
      </w:r>
      <w:r>
        <w:t xml:space="preserve"> Statton IM, Kohner EM, Aldington SJ, Turner RC, Holman RR, Manley SE, Matthews DR. UKPDS 50: risk factors for incidence and progression of retinopathy in Type II diabetes over 6 years from diagnosis. Diabetologia 2001;44:156-163</w:t>
      </w:r>
    </w:p>
    <w:p w14:paraId="414197D6" w14:textId="77777777" w:rsidR="002D1B73" w:rsidRDefault="002D1B73" w:rsidP="002D1B73">
      <w:pPr>
        <w:pStyle w:val="CommentText"/>
      </w:pPr>
    </w:p>
    <w:p w14:paraId="0C6AB906" w14:textId="77777777" w:rsidR="002D1B73" w:rsidRDefault="002D1B73" w:rsidP="002D1B73">
      <w:pPr>
        <w:pStyle w:val="CommentText"/>
      </w:pPr>
      <w:r>
        <w:t>WARNING: POTENTIAL FALSE POSITIVE: Please check carefully.</w:t>
      </w:r>
    </w:p>
  </w:comment>
  <w:comment w:id="194" w:author="NIHR standard" w:date="2022-06-27T12:19:00Z" w:initials="AB">
    <w:p w14:paraId="7548CB35" w14:textId="77777777" w:rsidR="002D1B73" w:rsidRDefault="002D1B73" w:rsidP="002D1B73">
      <w:pPr>
        <w:pStyle w:val="CommentText"/>
      </w:pPr>
      <w:r>
        <w:rPr>
          <w:rStyle w:val="CommentReference"/>
        </w:rPr>
        <w:annotationRef/>
      </w:r>
      <w:r>
        <w:t>The first author has been amended to match that in PubMed; OK?</w:t>
      </w:r>
    </w:p>
  </w:comment>
  <w:comment w:id="195" w:author="Norman" w:date="2022-06-27T12:19:00Z" w:initials="AB">
    <w:p w14:paraId="04A89AA8" w14:textId="77777777" w:rsidR="002D1B73" w:rsidRDefault="002D1B73" w:rsidP="002D1B73">
      <w:pPr>
        <w:pStyle w:val="CommentText"/>
      </w:pPr>
      <w:r>
        <w:rPr>
          <w:rStyle w:val="CommentReference"/>
        </w:rPr>
        <w:annotationRef/>
      </w:r>
      <w:r>
        <w:t>This was originally:</w:t>
      </w:r>
    </w:p>
    <w:p w14:paraId="5341CFCF" w14:textId="77777777" w:rsidR="002D1B73" w:rsidRDefault="002D1B73" w:rsidP="002D1B73">
      <w:pPr>
        <w:pStyle w:val="CommentText"/>
      </w:pPr>
      <w:r>
        <w:t>20.</w:t>
      </w:r>
      <w:r w:rsidRPr="003F3FBC">
        <w:tab/>
      </w:r>
      <w:r>
        <w:t xml:space="preserve"> Rahimi K, Emdin CA, MacMahon S. The epidemiology of blood pressure and its worldwide management. Circulation Res 2015;116:925-936</w:t>
      </w:r>
    </w:p>
    <w:p w14:paraId="1ECE1B8E" w14:textId="77777777" w:rsidR="002D1B73" w:rsidRDefault="002D1B73" w:rsidP="002D1B73">
      <w:pPr>
        <w:pStyle w:val="CommentText"/>
      </w:pPr>
    </w:p>
  </w:comment>
  <w:comment w:id="196" w:author="Norman" w:date="2022-06-27T12:19:00Z" w:initials="AB">
    <w:p w14:paraId="6403EAE1" w14:textId="77777777" w:rsidR="002D1B73" w:rsidRDefault="002D1B73" w:rsidP="002D1B73">
      <w:pPr>
        <w:pStyle w:val="CommentText"/>
      </w:pPr>
      <w:r>
        <w:rPr>
          <w:rStyle w:val="CommentReference"/>
        </w:rPr>
        <w:annotationRef/>
      </w:r>
      <w:r>
        <w:t>This was originally:</w:t>
      </w:r>
    </w:p>
    <w:p w14:paraId="0556A0D8" w14:textId="77777777" w:rsidR="002D1B73" w:rsidRDefault="002D1B73" w:rsidP="002D1B73">
      <w:pPr>
        <w:pStyle w:val="CommentText"/>
      </w:pPr>
      <w:r>
        <w:t>21.</w:t>
      </w:r>
      <w:r w:rsidRPr="003F3FBC">
        <w:tab/>
      </w:r>
      <w:r>
        <w:t xml:space="preserve"> Eleuteri A, Fisher AC, Broadbent DM, Garcia-Finana M, Cheyne CP, Wang A, Stratton IM, Gabbay M Seddon D, Harding SP. Individualised variable-interval risk-based screening for sight-threatening diabetic retinopathy: the Liverpool Risk Calculation Engine. Diabetologia 2017;60:2174-82</w:t>
      </w:r>
    </w:p>
    <w:p w14:paraId="67652F8B" w14:textId="77777777" w:rsidR="002D1B73" w:rsidRDefault="002D1B73" w:rsidP="002D1B73">
      <w:pPr>
        <w:pStyle w:val="CommentText"/>
      </w:pPr>
    </w:p>
  </w:comment>
  <w:comment w:id="197" w:author="Norman" w:date="2022-06-27T12:19:00Z" w:initials="AB">
    <w:p w14:paraId="2FDDE6BA" w14:textId="77777777" w:rsidR="002D1B73" w:rsidRDefault="002D1B73" w:rsidP="002D1B73">
      <w:pPr>
        <w:pStyle w:val="CommentText"/>
      </w:pPr>
      <w:r>
        <w:rPr>
          <w:rStyle w:val="CommentReference"/>
        </w:rPr>
        <w:annotationRef/>
      </w:r>
      <w:r>
        <w:t>This was originally:</w:t>
      </w:r>
    </w:p>
    <w:p w14:paraId="6EE93161" w14:textId="77777777" w:rsidR="002D1B73" w:rsidRDefault="002D1B73" w:rsidP="002D1B73">
      <w:pPr>
        <w:pStyle w:val="CommentText"/>
      </w:pPr>
      <w:r>
        <w:t>22.</w:t>
      </w:r>
      <w:r w:rsidRPr="003F3FBC">
        <w:tab/>
      </w:r>
      <w:r>
        <w:t xml:space="preserve"> Broadbent DM, Sampson CJ, Wang A, Howard L, Williams AE, Howlin SU, Appelbe D, Moitt T, Cheyne CP, Rahni MM, Kelly J, Collins J, García-Fiñana M, Stratton IM, James M, Harding SP; ISDR Study Group. Individualised screening for diabetic retinopathy: the ISDR study-rationale, design and methodology for a randomised controlled trial comparing annual and individualised risk-based variable-interval screening. BMJ Open. 2019;</w:t>
      </w:r>
      <w:r w:rsidRPr="003F3FBC">
        <w:rPr>
          <w:b/>
        </w:rPr>
        <w:t>9</w:t>
      </w:r>
      <w:r>
        <w:t>:e025788.</w:t>
      </w:r>
    </w:p>
    <w:p w14:paraId="03183ED8" w14:textId="77777777" w:rsidR="002D1B73" w:rsidRDefault="002D1B73" w:rsidP="002D1B73">
      <w:pPr>
        <w:pStyle w:val="CommentText"/>
      </w:pPr>
    </w:p>
  </w:comment>
  <w:comment w:id="198" w:author="Norman" w:date="2022-06-27T12:19:00Z" w:initials="AB">
    <w:p w14:paraId="542F8776" w14:textId="77777777" w:rsidR="002D1B73" w:rsidRDefault="002D1B73" w:rsidP="002D1B73">
      <w:pPr>
        <w:pStyle w:val="CommentText"/>
      </w:pPr>
      <w:r>
        <w:rPr>
          <w:rStyle w:val="CommentReference"/>
        </w:rPr>
        <w:annotationRef/>
      </w:r>
      <w:r>
        <w:t>This was originally:</w:t>
      </w:r>
    </w:p>
    <w:p w14:paraId="3E6C8D0A" w14:textId="77777777" w:rsidR="002D1B73" w:rsidRDefault="002D1B73" w:rsidP="002D1B73">
      <w:pPr>
        <w:pStyle w:val="CommentText"/>
      </w:pPr>
      <w:r>
        <w:t>24.</w:t>
      </w:r>
      <w:r w:rsidRPr="003F3FBC">
        <w:tab/>
      </w:r>
      <w:r>
        <w:t xml:space="preserve"> Byrne P, Thetford C, Gabbay M, Clarke P, Doncaster E, Harding SP; ISDR Study Group. Personalising screening of sight-threatening diabetic retinopathy - qualitative evidence to inform effective implementation. BMC Public Health. 2020;20:881. https://doi.org/10.1186/s12889-020-08974-1</w:t>
      </w:r>
    </w:p>
    <w:p w14:paraId="656B9AF0" w14:textId="77777777" w:rsidR="002D1B73" w:rsidRDefault="002D1B73" w:rsidP="002D1B73">
      <w:pPr>
        <w:pStyle w:val="CommentText"/>
      </w:pPr>
    </w:p>
  </w:comment>
  <w:comment w:id="199" w:author="Norman" w:date="2022-06-27T12:19:00Z" w:initials="AB">
    <w:p w14:paraId="6C23CF03" w14:textId="77777777" w:rsidR="002D1B73" w:rsidRDefault="002D1B73" w:rsidP="002D1B73">
      <w:pPr>
        <w:pStyle w:val="CommentText"/>
      </w:pPr>
      <w:r>
        <w:rPr>
          <w:rStyle w:val="CommentReference"/>
        </w:rPr>
        <w:annotationRef/>
      </w:r>
      <w:r>
        <w:t>This was originally:</w:t>
      </w:r>
    </w:p>
    <w:p w14:paraId="34C9A086" w14:textId="77777777" w:rsidR="002D1B73" w:rsidRDefault="002D1B73" w:rsidP="002D1B73">
      <w:pPr>
        <w:pStyle w:val="CommentText"/>
      </w:pPr>
      <w:r>
        <w:t>25.</w:t>
      </w:r>
      <w:r w:rsidRPr="003F3FBC">
        <w:tab/>
      </w:r>
      <w:r>
        <w:t xml:space="preserve"> Cheyne CP, Burgess PI, Broadbent DM, García-Fiñana M, Stratton IM, Criddle T, Wang A, Al Shukri A, Mobayen Rahni M, Vasquez Arango P, Vora JP, Harding SP,. Incidence of sight-threatening diabetic retinopathy in an established urban screening programme: An 11-year cohort study. Diabet Med. 2021;00:e14583 https://doi.org/10.1111/dme.14583</w:t>
      </w:r>
    </w:p>
    <w:p w14:paraId="36200707" w14:textId="77777777" w:rsidR="002D1B73" w:rsidRDefault="002D1B73" w:rsidP="002D1B73">
      <w:pPr>
        <w:pStyle w:val="CommentText"/>
      </w:pPr>
    </w:p>
    <w:p w14:paraId="05BA62ED" w14:textId="77777777" w:rsidR="002D1B73" w:rsidRDefault="002D1B73" w:rsidP="002D1B73">
      <w:pPr>
        <w:pStyle w:val="CommentText"/>
      </w:pPr>
      <w:r>
        <w:t>WARNING: POTENTIAL FALSE POSITIVE: Please check carefully.</w:t>
      </w:r>
    </w:p>
  </w:comment>
  <w:comment w:id="200" w:author="NIHR standard" w:date="2022-06-27T12:19:00Z" w:initials="AB">
    <w:p w14:paraId="5A71C73B" w14:textId="77777777" w:rsidR="002D1B73" w:rsidRDefault="002D1B73" w:rsidP="002D1B73">
      <w:pPr>
        <w:pStyle w:val="CommentText"/>
      </w:pPr>
      <w:r>
        <w:rPr>
          <w:rStyle w:val="CommentReference"/>
        </w:rPr>
        <w:annotationRef/>
      </w:r>
      <w:r>
        <w:t>The volume has been amended to match that in PubMed; OK?</w:t>
      </w:r>
    </w:p>
  </w:comment>
  <w:comment w:id="201" w:author="Norman" w:date="2022-06-27T12:19:00Z" w:initials="AB">
    <w:p w14:paraId="59F517EB" w14:textId="77777777" w:rsidR="002D1B73" w:rsidRDefault="002D1B73" w:rsidP="002D1B73">
      <w:pPr>
        <w:pStyle w:val="CommentText"/>
      </w:pPr>
      <w:r>
        <w:rPr>
          <w:rStyle w:val="CommentReference"/>
        </w:rPr>
        <w:annotationRef/>
      </w:r>
      <w:r>
        <w:t>This was originally:</w:t>
      </w:r>
    </w:p>
    <w:p w14:paraId="2AA38B62" w14:textId="77777777" w:rsidR="002D1B73" w:rsidRDefault="002D1B73" w:rsidP="002D1B73">
      <w:pPr>
        <w:pStyle w:val="CommentText"/>
      </w:pPr>
      <w:r>
        <w:t>30.</w:t>
      </w:r>
      <w:r w:rsidRPr="003F3FBC">
        <w:tab/>
      </w:r>
      <w:r>
        <w:t>Stratton IM, Aldington SJ, Taylor DJ, Adler AI, Scanlon PS. A simple risk stratification for time to development of sight-threatening diabetic retinopathy. Diabetes Care 2013;36:580-585.</w:t>
      </w:r>
    </w:p>
    <w:p w14:paraId="5F26EF7D" w14:textId="77777777" w:rsidR="002D1B73" w:rsidRDefault="002D1B73" w:rsidP="002D1B73">
      <w:pPr>
        <w:pStyle w:val="CommentText"/>
      </w:pPr>
    </w:p>
  </w:comment>
  <w:comment w:id="202" w:author="Norman" w:date="2022-06-27T12:19:00Z" w:initials="AB">
    <w:p w14:paraId="73BE73C9" w14:textId="77777777" w:rsidR="002D1B73" w:rsidRDefault="002D1B73" w:rsidP="002D1B73">
      <w:pPr>
        <w:pStyle w:val="CommentText"/>
      </w:pPr>
      <w:r>
        <w:rPr>
          <w:rStyle w:val="CommentReference"/>
        </w:rPr>
        <w:annotationRef/>
      </w:r>
      <w:r>
        <w:t>This was originally:</w:t>
      </w:r>
    </w:p>
    <w:p w14:paraId="6C6CDD01" w14:textId="77777777" w:rsidR="002D1B73" w:rsidRDefault="002D1B73" w:rsidP="002D1B73">
      <w:pPr>
        <w:pStyle w:val="CommentText"/>
      </w:pPr>
      <w:r>
        <w:t>31.</w:t>
      </w:r>
      <w:r w:rsidRPr="003F3FBC">
        <w:tab/>
      </w:r>
      <w:r>
        <w:t>Austin PC, van Klaveren D, Vergouwe Y, Nieboer D, Lee DS, Steyerberg EW. Geographic and temporal validity of prediction models: different approaches were useful to examine model performance. J Clin Epidemiol; 2016;79:76-85.</w:t>
      </w:r>
    </w:p>
    <w:p w14:paraId="27675A4A" w14:textId="77777777" w:rsidR="002D1B73" w:rsidRDefault="002D1B73" w:rsidP="002D1B73">
      <w:pPr>
        <w:pStyle w:val="CommentText"/>
      </w:pPr>
    </w:p>
  </w:comment>
  <w:comment w:id="203" w:author="Norman" w:date="2022-06-27T12:19:00Z" w:initials="AB">
    <w:p w14:paraId="42FF8427" w14:textId="77777777" w:rsidR="002D1B73" w:rsidRDefault="002D1B73" w:rsidP="002D1B73">
      <w:pPr>
        <w:pStyle w:val="CommentText"/>
      </w:pPr>
      <w:r>
        <w:rPr>
          <w:rStyle w:val="CommentReference"/>
        </w:rPr>
        <w:annotationRef/>
      </w:r>
      <w:r>
        <w:t>This was originally:</w:t>
      </w:r>
    </w:p>
    <w:p w14:paraId="5F7D99A4" w14:textId="77777777" w:rsidR="002D1B73" w:rsidRDefault="002D1B73" w:rsidP="002D1B73">
      <w:pPr>
        <w:pStyle w:val="CommentText"/>
      </w:pPr>
      <w:r>
        <w:t>32.</w:t>
      </w:r>
      <w:r w:rsidRPr="003F3FBC">
        <w:tab/>
      </w:r>
      <w:r>
        <w:t xml:space="preserve"> van der Heijden AAWA, Walraven I, van 't Riet E. Validation of a model to estimate personalised screening frequency to monitor diabetic retinopathy. Diabetologia 2014;57:1332-1338</w:t>
      </w:r>
    </w:p>
    <w:p w14:paraId="707C21BC" w14:textId="77777777" w:rsidR="002D1B73" w:rsidRDefault="002D1B73" w:rsidP="002D1B73">
      <w:pPr>
        <w:pStyle w:val="CommentText"/>
      </w:pPr>
    </w:p>
    <w:p w14:paraId="65271E7C" w14:textId="77777777" w:rsidR="002D1B73" w:rsidRDefault="002D1B73" w:rsidP="002D1B73">
      <w:pPr>
        <w:pStyle w:val="CommentText"/>
      </w:pPr>
      <w:r>
        <w:t>WARNING: POTENTIAL FALSE POSITIVE: Please check carefully.</w:t>
      </w:r>
    </w:p>
  </w:comment>
  <w:comment w:id="204" w:author="NIHR standard" w:date="2022-06-27T12:19:00Z" w:initials="AB">
    <w:p w14:paraId="28C9582F" w14:textId="77777777" w:rsidR="002D1B73" w:rsidRDefault="002D1B73" w:rsidP="002D1B73">
      <w:pPr>
        <w:pStyle w:val="CommentText"/>
      </w:pPr>
      <w:r>
        <w:rPr>
          <w:rStyle w:val="CommentReference"/>
        </w:rPr>
        <w:annotationRef/>
      </w:r>
      <w:r>
        <w:t>The first author has been amended to match that in PubMed; OK?</w:t>
      </w:r>
    </w:p>
  </w:comment>
  <w:comment w:id="205" w:author="Norman" w:date="2022-06-27T12:19:00Z" w:initials="AB">
    <w:p w14:paraId="4F48D472" w14:textId="77777777" w:rsidR="002D1B73" w:rsidRDefault="002D1B73" w:rsidP="002D1B73">
      <w:pPr>
        <w:pStyle w:val="CommentText"/>
      </w:pPr>
      <w:r>
        <w:rPr>
          <w:rStyle w:val="CommentReference"/>
        </w:rPr>
        <w:annotationRef/>
      </w:r>
      <w:r>
        <w:t>This was originally:</w:t>
      </w:r>
    </w:p>
    <w:p w14:paraId="380AFD4B" w14:textId="77777777" w:rsidR="002D1B73" w:rsidRDefault="002D1B73" w:rsidP="002D1B73">
      <w:pPr>
        <w:pStyle w:val="CommentText"/>
      </w:pPr>
      <w:r>
        <w:t>33.</w:t>
      </w:r>
      <w:r w:rsidRPr="003F3FBC">
        <w:tab/>
      </w:r>
      <w:r>
        <w:t xml:space="preserve">  van der Heijden AA, Nijpels G, Badloe F, et al. Prediction models for development of retinopathy in people with type 2 diabetes: systematic review and external validation in a Dutch primary care setting. Diabetologia 2020;63:1110–1119</w:t>
      </w:r>
    </w:p>
    <w:p w14:paraId="18A404F5" w14:textId="77777777" w:rsidR="002D1B73" w:rsidRDefault="002D1B73" w:rsidP="002D1B73">
      <w:pPr>
        <w:pStyle w:val="CommentText"/>
      </w:pPr>
    </w:p>
    <w:p w14:paraId="675EF541" w14:textId="77777777" w:rsidR="002D1B73" w:rsidRDefault="002D1B73" w:rsidP="002D1B73">
      <w:pPr>
        <w:pStyle w:val="CommentText"/>
      </w:pPr>
      <w:r>
        <w:t>WARNING: POTENTIAL FALSE POSITIVE: Please check carefully.</w:t>
      </w:r>
    </w:p>
  </w:comment>
  <w:comment w:id="206" w:author="NIHR standard" w:date="2022-06-27T12:19:00Z" w:initials="AB">
    <w:p w14:paraId="40F3BF0A" w14:textId="77777777" w:rsidR="002D1B73" w:rsidRDefault="002D1B73" w:rsidP="002D1B73">
      <w:pPr>
        <w:pStyle w:val="CommentText"/>
      </w:pPr>
      <w:r>
        <w:rPr>
          <w:rStyle w:val="CommentReference"/>
        </w:rPr>
        <w:annotationRef/>
      </w:r>
      <w:r>
        <w:t>The first author has been amended to match that in PubMed; OK?</w:t>
      </w:r>
    </w:p>
  </w:comment>
  <w:comment w:id="207" w:author="Norman" w:date="2022-06-27T12:19:00Z" w:initials="AB">
    <w:p w14:paraId="61F4C935" w14:textId="77777777" w:rsidR="002D1B73" w:rsidRDefault="002D1B73" w:rsidP="002D1B73">
      <w:pPr>
        <w:pStyle w:val="CommentText"/>
      </w:pPr>
      <w:r>
        <w:rPr>
          <w:rStyle w:val="CommentReference"/>
        </w:rPr>
        <w:annotationRef/>
      </w:r>
      <w:r>
        <w:t>This was originally:</w:t>
      </w:r>
    </w:p>
    <w:p w14:paraId="06D7E9A6" w14:textId="77777777" w:rsidR="002D1B73" w:rsidRDefault="002D1B73" w:rsidP="002D1B73">
      <w:pPr>
        <w:pStyle w:val="CommentText"/>
      </w:pPr>
      <w:r>
        <w:t>34.</w:t>
      </w:r>
      <w:r w:rsidRPr="003F3FBC">
        <w:tab/>
      </w:r>
      <w:r>
        <w:t xml:space="preserve"> Porta M, Maurino M, Severini S, et al. Clinical characteristics influence screening intervals for diabetic retinopathy. Diabetologia 2013;56:2147–2152</w:t>
      </w:r>
    </w:p>
    <w:p w14:paraId="242B2E4B" w14:textId="77777777" w:rsidR="002D1B73" w:rsidRDefault="002D1B73" w:rsidP="002D1B73">
      <w:pPr>
        <w:pStyle w:val="CommentText"/>
      </w:pPr>
    </w:p>
  </w:comment>
  <w:comment w:id="208" w:author="Norman" w:date="2022-06-27T12:19:00Z" w:initials="AB">
    <w:p w14:paraId="279BB46F" w14:textId="77777777" w:rsidR="002D1B73" w:rsidRDefault="002D1B73" w:rsidP="002D1B73">
      <w:pPr>
        <w:pStyle w:val="CommentText"/>
      </w:pPr>
      <w:r>
        <w:rPr>
          <w:rStyle w:val="CommentReference"/>
        </w:rPr>
        <w:annotationRef/>
      </w:r>
      <w:r>
        <w:t>This was originally:</w:t>
      </w:r>
    </w:p>
    <w:p w14:paraId="1B65E137" w14:textId="77777777" w:rsidR="002D1B73" w:rsidRDefault="002D1B73" w:rsidP="002D1B73">
      <w:pPr>
        <w:pStyle w:val="CommentText"/>
      </w:pPr>
      <w:r>
        <w:t>35.</w:t>
      </w:r>
      <w:r w:rsidRPr="003F3FBC">
        <w:tab/>
      </w:r>
      <w:r>
        <w:t>Moons KGM, Kengne AP, Woodward M, et al. Risk prediction models: I. Development, internal validation, and assessing the incremental value of a new (bio)marker. Heart 2012;98:683-690</w:t>
      </w:r>
    </w:p>
    <w:p w14:paraId="2E7DBB1F" w14:textId="77777777" w:rsidR="002D1B73" w:rsidRDefault="002D1B73" w:rsidP="002D1B73">
      <w:pPr>
        <w:pStyle w:val="CommentText"/>
      </w:pPr>
    </w:p>
  </w:comment>
  <w:comment w:id="209" w:author="Norman" w:date="2022-06-27T12:19:00Z" w:initials="AB">
    <w:p w14:paraId="28805A52" w14:textId="77777777" w:rsidR="002D1B73" w:rsidRDefault="002D1B73" w:rsidP="002D1B73">
      <w:pPr>
        <w:pStyle w:val="CommentText"/>
      </w:pPr>
      <w:r>
        <w:rPr>
          <w:rStyle w:val="CommentReference"/>
        </w:rPr>
        <w:annotationRef/>
      </w:r>
      <w:r>
        <w:t>This was originally:</w:t>
      </w:r>
    </w:p>
    <w:p w14:paraId="5F15CF42" w14:textId="77777777" w:rsidR="002D1B73" w:rsidRDefault="002D1B73" w:rsidP="002D1B73">
      <w:pPr>
        <w:pStyle w:val="CommentText"/>
      </w:pPr>
      <w:r>
        <w:t>36.</w:t>
      </w:r>
      <w:r w:rsidRPr="003F3FBC">
        <w:tab/>
      </w:r>
      <w:r>
        <w:t>Moons KGM, Kengne AP, Grobbee DE, et al. Risk prediction models: II. External validation, model updating, and impact assessment. Heart 2012;98:691-8</w:t>
      </w:r>
    </w:p>
    <w:p w14:paraId="62BCFE27" w14:textId="77777777" w:rsidR="002D1B73" w:rsidRDefault="002D1B73" w:rsidP="002D1B73">
      <w:pPr>
        <w:pStyle w:val="CommentText"/>
      </w:pPr>
    </w:p>
  </w:comment>
  <w:comment w:id="210" w:author="Norman" w:date="2022-06-27T12:19:00Z" w:initials="AB">
    <w:p w14:paraId="076EFC95" w14:textId="77777777" w:rsidR="002D1B73" w:rsidRDefault="002D1B73" w:rsidP="002D1B73">
      <w:pPr>
        <w:pStyle w:val="CommentText"/>
      </w:pPr>
      <w:r>
        <w:rPr>
          <w:rStyle w:val="CommentReference"/>
        </w:rPr>
        <w:annotationRef/>
      </w:r>
      <w:r>
        <w:t>This was originally:</w:t>
      </w:r>
    </w:p>
    <w:p w14:paraId="47DC8E82" w14:textId="77777777" w:rsidR="002D1B73" w:rsidRDefault="002D1B73" w:rsidP="002D1B73">
      <w:pPr>
        <w:pStyle w:val="CommentText"/>
      </w:pPr>
      <w:r>
        <w:t>38.</w:t>
      </w:r>
      <w:r w:rsidRPr="003F3FBC">
        <w:tab/>
      </w:r>
      <w:r>
        <w:t>Muir Gray JA. The shift to personalised and population medicine. Lancet 2013;382:200-201</w:t>
      </w:r>
    </w:p>
    <w:p w14:paraId="7353FBC6" w14:textId="77777777" w:rsidR="002D1B73" w:rsidRDefault="002D1B73" w:rsidP="002D1B73">
      <w:pPr>
        <w:pStyle w:val="CommentText"/>
      </w:pPr>
    </w:p>
    <w:p w14:paraId="77EEC001" w14:textId="77777777" w:rsidR="002D1B73" w:rsidRDefault="002D1B73" w:rsidP="002D1B73">
      <w:pPr>
        <w:pStyle w:val="CommentText"/>
      </w:pPr>
      <w:r>
        <w:t>WARNING: POTENTIAL FALSE POSITIVE: Please check carefully.</w:t>
      </w:r>
    </w:p>
  </w:comment>
  <w:comment w:id="211" w:author="NIHR standard" w:date="2022-06-27T12:19:00Z" w:initials="AB">
    <w:p w14:paraId="1D48E7EB" w14:textId="77777777" w:rsidR="002D1B73" w:rsidRDefault="002D1B73" w:rsidP="002D1B73">
      <w:pPr>
        <w:pStyle w:val="CommentText"/>
      </w:pPr>
      <w:r>
        <w:rPr>
          <w:rStyle w:val="CommentReference"/>
        </w:rPr>
        <w:annotationRef/>
      </w:r>
      <w:r>
        <w:t>The first author has been amended to match that in PubMed; OK?</w:t>
      </w:r>
    </w:p>
  </w:comment>
  <w:comment w:id="212" w:author="Norman" w:date="2022-06-27T12:19:00Z" w:initials="AB">
    <w:p w14:paraId="10F5D819" w14:textId="77777777" w:rsidR="002D1B73" w:rsidRDefault="002D1B73" w:rsidP="002D1B73">
      <w:pPr>
        <w:pStyle w:val="CommentText"/>
      </w:pPr>
      <w:r>
        <w:rPr>
          <w:rStyle w:val="CommentReference"/>
        </w:rPr>
        <w:annotationRef/>
      </w:r>
      <w:r>
        <w:t>This was originally:</w:t>
      </w:r>
    </w:p>
    <w:p w14:paraId="426FF3A0" w14:textId="77777777" w:rsidR="002D1B73" w:rsidRDefault="002D1B73" w:rsidP="002D1B73">
      <w:pPr>
        <w:pStyle w:val="CommentText"/>
      </w:pPr>
      <w:r>
        <w:t>39.</w:t>
      </w:r>
      <w:r w:rsidRPr="003F3FBC">
        <w:tab/>
      </w:r>
      <w:r>
        <w:t xml:space="preserve"> Olafsdottir E, Stefansson E (2007) Biennial eye screening in patients with diabetes without retinopathy: 10-year experience. Br J Ophthalmol 2007;91:1599–1601</w:t>
      </w:r>
    </w:p>
    <w:p w14:paraId="5BE211F9" w14:textId="77777777" w:rsidR="002D1B73" w:rsidRDefault="002D1B73" w:rsidP="002D1B73">
      <w:pPr>
        <w:pStyle w:val="CommentText"/>
      </w:pPr>
    </w:p>
    <w:p w14:paraId="0AD856ED" w14:textId="77777777" w:rsidR="002D1B73" w:rsidRDefault="002D1B73" w:rsidP="002D1B73">
      <w:pPr>
        <w:pStyle w:val="CommentText"/>
      </w:pPr>
      <w:r>
        <w:t>WARNING: POTENTIAL FALSE POSITIVE: Please check carefully.</w:t>
      </w:r>
    </w:p>
  </w:comment>
  <w:comment w:id="213" w:author="NIHR standard" w:date="2022-06-27T12:19:00Z" w:initials="AB">
    <w:p w14:paraId="288B70EE" w14:textId="77777777" w:rsidR="002D1B73" w:rsidRDefault="002D1B73" w:rsidP="002D1B73">
      <w:pPr>
        <w:pStyle w:val="CommentText"/>
      </w:pPr>
      <w:r>
        <w:rPr>
          <w:rStyle w:val="CommentReference"/>
        </w:rPr>
        <w:annotationRef/>
      </w:r>
      <w:r>
        <w:t>The first author has been amended to match that in PubMed; OK?</w:t>
      </w:r>
    </w:p>
  </w:comment>
  <w:comment w:id="214" w:author="NIHR standard" w:date="2022-06-27T12:19:00Z" w:initials="AB">
    <w:p w14:paraId="08782219" w14:textId="77777777" w:rsidR="002D1B73" w:rsidRDefault="002D1B73" w:rsidP="002D1B73">
      <w:pPr>
        <w:pStyle w:val="CommentText"/>
      </w:pPr>
      <w:r>
        <w:rPr>
          <w:rStyle w:val="CommentReference"/>
        </w:rPr>
        <w:annotationRef/>
      </w:r>
      <w:r>
        <w:t>The second author has been amended to match that in PubMed; OK?.</w:t>
      </w:r>
    </w:p>
  </w:comment>
  <w:comment w:id="215" w:author="Norman" w:date="2022-06-27T12:19:00Z" w:initials="AB">
    <w:p w14:paraId="03C0BF13" w14:textId="77777777" w:rsidR="002D1B73" w:rsidRDefault="002D1B73" w:rsidP="002D1B73">
      <w:pPr>
        <w:pStyle w:val="CommentText"/>
      </w:pPr>
      <w:r>
        <w:rPr>
          <w:rStyle w:val="CommentReference"/>
        </w:rPr>
        <w:annotationRef/>
      </w:r>
      <w:r>
        <w:t>This was originally:</w:t>
      </w:r>
    </w:p>
    <w:p w14:paraId="146EF2E7" w14:textId="77777777" w:rsidR="002D1B73" w:rsidRDefault="002D1B73" w:rsidP="002D1B73">
      <w:pPr>
        <w:pStyle w:val="CommentText"/>
      </w:pPr>
      <w:r>
        <w:t>41.</w:t>
      </w:r>
      <w:r w:rsidRPr="003F3FBC">
        <w:tab/>
      </w:r>
      <w:r>
        <w:t xml:space="preserve"> Leese GP, Stratton IM, LandMet al. Progression of diabetes retinal status within community screening programs and potential implications for screening intervals. Diabetes Care 2015:38:488–494. </w:t>
      </w:r>
    </w:p>
    <w:p w14:paraId="7F6947D4" w14:textId="77777777" w:rsidR="002D1B73" w:rsidRDefault="002D1B73" w:rsidP="002D1B73">
      <w:pPr>
        <w:pStyle w:val="CommentText"/>
      </w:pPr>
    </w:p>
  </w:comment>
  <w:comment w:id="216" w:author="Norman" w:date="2022-06-27T12:19:00Z" w:initials="AB">
    <w:p w14:paraId="04F58DE6" w14:textId="77777777" w:rsidR="002D1B73" w:rsidRDefault="002D1B73" w:rsidP="002D1B73">
      <w:pPr>
        <w:pStyle w:val="CommentText"/>
      </w:pPr>
      <w:r>
        <w:rPr>
          <w:rStyle w:val="CommentReference"/>
        </w:rPr>
        <w:annotationRef/>
      </w:r>
      <w:r>
        <w:t>This was originally:</w:t>
      </w:r>
    </w:p>
    <w:p w14:paraId="5B516A06" w14:textId="77777777" w:rsidR="002D1B73" w:rsidRDefault="002D1B73" w:rsidP="002D1B73">
      <w:pPr>
        <w:pStyle w:val="CommentText"/>
      </w:pPr>
      <w:r>
        <w:t>42.</w:t>
      </w:r>
      <w:r w:rsidRPr="003F3FBC">
        <w:tab/>
      </w:r>
      <w:r>
        <w:t xml:space="preserve"> Scanlon PH, Aldington SJ, Leal J, et al. Development of a cost-effectiveness model for optimisation of the screening interval in diabetic retinopathy screening. Health Technol Assess 2015;19:1–116.</w:t>
      </w:r>
    </w:p>
    <w:p w14:paraId="5D5D4E3B" w14:textId="77777777" w:rsidR="002D1B73" w:rsidRDefault="002D1B73" w:rsidP="002D1B73">
      <w:pPr>
        <w:pStyle w:val="CommentText"/>
      </w:pPr>
    </w:p>
    <w:p w14:paraId="5F8F1668" w14:textId="77777777" w:rsidR="002D1B73" w:rsidRDefault="002D1B73" w:rsidP="002D1B73">
      <w:pPr>
        <w:pStyle w:val="CommentText"/>
      </w:pPr>
      <w:r>
        <w:t>WARNING: POTENTIAL FALSE POSITIVE: Please check carefully.</w:t>
      </w:r>
    </w:p>
  </w:comment>
  <w:comment w:id="217" w:author="NIHR standard" w:date="2022-06-27T12:19:00Z" w:initials="AB">
    <w:p w14:paraId="0F5B7FFB" w14:textId="77777777" w:rsidR="002D1B73" w:rsidRDefault="002D1B73" w:rsidP="002D1B73">
      <w:pPr>
        <w:pStyle w:val="CommentText"/>
      </w:pPr>
      <w:r>
        <w:rPr>
          <w:rStyle w:val="CommentReference"/>
        </w:rPr>
        <w:annotationRef/>
      </w:r>
      <w:r>
        <w:t>The issue number has been amended to match that in PubMed; OK?</w:t>
      </w:r>
    </w:p>
  </w:comment>
  <w:comment w:id="218" w:author="Norman" w:date="2022-06-27T12:19:00Z" w:initials="AB">
    <w:p w14:paraId="44497EC0" w14:textId="77777777" w:rsidR="002D1B73" w:rsidRDefault="002D1B73" w:rsidP="002D1B73">
      <w:pPr>
        <w:pStyle w:val="CommentText"/>
      </w:pPr>
      <w:r>
        <w:rPr>
          <w:rStyle w:val="CommentReference"/>
        </w:rPr>
        <w:annotationRef/>
      </w:r>
      <w:r>
        <w:t>This was originally:</w:t>
      </w:r>
    </w:p>
    <w:p w14:paraId="529058ED" w14:textId="77777777" w:rsidR="002D1B73" w:rsidRDefault="002D1B73" w:rsidP="002D1B73">
      <w:pPr>
        <w:pStyle w:val="CommentText"/>
      </w:pPr>
      <w:r>
        <w:t>43.</w:t>
      </w:r>
      <w:r w:rsidRPr="003F3FBC">
        <w:tab/>
      </w:r>
      <w:r>
        <w:t xml:space="preserve"> Herdman M, Gudex C, Lloyd A, Janssen M, Kind P, Parkin D, et al. Development and preliminary testing of the new five-level version of EQ-5D (EQ-5D-5L). Qual Life Res 2011;20:1727–36.</w:t>
      </w:r>
    </w:p>
    <w:p w14:paraId="06B05963" w14:textId="77777777" w:rsidR="002D1B73" w:rsidRDefault="002D1B73" w:rsidP="002D1B73">
      <w:pPr>
        <w:pStyle w:val="CommentText"/>
      </w:pPr>
    </w:p>
  </w:comment>
  <w:comment w:id="219" w:author="Norman" w:date="2022-06-27T12:19:00Z" w:initials="AB">
    <w:p w14:paraId="3661E3E9" w14:textId="77777777" w:rsidR="002D1B73" w:rsidRDefault="002D1B73" w:rsidP="002D1B73">
      <w:pPr>
        <w:pStyle w:val="CommentText"/>
      </w:pPr>
      <w:r>
        <w:rPr>
          <w:rStyle w:val="CommentReference"/>
        </w:rPr>
        <w:annotationRef/>
      </w:r>
      <w:r>
        <w:t>This was originally:</w:t>
      </w:r>
    </w:p>
    <w:p w14:paraId="64713D48" w14:textId="77777777" w:rsidR="002D1B73" w:rsidRDefault="002D1B73" w:rsidP="002D1B73">
      <w:pPr>
        <w:pStyle w:val="CommentText"/>
      </w:pPr>
      <w:r>
        <w:t>44.</w:t>
      </w:r>
      <w:r w:rsidRPr="003F3FBC">
        <w:tab/>
      </w:r>
      <w:r>
        <w:t xml:space="preserve"> Feeny D, Furlong W, Boyle M, Torrance GW. Multi-attribute health status classification systems. Health Utilities Index. Pharmacoeconomics 1995;7:490–502. </w:t>
      </w:r>
    </w:p>
    <w:p w14:paraId="6748D29D" w14:textId="77777777" w:rsidR="002D1B73" w:rsidRDefault="002D1B73" w:rsidP="002D1B73">
      <w:pPr>
        <w:pStyle w:val="CommentText"/>
      </w:pPr>
    </w:p>
  </w:comment>
  <w:comment w:id="220" w:author="Norman" w:date="2022-06-27T12:19:00Z" w:initials="AB">
    <w:p w14:paraId="6FC4BA9B" w14:textId="77777777" w:rsidR="002D1B73" w:rsidRDefault="002D1B73" w:rsidP="002D1B73">
      <w:pPr>
        <w:pStyle w:val="CommentText"/>
      </w:pPr>
      <w:r>
        <w:rPr>
          <w:rStyle w:val="CommentReference"/>
        </w:rPr>
        <w:annotationRef/>
      </w:r>
      <w:r>
        <w:t>This was originally:</w:t>
      </w:r>
    </w:p>
    <w:p w14:paraId="6937C9E3" w14:textId="77777777" w:rsidR="002D1B73" w:rsidRDefault="002D1B73" w:rsidP="002D1B73">
      <w:pPr>
        <w:pStyle w:val="CommentText"/>
      </w:pPr>
      <w:r>
        <w:t>48.</w:t>
      </w:r>
      <w:r w:rsidRPr="003F3FBC">
        <w:tab/>
      </w:r>
      <w:r>
        <w:t xml:space="preserve"> Schomaker M, Heumann C. Bootstrap inference when using multiple imputation. Stat Med 2018;37:2252–2266. </w:t>
      </w:r>
    </w:p>
    <w:p w14:paraId="1C48F3CA" w14:textId="77777777" w:rsidR="002D1B73" w:rsidRDefault="002D1B73" w:rsidP="002D1B73">
      <w:pPr>
        <w:pStyle w:val="CommentText"/>
      </w:pPr>
    </w:p>
  </w:comment>
  <w:comment w:id="221" w:author="Norman" w:date="2022-06-27T12:19:00Z" w:initials="AB">
    <w:p w14:paraId="35BD5C8F" w14:textId="77777777" w:rsidR="002D1B73" w:rsidRDefault="002D1B73" w:rsidP="002D1B73">
      <w:pPr>
        <w:pStyle w:val="CommentText"/>
      </w:pPr>
      <w:r>
        <w:rPr>
          <w:rStyle w:val="CommentReference"/>
        </w:rPr>
        <w:annotationRef/>
      </w:r>
      <w:r>
        <w:t>This was originally:</w:t>
      </w:r>
    </w:p>
    <w:p w14:paraId="3C949B10" w14:textId="77777777" w:rsidR="002D1B73" w:rsidRDefault="002D1B73" w:rsidP="002D1B73">
      <w:pPr>
        <w:pStyle w:val="CommentText"/>
      </w:pPr>
      <w:r>
        <w:t>56.</w:t>
      </w:r>
      <w:r w:rsidRPr="003F3FBC">
        <w:tab/>
      </w:r>
      <w:r>
        <w:t>Duffy SW, Tabar L, Olsen AH, Vitak B, Allgood PC, Chen THH, et al. Absolute numbers of lives saved and overdiagnosis in breast cancer screening, from a randomized trial and from the Breast Screening Programme in England. J Med Screening 2010;17:25-30.</w:t>
      </w:r>
    </w:p>
    <w:p w14:paraId="2C0D88BC" w14:textId="77777777" w:rsidR="002D1B73" w:rsidRDefault="002D1B73" w:rsidP="002D1B73">
      <w:pPr>
        <w:pStyle w:val="CommentText"/>
      </w:pPr>
    </w:p>
  </w:comment>
  <w:comment w:id="222" w:author="Norman" w:date="2022-06-27T12:19:00Z" w:initials="AB">
    <w:p w14:paraId="1E43588F" w14:textId="77777777" w:rsidR="002D1B73" w:rsidRDefault="002D1B73" w:rsidP="002D1B73">
      <w:pPr>
        <w:pStyle w:val="CommentText"/>
      </w:pPr>
      <w:r>
        <w:rPr>
          <w:rStyle w:val="CommentReference"/>
        </w:rPr>
        <w:annotationRef/>
      </w:r>
      <w:r>
        <w:t>This was originally:</w:t>
      </w:r>
    </w:p>
    <w:p w14:paraId="18A92BA3" w14:textId="77777777" w:rsidR="002D1B73" w:rsidRDefault="002D1B73" w:rsidP="002D1B73">
      <w:pPr>
        <w:pStyle w:val="CommentText"/>
      </w:pPr>
      <w:r>
        <w:t>57.</w:t>
      </w:r>
      <w:r w:rsidRPr="003F3FBC">
        <w:tab/>
      </w:r>
      <w:r>
        <w:t>Hipwell AE, Sturt J, Lindenmeyer A, Stratton I, Gadsby R, O’Hare P et al. Attitudes, access and anguish: a qualitative interview study of staff and patients’ experiences of diabetic retinopathy screening. BMJ Open 2014;4:e005498.</w:t>
      </w:r>
    </w:p>
    <w:p w14:paraId="2CFBBCD8" w14:textId="77777777" w:rsidR="002D1B73" w:rsidRDefault="002D1B73" w:rsidP="002D1B73">
      <w:pPr>
        <w:pStyle w:val="CommentText"/>
      </w:pPr>
    </w:p>
  </w:comment>
  <w:comment w:id="223" w:author="Norman" w:date="2022-06-27T12:19:00Z" w:initials="AB">
    <w:p w14:paraId="50887FE3" w14:textId="77777777" w:rsidR="002D1B73" w:rsidRDefault="002D1B73" w:rsidP="002D1B73">
      <w:pPr>
        <w:pStyle w:val="CommentText"/>
      </w:pPr>
      <w:r>
        <w:rPr>
          <w:rStyle w:val="CommentReference"/>
        </w:rPr>
        <w:annotationRef/>
      </w:r>
      <w:r>
        <w:t>This was originally:</w:t>
      </w:r>
    </w:p>
    <w:p w14:paraId="1F9F0401" w14:textId="77777777" w:rsidR="002D1B73" w:rsidRDefault="002D1B73" w:rsidP="002D1B73">
      <w:pPr>
        <w:pStyle w:val="CommentText"/>
      </w:pPr>
      <w:r>
        <w:t>58.</w:t>
      </w:r>
      <w:r w:rsidRPr="003F3FBC">
        <w:tab/>
      </w:r>
      <w:r>
        <w:t>Moss SE, Klein R, Klein BE. Factors associated with having eye examinations in persons with diabetes. Arch Fam Med 1995;4:529–534.</w:t>
      </w:r>
    </w:p>
    <w:p w14:paraId="32695A5A" w14:textId="77777777" w:rsidR="002D1B73" w:rsidRDefault="002D1B73" w:rsidP="002D1B73">
      <w:pPr>
        <w:pStyle w:val="CommentText"/>
      </w:pPr>
    </w:p>
  </w:comment>
  <w:comment w:id="224" w:author="Norman" w:date="2022-06-27T12:19:00Z" w:initials="AB">
    <w:p w14:paraId="0EBC0D2F" w14:textId="77777777" w:rsidR="002D1B73" w:rsidRDefault="002D1B73" w:rsidP="002D1B73">
      <w:pPr>
        <w:pStyle w:val="CommentText"/>
      </w:pPr>
      <w:r>
        <w:rPr>
          <w:rStyle w:val="CommentReference"/>
        </w:rPr>
        <w:annotationRef/>
      </w:r>
      <w:r>
        <w:t>This was originally:</w:t>
      </w:r>
    </w:p>
    <w:p w14:paraId="5F52796C" w14:textId="77777777" w:rsidR="002D1B73" w:rsidRDefault="002D1B73" w:rsidP="002D1B73">
      <w:pPr>
        <w:pStyle w:val="CommentText"/>
      </w:pPr>
      <w:r>
        <w:t>60.</w:t>
      </w:r>
      <w:r w:rsidRPr="003F3FBC">
        <w:tab/>
      </w:r>
      <w:r>
        <w:t>Zoega GM, Gunnarsdottir T, Bjornsdottir S, et al. Screening compliance and visual outcome in diabetes. Acta Ophthalmol Scand 2005;83:687–690.</w:t>
      </w:r>
    </w:p>
    <w:p w14:paraId="7A090AA8" w14:textId="77777777" w:rsidR="002D1B73" w:rsidRDefault="002D1B73" w:rsidP="002D1B73">
      <w:pPr>
        <w:pStyle w:val="CommentText"/>
      </w:pPr>
    </w:p>
  </w:comment>
  <w:comment w:id="225" w:author="Norman" w:date="2022-06-27T12:19:00Z" w:initials="AB">
    <w:p w14:paraId="47EADAD9" w14:textId="77777777" w:rsidR="002D1B73" w:rsidRDefault="002D1B73" w:rsidP="002D1B73">
      <w:pPr>
        <w:pStyle w:val="CommentText"/>
      </w:pPr>
      <w:r>
        <w:rPr>
          <w:rStyle w:val="CommentReference"/>
        </w:rPr>
        <w:annotationRef/>
      </w:r>
      <w:r>
        <w:t>This was originally:</w:t>
      </w:r>
    </w:p>
    <w:p w14:paraId="17DA8E93" w14:textId="77777777" w:rsidR="002D1B73" w:rsidRDefault="002D1B73" w:rsidP="002D1B73">
      <w:pPr>
        <w:pStyle w:val="CommentText"/>
      </w:pPr>
      <w:r>
        <w:t>64.</w:t>
      </w:r>
      <w:r w:rsidRPr="003F3FBC">
        <w:tab/>
      </w:r>
      <w:r>
        <w:t>Strutton R, Du Chemin A, Stratton IM, Forster AS. System-level and patient-level explanations for non-attendance at diabetic retinopathy screening in Sutton and Merton (London, UK): a qualitative analysis of a service evaluation. BMJ Open 2016;6:e010952.</w:t>
      </w:r>
    </w:p>
    <w:p w14:paraId="369C6BC7" w14:textId="77777777" w:rsidR="002D1B73" w:rsidRDefault="002D1B73" w:rsidP="002D1B73">
      <w:pPr>
        <w:pStyle w:val="CommentText"/>
      </w:pPr>
    </w:p>
  </w:comment>
  <w:comment w:id="226" w:author="Norman" w:date="2022-06-27T12:19:00Z" w:initials="AB">
    <w:p w14:paraId="29DF8AFC" w14:textId="77777777" w:rsidR="002D1B73" w:rsidRDefault="002D1B73" w:rsidP="002D1B73">
      <w:pPr>
        <w:pStyle w:val="CommentText"/>
      </w:pPr>
      <w:r>
        <w:rPr>
          <w:rStyle w:val="CommentReference"/>
        </w:rPr>
        <w:annotationRef/>
      </w:r>
      <w:r>
        <w:t>This was originally:</w:t>
      </w:r>
    </w:p>
    <w:p w14:paraId="7FE3A947" w14:textId="77777777" w:rsidR="002D1B73" w:rsidRDefault="002D1B73" w:rsidP="002D1B73">
      <w:pPr>
        <w:pStyle w:val="CommentText"/>
      </w:pPr>
      <w:r>
        <w:t>65.</w:t>
      </w:r>
      <w:r w:rsidRPr="003F3FBC">
        <w:tab/>
      </w:r>
      <w:r>
        <w:t xml:space="preserve"> Lian JX, Gangwani RA, McGhee SM, et al. Systematic screening for diabetic retinopathy (DR) in Hong Kong: prevalence of DR and visual impairment among diabetic population. Br J Ophthalmol 2016;100:151–155</w:t>
      </w:r>
    </w:p>
    <w:p w14:paraId="5BE210C9" w14:textId="77777777" w:rsidR="002D1B73" w:rsidRDefault="002D1B73" w:rsidP="002D1B73">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AF488C" w15:done="0"/>
  <w15:commentEx w15:paraId="307ECEEB" w15:done="0"/>
  <w15:commentEx w15:paraId="0BD4DFB9" w15:done="0"/>
  <w15:commentEx w15:paraId="0097613A" w15:done="0"/>
  <w15:commentEx w15:paraId="4A799735" w15:done="0"/>
  <w15:commentEx w15:paraId="35AA9B61" w15:done="0"/>
  <w15:commentEx w15:paraId="6D17B659" w15:done="0"/>
  <w15:commentEx w15:paraId="41BB5391" w15:done="0"/>
  <w15:commentEx w15:paraId="4A81B66B" w15:done="0"/>
  <w15:commentEx w15:paraId="36323174" w15:done="0"/>
  <w15:commentEx w15:paraId="016E76EC" w15:done="0"/>
  <w15:commentEx w15:paraId="1C85F08F" w15:done="0"/>
  <w15:commentEx w15:paraId="1A825D20" w15:done="0"/>
  <w15:commentEx w15:paraId="7188B986" w15:done="0"/>
  <w15:commentEx w15:paraId="2B3C3B4E" w15:done="0"/>
  <w15:commentEx w15:paraId="4A247392" w15:done="0"/>
  <w15:commentEx w15:paraId="03480D73" w15:done="0"/>
  <w15:commentEx w15:paraId="0C6AB906" w15:done="0"/>
  <w15:commentEx w15:paraId="7548CB35" w15:done="0"/>
  <w15:commentEx w15:paraId="1ECE1B8E" w15:done="0"/>
  <w15:commentEx w15:paraId="67652F8B" w15:done="0"/>
  <w15:commentEx w15:paraId="03183ED8" w15:done="0"/>
  <w15:commentEx w15:paraId="656B9AF0" w15:done="0"/>
  <w15:commentEx w15:paraId="05BA62ED" w15:done="0"/>
  <w15:commentEx w15:paraId="5A71C73B" w15:done="0"/>
  <w15:commentEx w15:paraId="5F26EF7D" w15:done="0"/>
  <w15:commentEx w15:paraId="27675A4A" w15:done="0"/>
  <w15:commentEx w15:paraId="65271E7C" w15:done="0"/>
  <w15:commentEx w15:paraId="28C9582F" w15:done="0"/>
  <w15:commentEx w15:paraId="675EF541" w15:done="0"/>
  <w15:commentEx w15:paraId="40F3BF0A" w15:done="0"/>
  <w15:commentEx w15:paraId="242B2E4B" w15:done="0"/>
  <w15:commentEx w15:paraId="2E7DBB1F" w15:done="0"/>
  <w15:commentEx w15:paraId="62BCFE27" w15:done="0"/>
  <w15:commentEx w15:paraId="77EEC001" w15:done="0"/>
  <w15:commentEx w15:paraId="1D48E7EB" w15:done="0"/>
  <w15:commentEx w15:paraId="0AD856ED" w15:done="0"/>
  <w15:commentEx w15:paraId="288B70EE" w15:done="0"/>
  <w15:commentEx w15:paraId="08782219" w15:done="0"/>
  <w15:commentEx w15:paraId="7F6947D4" w15:done="0"/>
  <w15:commentEx w15:paraId="5F8F1668" w15:done="0"/>
  <w15:commentEx w15:paraId="0F5B7FFB" w15:done="0"/>
  <w15:commentEx w15:paraId="06B05963" w15:done="0"/>
  <w15:commentEx w15:paraId="6748D29D" w15:done="0"/>
  <w15:commentEx w15:paraId="1C48F3CA" w15:done="0"/>
  <w15:commentEx w15:paraId="2C0D88BC" w15:done="0"/>
  <w15:commentEx w15:paraId="2CFBBCD8" w15:done="0"/>
  <w15:commentEx w15:paraId="32695A5A" w15:done="0"/>
  <w15:commentEx w15:paraId="7A090AA8" w15:done="0"/>
  <w15:commentEx w15:paraId="369C6BC7" w15:done="0"/>
  <w15:commentEx w15:paraId="5BE210C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641EB2" w16cex:dateUtc="2022-06-27T11:18:00Z"/>
  <w16cex:commentExtensible w16cex:durableId="26641EB3" w16cex:dateUtc="2022-06-27T11:18:00Z"/>
  <w16cex:commentExtensible w16cex:durableId="26641EB4" w16cex:dateUtc="2022-06-27T11:18:00Z"/>
  <w16cex:commentExtensible w16cex:durableId="26641EB5" w16cex:dateUtc="2022-06-27T11:18:00Z"/>
  <w16cex:commentExtensible w16cex:durableId="26641EB6" w16cex:dateUtc="2022-06-27T11:18:00Z"/>
  <w16cex:commentExtensible w16cex:durableId="26641EB7" w16cex:dateUtc="2022-06-27T11:19:00Z"/>
  <w16cex:commentExtensible w16cex:durableId="26641EB8" w16cex:dateUtc="2022-06-27T11:19:00Z"/>
  <w16cex:commentExtensible w16cex:durableId="26641EB9" w16cex:dateUtc="2022-06-27T11:19:00Z"/>
  <w16cex:commentExtensible w16cex:durableId="26641EBA" w16cex:dateUtc="2022-06-27T11:19:00Z"/>
  <w16cex:commentExtensible w16cex:durableId="26641EBB" w16cex:dateUtc="2022-06-27T11:19:00Z"/>
  <w16cex:commentExtensible w16cex:durableId="26641EBC" w16cex:dateUtc="2022-06-27T11:19:00Z"/>
  <w16cex:commentExtensible w16cex:durableId="26641EBD" w16cex:dateUtc="2022-06-27T11:19:00Z"/>
  <w16cex:commentExtensible w16cex:durableId="26641EBE" w16cex:dateUtc="2022-06-27T11:19:00Z"/>
  <w16cex:commentExtensible w16cex:durableId="26641EBF" w16cex:dateUtc="2022-06-27T11:19:00Z"/>
  <w16cex:commentExtensible w16cex:durableId="26641EC0" w16cex:dateUtc="2022-06-27T11:19:00Z"/>
  <w16cex:commentExtensible w16cex:durableId="26641EC1" w16cex:dateUtc="2022-06-27T11:19:00Z"/>
  <w16cex:commentExtensible w16cex:durableId="26641EC2" w16cex:dateUtc="2022-06-27T11:19:00Z"/>
  <w16cex:commentExtensible w16cex:durableId="26641EC3" w16cex:dateUtc="2022-06-27T11:19:00Z"/>
  <w16cex:commentExtensible w16cex:durableId="26641EC4" w16cex:dateUtc="2022-06-27T11:19:00Z"/>
  <w16cex:commentExtensible w16cex:durableId="26641EC5" w16cex:dateUtc="2022-06-27T11:19:00Z"/>
  <w16cex:commentExtensible w16cex:durableId="26641EC6" w16cex:dateUtc="2022-06-27T11:19:00Z"/>
  <w16cex:commentExtensible w16cex:durableId="26641EC7" w16cex:dateUtc="2022-06-27T11:19:00Z"/>
  <w16cex:commentExtensible w16cex:durableId="26641EC8" w16cex:dateUtc="2022-06-27T11:19:00Z"/>
  <w16cex:commentExtensible w16cex:durableId="26641EC9" w16cex:dateUtc="2022-06-27T11:19:00Z"/>
  <w16cex:commentExtensible w16cex:durableId="26641ECA" w16cex:dateUtc="2022-06-27T11:19:00Z"/>
  <w16cex:commentExtensible w16cex:durableId="26641ECB" w16cex:dateUtc="2022-06-27T11:19:00Z"/>
  <w16cex:commentExtensible w16cex:durableId="26641ECC" w16cex:dateUtc="2022-06-27T11:19:00Z"/>
  <w16cex:commentExtensible w16cex:durableId="26641ECD" w16cex:dateUtc="2022-06-27T11:19:00Z"/>
  <w16cex:commentExtensible w16cex:durableId="26641ECE" w16cex:dateUtc="2022-06-27T11:19:00Z"/>
  <w16cex:commentExtensible w16cex:durableId="26641ECF" w16cex:dateUtc="2022-06-27T11:19:00Z"/>
  <w16cex:commentExtensible w16cex:durableId="26641ED0" w16cex:dateUtc="2022-06-27T11:19:00Z"/>
  <w16cex:commentExtensible w16cex:durableId="26641ED1" w16cex:dateUtc="2022-06-27T11:19:00Z"/>
  <w16cex:commentExtensible w16cex:durableId="26641ED2" w16cex:dateUtc="2022-06-27T11:19:00Z"/>
  <w16cex:commentExtensible w16cex:durableId="26641ED3" w16cex:dateUtc="2022-06-27T11:19:00Z"/>
  <w16cex:commentExtensible w16cex:durableId="26641ED4" w16cex:dateUtc="2022-06-27T11:19:00Z"/>
  <w16cex:commentExtensible w16cex:durableId="26641ED5" w16cex:dateUtc="2022-06-27T11:19:00Z"/>
  <w16cex:commentExtensible w16cex:durableId="26641ED6" w16cex:dateUtc="2022-06-27T11:19:00Z"/>
  <w16cex:commentExtensible w16cex:durableId="26641ED7" w16cex:dateUtc="2022-06-27T11:19:00Z"/>
  <w16cex:commentExtensible w16cex:durableId="26641ED8" w16cex:dateUtc="2022-06-27T11:19:00Z"/>
  <w16cex:commentExtensible w16cex:durableId="26641ED9" w16cex:dateUtc="2022-06-27T11:19:00Z"/>
  <w16cex:commentExtensible w16cex:durableId="26641EDA" w16cex:dateUtc="2022-06-27T11:19:00Z"/>
  <w16cex:commentExtensible w16cex:durableId="26641EDB" w16cex:dateUtc="2022-06-27T11: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AF488C" w16cid:durableId="266E9868"/>
  <w16cid:commentId w16cid:paraId="307ECEEB" w16cid:durableId="266E9869"/>
  <w16cid:commentId w16cid:paraId="0BD4DFB9" w16cid:durableId="266E986A"/>
  <w16cid:commentId w16cid:paraId="0097613A" w16cid:durableId="266E986B"/>
  <w16cid:commentId w16cid:paraId="4A799735" w16cid:durableId="266E986C"/>
  <w16cid:commentId w16cid:paraId="35AA9B61" w16cid:durableId="266E986D"/>
  <w16cid:commentId w16cid:paraId="6D17B659" w16cid:durableId="266E986E"/>
  <w16cid:commentId w16cid:paraId="41BB5391" w16cid:durableId="266E986F"/>
  <w16cid:commentId w16cid:paraId="4A81B66B" w16cid:durableId="266E9870"/>
  <w16cid:commentId w16cid:paraId="36323174" w16cid:durableId="26641EB2"/>
  <w16cid:commentId w16cid:paraId="016E76EC" w16cid:durableId="26641EB3"/>
  <w16cid:commentId w16cid:paraId="1C85F08F" w16cid:durableId="26641EB4"/>
  <w16cid:commentId w16cid:paraId="1A825D20" w16cid:durableId="26641EB5"/>
  <w16cid:commentId w16cid:paraId="7188B986" w16cid:durableId="26641EB6"/>
  <w16cid:commentId w16cid:paraId="2B3C3B4E" w16cid:durableId="26641EB7"/>
  <w16cid:commentId w16cid:paraId="4A247392" w16cid:durableId="26641EB8"/>
  <w16cid:commentId w16cid:paraId="03480D73" w16cid:durableId="26641EB9"/>
  <w16cid:commentId w16cid:paraId="0C6AB906" w16cid:durableId="26641EBA"/>
  <w16cid:commentId w16cid:paraId="7548CB35" w16cid:durableId="26641EBB"/>
  <w16cid:commentId w16cid:paraId="1ECE1B8E" w16cid:durableId="26641EBC"/>
  <w16cid:commentId w16cid:paraId="67652F8B" w16cid:durableId="26641EBD"/>
  <w16cid:commentId w16cid:paraId="03183ED8" w16cid:durableId="26641EBE"/>
  <w16cid:commentId w16cid:paraId="656B9AF0" w16cid:durableId="26641EBF"/>
  <w16cid:commentId w16cid:paraId="05BA62ED" w16cid:durableId="26641EC0"/>
  <w16cid:commentId w16cid:paraId="5A71C73B" w16cid:durableId="26641EC1"/>
  <w16cid:commentId w16cid:paraId="5F26EF7D" w16cid:durableId="26641EC2"/>
  <w16cid:commentId w16cid:paraId="27675A4A" w16cid:durableId="26641EC3"/>
  <w16cid:commentId w16cid:paraId="65271E7C" w16cid:durableId="26641EC4"/>
  <w16cid:commentId w16cid:paraId="28C9582F" w16cid:durableId="26641EC5"/>
  <w16cid:commentId w16cid:paraId="675EF541" w16cid:durableId="26641EC6"/>
  <w16cid:commentId w16cid:paraId="40F3BF0A" w16cid:durableId="26641EC7"/>
  <w16cid:commentId w16cid:paraId="242B2E4B" w16cid:durableId="26641EC8"/>
  <w16cid:commentId w16cid:paraId="2E7DBB1F" w16cid:durableId="26641EC9"/>
  <w16cid:commentId w16cid:paraId="62BCFE27" w16cid:durableId="26641ECA"/>
  <w16cid:commentId w16cid:paraId="77EEC001" w16cid:durableId="26641ECB"/>
  <w16cid:commentId w16cid:paraId="1D48E7EB" w16cid:durableId="26641ECC"/>
  <w16cid:commentId w16cid:paraId="0AD856ED" w16cid:durableId="26641ECD"/>
  <w16cid:commentId w16cid:paraId="288B70EE" w16cid:durableId="26641ECE"/>
  <w16cid:commentId w16cid:paraId="08782219" w16cid:durableId="26641ECF"/>
  <w16cid:commentId w16cid:paraId="7F6947D4" w16cid:durableId="26641ED0"/>
  <w16cid:commentId w16cid:paraId="5F8F1668" w16cid:durableId="26641ED1"/>
  <w16cid:commentId w16cid:paraId="0F5B7FFB" w16cid:durableId="26641ED2"/>
  <w16cid:commentId w16cid:paraId="06B05963" w16cid:durableId="26641ED3"/>
  <w16cid:commentId w16cid:paraId="6748D29D" w16cid:durableId="26641ED4"/>
  <w16cid:commentId w16cid:paraId="1C48F3CA" w16cid:durableId="26641ED5"/>
  <w16cid:commentId w16cid:paraId="2C0D88BC" w16cid:durableId="26641ED6"/>
  <w16cid:commentId w16cid:paraId="2CFBBCD8" w16cid:durableId="26641ED7"/>
  <w16cid:commentId w16cid:paraId="32695A5A" w16cid:durableId="26641ED8"/>
  <w16cid:commentId w16cid:paraId="7A090AA8" w16cid:durableId="26641ED9"/>
  <w16cid:commentId w16cid:paraId="369C6BC7" w16cid:durableId="26641EDA"/>
  <w16cid:commentId w16cid:paraId="5BE210C9" w16cid:durableId="26641ED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B98FC" w14:textId="77777777" w:rsidR="00D14787" w:rsidRDefault="00D14787" w:rsidP="00CD2E42">
      <w:r>
        <w:separator/>
      </w:r>
    </w:p>
  </w:endnote>
  <w:endnote w:type="continuationSeparator" w:id="0">
    <w:p w14:paraId="4C58D8D1" w14:textId="77777777" w:rsidR="00D14787" w:rsidRDefault="00D14787" w:rsidP="00CD2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dvTT20abcef8.B">
    <w:altName w:val="Cambria"/>
    <w:panose1 w:val="020B0604020202020204"/>
    <w:charset w:val="00"/>
    <w:family w:val="swiss"/>
    <w:notTrueType/>
    <w:pitch w:val="default"/>
    <w:sig w:usb0="00000003" w:usb1="00000000" w:usb2="00000000" w:usb3="00000000" w:csb0="00000001" w:csb1="00000000"/>
  </w:font>
  <w:font w:name="AdvTT1a8a9c4a.BI">
    <w:altName w:val="Cambria"/>
    <w:panose1 w:val="020B0604020202020204"/>
    <w:charset w:val="00"/>
    <w:family w:val="swiss"/>
    <w:pitch w:val="default"/>
    <w:sig w:usb0="00000003" w:usb1="00000000" w:usb2="00000000" w:usb3="00000000" w:csb0="00000001" w:csb1="00000000"/>
  </w:font>
  <w:font w:name="AdvTT247c4ade">
    <w:altName w:val="Cambria"/>
    <w:panose1 w:val="020B0604020202020204"/>
    <w:charset w:val="00"/>
    <w:family w:val="swiss"/>
    <w:pitch w:val="default"/>
    <w:sig w:usb0="00000003" w:usb1="00000000" w:usb2="00000000" w:usb3="00000000" w:csb0="00000001" w:csb1="00000000"/>
  </w:font>
  <w:font w:name="AdvTTebabd7da">
    <w:altName w:val="Cambria"/>
    <w:panose1 w:val="020B0604020202020204"/>
    <w:charset w:val="00"/>
    <w:family w:val="swiss"/>
    <w:pitch w:val="default"/>
    <w:sig w:usb0="00000003" w:usb1="00000000" w:usb2="00000000" w:usb3="00000000" w:csb0="00000001" w:csb1="00000000"/>
  </w:font>
  <w:font w:name="AdvTT118e7927">
    <w:altName w:val="Cambria"/>
    <w:panose1 w:val="020B0604020202020204"/>
    <w:charset w:val="00"/>
    <w:family w:val="swiss"/>
    <w:pitch w:val="default"/>
    <w:sig w:usb0="00000003" w:usb1="00000000" w:usb2="00000000" w:usb3="00000000" w:csb0="00000001" w:csb1="00000000"/>
  </w:font>
  <w:font w:name="AdvTT6c1def61.B">
    <w:altName w:val="Cambria"/>
    <w:panose1 w:val="020B0604020202020204"/>
    <w:charset w:val="00"/>
    <w:family w:val="swiss"/>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Lato Black">
    <w:altName w:val="﷽﷽﷽﷽﷽﷽﷽﷽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Ɛ²"/>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00"/>
    <w:family w:val="auto"/>
    <w:notTrueType/>
    <w:pitch w:val="variable"/>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vy"/>
    <w:panose1 w:val="020B0604020202020204"/>
    <w:charset w:val="00"/>
    <w:family w:val="swiss"/>
    <w:pitch w:val="variable"/>
    <w:sig w:usb0="E10002FF" w:usb1="5000ECFF" w:usb2="00000021" w:usb3="00000000" w:csb0="0000019F" w:csb1="00000000"/>
  </w:font>
  <w:font w:name="Lato Medium">
    <w:altName w:val="﷽﷽﷽﷽﷽﷽﷽﷽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䵕"/>
    <w:panose1 w:val="02040503050201020203"/>
    <w:charset w:val="00"/>
    <w:family w:val="roman"/>
    <w:notTrueType/>
    <w:pitch w:val="variable"/>
    <w:sig w:usb0="60000287" w:usb1="00000001" w:usb2="00000000" w:usb3="00000000" w:csb0="0000019F" w:csb1="00000000"/>
  </w:font>
  <w:font w:name="Lato SemiBold">
    <w:altName w:val="﷽﷽﷽﷽﷽﷽﷽﷽ibold"/>
    <w:panose1 w:val="020B0604020202020204"/>
    <w:charset w:val="00"/>
    <w:family w:val="swiss"/>
    <w:pitch w:val="variable"/>
    <w:sig w:usb0="E10002FF" w:usb1="5000ECFF" w:usb2="00000029" w:usb3="00000000" w:csb0="0000019F" w:csb1="00000000"/>
  </w:font>
  <w:font w:name="Frutiger LT Pro 55 Roman">
    <w:altName w:val="﷽﷽﷽﷽﷽﷽﷽﷽ LT Pro 55 Roman"/>
    <w:panose1 w:val="020B0602020204020204"/>
    <w:charset w:val="4D"/>
    <w:family w:val="swiss"/>
    <w:pitch w:val="variable"/>
    <w:sig w:usb0="A00000AF" w:usb1="5000204A" w:usb2="00000000" w:usb3="00000000" w:csb0="00000093" w:csb1="00000000"/>
  </w:font>
  <w:font w:name="Frutiger LT Pro 45 Light">
    <w:altName w:val="﷽﷽﷽﷽﷽﷽﷽﷽"/>
    <w:panose1 w:val="020B0403030504020204"/>
    <w:charset w:val="4D"/>
    <w:family w:val="swiss"/>
    <w:pitch w:val="variable"/>
    <w:sig w:usb0="A00000AF" w:usb1="5000204A" w:usb2="00000000" w:usb3="00000000" w:csb0="00000093" w:csb1="00000000"/>
  </w:font>
  <w:font w:name="Georgia">
    <w:panose1 w:val="02040502050405020303"/>
    <w:charset w:val="00"/>
    <w:family w:val="roman"/>
    <w:pitch w:val="variable"/>
    <w:sig w:usb0="00000287" w:usb1="00000000" w:usb2="00000000" w:usb3="00000000" w:csb0="0000009F" w:csb1="00000000"/>
  </w:font>
  <w:font w:name="AdvTTa9c1b374">
    <w:altName w:val="Cambria"/>
    <w:panose1 w:val="020B0604020202020204"/>
    <w:charset w:val="00"/>
    <w:family w:val="roman"/>
    <w:notTrueType/>
    <w:pitch w:val="default"/>
  </w:font>
  <w:font w:name="AdvTTa9c1b374+20">
    <w:altName w:val="Cambria"/>
    <w:panose1 w:val="020B06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mp;quot">
    <w:altName w:val="Times New Roman"/>
    <w:panose1 w:val="020B0604020202020204"/>
    <w:charset w:val="00"/>
    <w:family w:val="roman"/>
    <w:notTrueType/>
    <w:pitch w:val="default"/>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596182"/>
      <w:docPartObj>
        <w:docPartGallery w:val="Page Numbers (Bottom of Page)"/>
        <w:docPartUnique/>
      </w:docPartObj>
    </w:sdtPr>
    <w:sdtEndPr>
      <w:rPr>
        <w:noProof/>
      </w:rPr>
    </w:sdtEndPr>
    <w:sdtContent>
      <w:p w14:paraId="699BFE54" w14:textId="43ADC3CA" w:rsidR="00994A2B" w:rsidRDefault="00994A2B" w:rsidP="008B4E7D">
        <w:pPr>
          <w:pStyle w:val="Footer"/>
          <w:jc w:val="right"/>
        </w:pPr>
        <w:r>
          <w:fldChar w:fldCharType="begin"/>
        </w:r>
        <w:r>
          <w:instrText xml:space="preserve"> PAGE   \* MERGEFORMAT </w:instrText>
        </w:r>
        <w:r>
          <w:fldChar w:fldCharType="separate"/>
        </w:r>
        <w:r w:rsidR="00F26336">
          <w:rPr>
            <w:noProof/>
          </w:rPr>
          <w:t>62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06EB6" w14:textId="77777777" w:rsidR="00D14787" w:rsidRDefault="00D14787" w:rsidP="00CD2E42">
      <w:r>
        <w:separator/>
      </w:r>
    </w:p>
  </w:footnote>
  <w:footnote w:type="continuationSeparator" w:id="0">
    <w:p w14:paraId="509B7A8B" w14:textId="77777777" w:rsidR="00D14787" w:rsidRDefault="00D14787" w:rsidP="00CD2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62017" w14:textId="370B1A43" w:rsidR="00994A2B" w:rsidRPr="004736AA" w:rsidRDefault="00994A2B" w:rsidP="004736AA">
    <w:pPr>
      <w:pStyle w:val="Header"/>
      <w:jc w:val="right"/>
      <w:rPr>
        <w:rFonts w:cs="Arial"/>
      </w:rPr>
    </w:pPr>
    <w:r>
      <w:rPr>
        <w:rFonts w:cs="Arial"/>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B1B95" w14:textId="77777777" w:rsidR="00994A2B" w:rsidRDefault="00994A2B" w:rsidP="00FB1603">
    <w:pPr>
      <w:pStyle w:val="Header"/>
      <w:jc w:val="right"/>
      <w:rPr>
        <w:rFonts w:cs="Arial"/>
      </w:rPr>
    </w:pPr>
    <w:r>
      <w:rPr>
        <w:rFonts w:cs="Arial"/>
      </w:rPr>
      <w:t xml:space="preserve">     </w:t>
    </w:r>
  </w:p>
  <w:p w14:paraId="635DF3C0" w14:textId="77777777" w:rsidR="00994A2B" w:rsidRPr="006B52B6" w:rsidRDefault="00994A2B" w:rsidP="00FB1603">
    <w:pPr>
      <w:pStyle w:val="Heade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84D42"/>
    <w:multiLevelType w:val="hybridMultilevel"/>
    <w:tmpl w:val="B1DE1AFC"/>
    <w:lvl w:ilvl="0" w:tplc="AC4EC17C">
      <w:start w:val="1"/>
      <w:numFmt w:val="decimal"/>
      <w:pStyle w:val="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78387E"/>
    <w:multiLevelType w:val="hybridMultilevel"/>
    <w:tmpl w:val="FB4894E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42804B2"/>
    <w:multiLevelType w:val="hybridMultilevel"/>
    <w:tmpl w:val="640CB906"/>
    <w:lvl w:ilvl="0" w:tplc="9D206102">
      <w:start w:val="1"/>
      <w:numFmt w:val="bullet"/>
      <w:pStyle w:val="TOCHeading"/>
      <w:lvlText w:val=""/>
      <w:lvlJc w:val="left"/>
      <w:pPr>
        <w:ind w:left="720" w:hanging="360"/>
      </w:pPr>
      <w:rPr>
        <w:rFonts w:ascii="Symbol" w:hAnsi="Symbol" w:hint="default"/>
        <w:color w:val="5ED13E"/>
      </w:rPr>
    </w:lvl>
    <w:lvl w:ilvl="1" w:tplc="93AE26F8">
      <w:start w:val="1"/>
      <w:numFmt w:val="decimal"/>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7CE3568"/>
    <w:multiLevelType w:val="hybridMultilevel"/>
    <w:tmpl w:val="4D28679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067BAC"/>
    <w:multiLevelType w:val="hybridMultilevel"/>
    <w:tmpl w:val="4D28679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29661B9"/>
    <w:multiLevelType w:val="hybridMultilevel"/>
    <w:tmpl w:val="4CD847E2"/>
    <w:lvl w:ilvl="0" w:tplc="FAC04A5E">
      <w:start w:val="1"/>
      <w:numFmt w:val="bullet"/>
      <w:pStyle w:val="Bulletted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C7093D"/>
    <w:multiLevelType w:val="hybridMultilevel"/>
    <w:tmpl w:val="A3C2D260"/>
    <w:lvl w:ilvl="0" w:tplc="EB16371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7901216"/>
    <w:multiLevelType w:val="hybridMultilevel"/>
    <w:tmpl w:val="0EF2AF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42E7CB5"/>
    <w:multiLevelType w:val="hybridMultilevel"/>
    <w:tmpl w:val="DE04C5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7F3262D2"/>
    <w:multiLevelType w:val="hybridMultilevel"/>
    <w:tmpl w:val="B84251B0"/>
    <w:lvl w:ilvl="0" w:tplc="04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9123699">
    <w:abstractNumId w:val="5"/>
  </w:num>
  <w:num w:numId="2" w16cid:durableId="851912831">
    <w:abstractNumId w:val="3"/>
  </w:num>
  <w:num w:numId="3" w16cid:durableId="275213365">
    <w:abstractNumId w:val="8"/>
  </w:num>
  <w:num w:numId="4" w16cid:durableId="742602889">
    <w:abstractNumId w:val="0"/>
  </w:num>
  <w:num w:numId="5" w16cid:durableId="558904106">
    <w:abstractNumId w:val="2"/>
  </w:num>
  <w:num w:numId="6" w16cid:durableId="190998152">
    <w:abstractNumId w:val="4"/>
  </w:num>
  <w:num w:numId="7" w16cid:durableId="793518144">
    <w:abstractNumId w:val="7"/>
  </w:num>
  <w:num w:numId="8" w16cid:durableId="679744158">
    <w:abstractNumId w:val="9"/>
  </w:num>
  <w:num w:numId="9" w16cid:durableId="1360274759">
    <w:abstractNumId w:val="6"/>
  </w:num>
  <w:num w:numId="10" w16cid:durableId="509681824">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an Notley">
    <w15:presenceInfo w15:providerId="AD" w15:userId="S::euan.notley@prepressprojects.onmicrosoft.com::cfd6f11c-3681-480e-afca-a3ce8bd675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n-CA"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6" w:nlCheck="1" w:checkStyle="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1BC2"/>
    <w:rsid w:val="000009D8"/>
    <w:rsid w:val="00000F5B"/>
    <w:rsid w:val="000015B7"/>
    <w:rsid w:val="00001CCA"/>
    <w:rsid w:val="0000296F"/>
    <w:rsid w:val="00003131"/>
    <w:rsid w:val="00003B46"/>
    <w:rsid w:val="00003F98"/>
    <w:rsid w:val="00004887"/>
    <w:rsid w:val="00004956"/>
    <w:rsid w:val="00005E79"/>
    <w:rsid w:val="00006092"/>
    <w:rsid w:val="0000641D"/>
    <w:rsid w:val="00006C11"/>
    <w:rsid w:val="00006DAE"/>
    <w:rsid w:val="00007361"/>
    <w:rsid w:val="000103B2"/>
    <w:rsid w:val="00011ABB"/>
    <w:rsid w:val="000129F2"/>
    <w:rsid w:val="00012E9A"/>
    <w:rsid w:val="00012EFC"/>
    <w:rsid w:val="00013F4C"/>
    <w:rsid w:val="0001624A"/>
    <w:rsid w:val="00016A15"/>
    <w:rsid w:val="0001710E"/>
    <w:rsid w:val="00017169"/>
    <w:rsid w:val="00017E07"/>
    <w:rsid w:val="00020827"/>
    <w:rsid w:val="00020CB9"/>
    <w:rsid w:val="00021D79"/>
    <w:rsid w:val="0002234A"/>
    <w:rsid w:val="00022928"/>
    <w:rsid w:val="00022F96"/>
    <w:rsid w:val="00023999"/>
    <w:rsid w:val="00024274"/>
    <w:rsid w:val="00024564"/>
    <w:rsid w:val="00024B52"/>
    <w:rsid w:val="00025318"/>
    <w:rsid w:val="00025400"/>
    <w:rsid w:val="0002760D"/>
    <w:rsid w:val="000277D4"/>
    <w:rsid w:val="00027E59"/>
    <w:rsid w:val="00031774"/>
    <w:rsid w:val="000318ED"/>
    <w:rsid w:val="00031954"/>
    <w:rsid w:val="00031C35"/>
    <w:rsid w:val="00032711"/>
    <w:rsid w:val="0003325E"/>
    <w:rsid w:val="00033480"/>
    <w:rsid w:val="000336D1"/>
    <w:rsid w:val="000346C0"/>
    <w:rsid w:val="00034D76"/>
    <w:rsid w:val="00034E72"/>
    <w:rsid w:val="00034EDC"/>
    <w:rsid w:val="0003685E"/>
    <w:rsid w:val="00036A2B"/>
    <w:rsid w:val="00036D9C"/>
    <w:rsid w:val="0004066C"/>
    <w:rsid w:val="00040932"/>
    <w:rsid w:val="00040DC3"/>
    <w:rsid w:val="00041600"/>
    <w:rsid w:val="0004270D"/>
    <w:rsid w:val="00042716"/>
    <w:rsid w:val="00043EAC"/>
    <w:rsid w:val="0004400F"/>
    <w:rsid w:val="00044633"/>
    <w:rsid w:val="00044FCF"/>
    <w:rsid w:val="00044FED"/>
    <w:rsid w:val="00045645"/>
    <w:rsid w:val="00045993"/>
    <w:rsid w:val="00046156"/>
    <w:rsid w:val="00046752"/>
    <w:rsid w:val="00047358"/>
    <w:rsid w:val="00047A86"/>
    <w:rsid w:val="00050C94"/>
    <w:rsid w:val="000512F3"/>
    <w:rsid w:val="00051D08"/>
    <w:rsid w:val="00051F12"/>
    <w:rsid w:val="00051FA1"/>
    <w:rsid w:val="000523D0"/>
    <w:rsid w:val="0005240F"/>
    <w:rsid w:val="0005324C"/>
    <w:rsid w:val="000539D1"/>
    <w:rsid w:val="00054089"/>
    <w:rsid w:val="00054831"/>
    <w:rsid w:val="00054C99"/>
    <w:rsid w:val="000552B8"/>
    <w:rsid w:val="000557C0"/>
    <w:rsid w:val="00055B25"/>
    <w:rsid w:val="000561B0"/>
    <w:rsid w:val="00056836"/>
    <w:rsid w:val="0005767B"/>
    <w:rsid w:val="00057D74"/>
    <w:rsid w:val="0006078A"/>
    <w:rsid w:val="000615B6"/>
    <w:rsid w:val="00061781"/>
    <w:rsid w:val="0006181A"/>
    <w:rsid w:val="0006200D"/>
    <w:rsid w:val="000626CD"/>
    <w:rsid w:val="00062719"/>
    <w:rsid w:val="0006375A"/>
    <w:rsid w:val="0006442B"/>
    <w:rsid w:val="00065091"/>
    <w:rsid w:val="000652F5"/>
    <w:rsid w:val="000653AA"/>
    <w:rsid w:val="00065932"/>
    <w:rsid w:val="00065A3F"/>
    <w:rsid w:val="000664F2"/>
    <w:rsid w:val="00066A63"/>
    <w:rsid w:val="00067483"/>
    <w:rsid w:val="00067D33"/>
    <w:rsid w:val="00071285"/>
    <w:rsid w:val="000727C1"/>
    <w:rsid w:val="000728E7"/>
    <w:rsid w:val="00072989"/>
    <w:rsid w:val="00072B07"/>
    <w:rsid w:val="00073A43"/>
    <w:rsid w:val="000804A5"/>
    <w:rsid w:val="00080D00"/>
    <w:rsid w:val="00082B3D"/>
    <w:rsid w:val="00082C36"/>
    <w:rsid w:val="00083ED8"/>
    <w:rsid w:val="00084145"/>
    <w:rsid w:val="00084D63"/>
    <w:rsid w:val="000854E7"/>
    <w:rsid w:val="00086037"/>
    <w:rsid w:val="00086951"/>
    <w:rsid w:val="00087C50"/>
    <w:rsid w:val="00090EA5"/>
    <w:rsid w:val="00091CBE"/>
    <w:rsid w:val="00091CE6"/>
    <w:rsid w:val="00092247"/>
    <w:rsid w:val="0009269A"/>
    <w:rsid w:val="00092AAB"/>
    <w:rsid w:val="000947C0"/>
    <w:rsid w:val="00094AE6"/>
    <w:rsid w:val="00094E57"/>
    <w:rsid w:val="00095A46"/>
    <w:rsid w:val="00096636"/>
    <w:rsid w:val="00096A19"/>
    <w:rsid w:val="000975EA"/>
    <w:rsid w:val="000A23C3"/>
    <w:rsid w:val="000A3D4D"/>
    <w:rsid w:val="000A41EB"/>
    <w:rsid w:val="000A59C1"/>
    <w:rsid w:val="000A6A3C"/>
    <w:rsid w:val="000A7433"/>
    <w:rsid w:val="000A782A"/>
    <w:rsid w:val="000A7FDE"/>
    <w:rsid w:val="000B0147"/>
    <w:rsid w:val="000B056D"/>
    <w:rsid w:val="000B0C17"/>
    <w:rsid w:val="000B2E3E"/>
    <w:rsid w:val="000B5428"/>
    <w:rsid w:val="000B568C"/>
    <w:rsid w:val="000B5AE9"/>
    <w:rsid w:val="000B5DF4"/>
    <w:rsid w:val="000C00EA"/>
    <w:rsid w:val="000C0378"/>
    <w:rsid w:val="000C1F08"/>
    <w:rsid w:val="000C22D7"/>
    <w:rsid w:val="000C2620"/>
    <w:rsid w:val="000C3550"/>
    <w:rsid w:val="000C3ABA"/>
    <w:rsid w:val="000C3C6B"/>
    <w:rsid w:val="000C40F3"/>
    <w:rsid w:val="000C42A7"/>
    <w:rsid w:val="000C48FB"/>
    <w:rsid w:val="000C4EE7"/>
    <w:rsid w:val="000C5287"/>
    <w:rsid w:val="000C579E"/>
    <w:rsid w:val="000C6370"/>
    <w:rsid w:val="000C6C55"/>
    <w:rsid w:val="000C7E55"/>
    <w:rsid w:val="000D0234"/>
    <w:rsid w:val="000D166F"/>
    <w:rsid w:val="000D1923"/>
    <w:rsid w:val="000D360C"/>
    <w:rsid w:val="000D3835"/>
    <w:rsid w:val="000D3969"/>
    <w:rsid w:val="000D3C64"/>
    <w:rsid w:val="000D43F3"/>
    <w:rsid w:val="000D5229"/>
    <w:rsid w:val="000D5E20"/>
    <w:rsid w:val="000D5F68"/>
    <w:rsid w:val="000D6239"/>
    <w:rsid w:val="000E0C52"/>
    <w:rsid w:val="000E1876"/>
    <w:rsid w:val="000E1A7E"/>
    <w:rsid w:val="000E1ABA"/>
    <w:rsid w:val="000E3A06"/>
    <w:rsid w:val="000E56EF"/>
    <w:rsid w:val="000E5DFC"/>
    <w:rsid w:val="000E6104"/>
    <w:rsid w:val="000E6FD6"/>
    <w:rsid w:val="000E703B"/>
    <w:rsid w:val="000E7DD8"/>
    <w:rsid w:val="000E7E6C"/>
    <w:rsid w:val="000F1F1E"/>
    <w:rsid w:val="000F3B40"/>
    <w:rsid w:val="000F6594"/>
    <w:rsid w:val="000F7134"/>
    <w:rsid w:val="001000C4"/>
    <w:rsid w:val="00100EA7"/>
    <w:rsid w:val="0010242F"/>
    <w:rsid w:val="0010343E"/>
    <w:rsid w:val="00103ABD"/>
    <w:rsid w:val="00103C88"/>
    <w:rsid w:val="001043E9"/>
    <w:rsid w:val="0010508C"/>
    <w:rsid w:val="001061AA"/>
    <w:rsid w:val="0010653F"/>
    <w:rsid w:val="001067F2"/>
    <w:rsid w:val="001068DF"/>
    <w:rsid w:val="0010694E"/>
    <w:rsid w:val="001076A4"/>
    <w:rsid w:val="00107F90"/>
    <w:rsid w:val="00110532"/>
    <w:rsid w:val="0011072C"/>
    <w:rsid w:val="00110789"/>
    <w:rsid w:val="00110BD2"/>
    <w:rsid w:val="00110F72"/>
    <w:rsid w:val="00111597"/>
    <w:rsid w:val="00112646"/>
    <w:rsid w:val="00112CAB"/>
    <w:rsid w:val="00113271"/>
    <w:rsid w:val="001135EE"/>
    <w:rsid w:val="001160DF"/>
    <w:rsid w:val="00116D5B"/>
    <w:rsid w:val="00117025"/>
    <w:rsid w:val="00117720"/>
    <w:rsid w:val="00117C28"/>
    <w:rsid w:val="001204D0"/>
    <w:rsid w:val="00120D20"/>
    <w:rsid w:val="001213E5"/>
    <w:rsid w:val="00122323"/>
    <w:rsid w:val="00122390"/>
    <w:rsid w:val="0012271C"/>
    <w:rsid w:val="00122D66"/>
    <w:rsid w:val="00122F3E"/>
    <w:rsid w:val="001232DF"/>
    <w:rsid w:val="0012397F"/>
    <w:rsid w:val="00123C2F"/>
    <w:rsid w:val="00123EDA"/>
    <w:rsid w:val="001246EB"/>
    <w:rsid w:val="00125B03"/>
    <w:rsid w:val="00125F43"/>
    <w:rsid w:val="00126455"/>
    <w:rsid w:val="00132FD4"/>
    <w:rsid w:val="00133597"/>
    <w:rsid w:val="00133937"/>
    <w:rsid w:val="00134E82"/>
    <w:rsid w:val="00135C7F"/>
    <w:rsid w:val="00135E2B"/>
    <w:rsid w:val="001375FB"/>
    <w:rsid w:val="00137885"/>
    <w:rsid w:val="00140143"/>
    <w:rsid w:val="00140ED0"/>
    <w:rsid w:val="001413AA"/>
    <w:rsid w:val="00141686"/>
    <w:rsid w:val="00141F20"/>
    <w:rsid w:val="00142E51"/>
    <w:rsid w:val="0014313E"/>
    <w:rsid w:val="001432F8"/>
    <w:rsid w:val="001441CE"/>
    <w:rsid w:val="00144C0B"/>
    <w:rsid w:val="001455E9"/>
    <w:rsid w:val="001459D8"/>
    <w:rsid w:val="00145ADF"/>
    <w:rsid w:val="00145C4F"/>
    <w:rsid w:val="00145E14"/>
    <w:rsid w:val="00146409"/>
    <w:rsid w:val="00146EE9"/>
    <w:rsid w:val="00147044"/>
    <w:rsid w:val="0014706F"/>
    <w:rsid w:val="001477C4"/>
    <w:rsid w:val="00147B09"/>
    <w:rsid w:val="00147C80"/>
    <w:rsid w:val="00150402"/>
    <w:rsid w:val="00150DF6"/>
    <w:rsid w:val="00151993"/>
    <w:rsid w:val="00153643"/>
    <w:rsid w:val="001538E6"/>
    <w:rsid w:val="00154639"/>
    <w:rsid w:val="00155872"/>
    <w:rsid w:val="001559E8"/>
    <w:rsid w:val="001562F0"/>
    <w:rsid w:val="001565DB"/>
    <w:rsid w:val="00156E23"/>
    <w:rsid w:val="001572DC"/>
    <w:rsid w:val="00157431"/>
    <w:rsid w:val="0015781C"/>
    <w:rsid w:val="00157C42"/>
    <w:rsid w:val="00157E4E"/>
    <w:rsid w:val="00157F26"/>
    <w:rsid w:val="00160C8F"/>
    <w:rsid w:val="00160E0C"/>
    <w:rsid w:val="00161BC2"/>
    <w:rsid w:val="00161BF1"/>
    <w:rsid w:val="0016269B"/>
    <w:rsid w:val="001627A0"/>
    <w:rsid w:val="00162EAC"/>
    <w:rsid w:val="00163137"/>
    <w:rsid w:val="00164420"/>
    <w:rsid w:val="0016473E"/>
    <w:rsid w:val="00164815"/>
    <w:rsid w:val="00164C07"/>
    <w:rsid w:val="00166872"/>
    <w:rsid w:val="00166C52"/>
    <w:rsid w:val="0016785C"/>
    <w:rsid w:val="00171107"/>
    <w:rsid w:val="001711F7"/>
    <w:rsid w:val="001712FE"/>
    <w:rsid w:val="00172618"/>
    <w:rsid w:val="001726A8"/>
    <w:rsid w:val="00172DA1"/>
    <w:rsid w:val="00173DAD"/>
    <w:rsid w:val="0017493B"/>
    <w:rsid w:val="00175166"/>
    <w:rsid w:val="00175472"/>
    <w:rsid w:val="00175500"/>
    <w:rsid w:val="001755A4"/>
    <w:rsid w:val="001767FB"/>
    <w:rsid w:val="001772D3"/>
    <w:rsid w:val="0018029B"/>
    <w:rsid w:val="00180EF4"/>
    <w:rsid w:val="001815D1"/>
    <w:rsid w:val="001818C2"/>
    <w:rsid w:val="00181B40"/>
    <w:rsid w:val="00181B85"/>
    <w:rsid w:val="00182199"/>
    <w:rsid w:val="00184A4A"/>
    <w:rsid w:val="00186084"/>
    <w:rsid w:val="001863F0"/>
    <w:rsid w:val="0018654E"/>
    <w:rsid w:val="00186DF3"/>
    <w:rsid w:val="00187592"/>
    <w:rsid w:val="00190745"/>
    <w:rsid w:val="00190FC5"/>
    <w:rsid w:val="00191862"/>
    <w:rsid w:val="00191C66"/>
    <w:rsid w:val="00192473"/>
    <w:rsid w:val="001929D8"/>
    <w:rsid w:val="00192A47"/>
    <w:rsid w:val="0019372F"/>
    <w:rsid w:val="001946A7"/>
    <w:rsid w:val="001947F8"/>
    <w:rsid w:val="00194D1F"/>
    <w:rsid w:val="00195550"/>
    <w:rsid w:val="001967CC"/>
    <w:rsid w:val="001968CE"/>
    <w:rsid w:val="0019754E"/>
    <w:rsid w:val="00197770"/>
    <w:rsid w:val="001A031B"/>
    <w:rsid w:val="001A1695"/>
    <w:rsid w:val="001A1813"/>
    <w:rsid w:val="001A1CFC"/>
    <w:rsid w:val="001A1EA1"/>
    <w:rsid w:val="001A1F19"/>
    <w:rsid w:val="001A3785"/>
    <w:rsid w:val="001A4059"/>
    <w:rsid w:val="001A4471"/>
    <w:rsid w:val="001A4C45"/>
    <w:rsid w:val="001A541A"/>
    <w:rsid w:val="001A563F"/>
    <w:rsid w:val="001A6F33"/>
    <w:rsid w:val="001A79CA"/>
    <w:rsid w:val="001A7FD8"/>
    <w:rsid w:val="001B125D"/>
    <w:rsid w:val="001B12CB"/>
    <w:rsid w:val="001B1755"/>
    <w:rsid w:val="001B1F57"/>
    <w:rsid w:val="001B22D0"/>
    <w:rsid w:val="001B272A"/>
    <w:rsid w:val="001B2ADB"/>
    <w:rsid w:val="001B2D34"/>
    <w:rsid w:val="001B2D93"/>
    <w:rsid w:val="001B5374"/>
    <w:rsid w:val="001B550F"/>
    <w:rsid w:val="001B5652"/>
    <w:rsid w:val="001B64F3"/>
    <w:rsid w:val="001B6742"/>
    <w:rsid w:val="001B72EE"/>
    <w:rsid w:val="001B7EE0"/>
    <w:rsid w:val="001C022E"/>
    <w:rsid w:val="001C0603"/>
    <w:rsid w:val="001C0B36"/>
    <w:rsid w:val="001C1AE8"/>
    <w:rsid w:val="001C1D83"/>
    <w:rsid w:val="001C1DA5"/>
    <w:rsid w:val="001C2181"/>
    <w:rsid w:val="001C21FF"/>
    <w:rsid w:val="001C4C12"/>
    <w:rsid w:val="001C58DD"/>
    <w:rsid w:val="001C59E8"/>
    <w:rsid w:val="001C61A2"/>
    <w:rsid w:val="001C62E6"/>
    <w:rsid w:val="001C68B2"/>
    <w:rsid w:val="001C6E3A"/>
    <w:rsid w:val="001C6EE1"/>
    <w:rsid w:val="001D0BD5"/>
    <w:rsid w:val="001D1AB5"/>
    <w:rsid w:val="001D1D48"/>
    <w:rsid w:val="001D26A3"/>
    <w:rsid w:val="001D2AFA"/>
    <w:rsid w:val="001D34A5"/>
    <w:rsid w:val="001D501C"/>
    <w:rsid w:val="001D5CAC"/>
    <w:rsid w:val="001D5CB5"/>
    <w:rsid w:val="001D61E6"/>
    <w:rsid w:val="001D676A"/>
    <w:rsid w:val="001D68BD"/>
    <w:rsid w:val="001D7060"/>
    <w:rsid w:val="001D73D5"/>
    <w:rsid w:val="001D7F17"/>
    <w:rsid w:val="001E04A3"/>
    <w:rsid w:val="001E0E32"/>
    <w:rsid w:val="001E1439"/>
    <w:rsid w:val="001E2309"/>
    <w:rsid w:val="001E3B18"/>
    <w:rsid w:val="001E76F1"/>
    <w:rsid w:val="001F15AA"/>
    <w:rsid w:val="001F19E6"/>
    <w:rsid w:val="001F2E88"/>
    <w:rsid w:val="001F2EB8"/>
    <w:rsid w:val="001F3574"/>
    <w:rsid w:val="001F4AE6"/>
    <w:rsid w:val="001F5519"/>
    <w:rsid w:val="001F6061"/>
    <w:rsid w:val="001F67BB"/>
    <w:rsid w:val="001F6BDA"/>
    <w:rsid w:val="001F75D6"/>
    <w:rsid w:val="0020036B"/>
    <w:rsid w:val="0020062A"/>
    <w:rsid w:val="00200B66"/>
    <w:rsid w:val="002018BE"/>
    <w:rsid w:val="002018D2"/>
    <w:rsid w:val="00202838"/>
    <w:rsid w:val="00202DFB"/>
    <w:rsid w:val="00202E65"/>
    <w:rsid w:val="00203964"/>
    <w:rsid w:val="00203ED7"/>
    <w:rsid w:val="00206364"/>
    <w:rsid w:val="002075A9"/>
    <w:rsid w:val="00207960"/>
    <w:rsid w:val="00207FED"/>
    <w:rsid w:val="0021093C"/>
    <w:rsid w:val="002116FF"/>
    <w:rsid w:val="00211A48"/>
    <w:rsid w:val="00213206"/>
    <w:rsid w:val="002135FD"/>
    <w:rsid w:val="0021378D"/>
    <w:rsid w:val="002149A2"/>
    <w:rsid w:val="00214ADD"/>
    <w:rsid w:val="0021516F"/>
    <w:rsid w:val="00215468"/>
    <w:rsid w:val="0021567A"/>
    <w:rsid w:val="00215EB3"/>
    <w:rsid w:val="00215ECF"/>
    <w:rsid w:val="0021673B"/>
    <w:rsid w:val="00216BB7"/>
    <w:rsid w:val="00217196"/>
    <w:rsid w:val="002174AE"/>
    <w:rsid w:val="002176D2"/>
    <w:rsid w:val="002213B5"/>
    <w:rsid w:val="0022219F"/>
    <w:rsid w:val="00224455"/>
    <w:rsid w:val="002264F9"/>
    <w:rsid w:val="002267BE"/>
    <w:rsid w:val="00230A20"/>
    <w:rsid w:val="00231FC1"/>
    <w:rsid w:val="002327E5"/>
    <w:rsid w:val="00232EE7"/>
    <w:rsid w:val="0023345A"/>
    <w:rsid w:val="00233BD5"/>
    <w:rsid w:val="002340CD"/>
    <w:rsid w:val="00234CD1"/>
    <w:rsid w:val="00235CC0"/>
    <w:rsid w:val="00236971"/>
    <w:rsid w:val="002372D9"/>
    <w:rsid w:val="00237E4E"/>
    <w:rsid w:val="00240658"/>
    <w:rsid w:val="00241042"/>
    <w:rsid w:val="002413AB"/>
    <w:rsid w:val="00241644"/>
    <w:rsid w:val="00242250"/>
    <w:rsid w:val="00242E9E"/>
    <w:rsid w:val="0024319C"/>
    <w:rsid w:val="00243686"/>
    <w:rsid w:val="00243CDC"/>
    <w:rsid w:val="002440B8"/>
    <w:rsid w:val="00244E9C"/>
    <w:rsid w:val="00244F72"/>
    <w:rsid w:val="002452E6"/>
    <w:rsid w:val="002453C5"/>
    <w:rsid w:val="00245EB5"/>
    <w:rsid w:val="00246663"/>
    <w:rsid w:val="00247418"/>
    <w:rsid w:val="002474D7"/>
    <w:rsid w:val="002503A2"/>
    <w:rsid w:val="002507AE"/>
    <w:rsid w:val="0025173D"/>
    <w:rsid w:val="0025201F"/>
    <w:rsid w:val="00252E46"/>
    <w:rsid w:val="00252EBC"/>
    <w:rsid w:val="002535E6"/>
    <w:rsid w:val="00253E80"/>
    <w:rsid w:val="002540E8"/>
    <w:rsid w:val="00254944"/>
    <w:rsid w:val="00254C4D"/>
    <w:rsid w:val="002558F3"/>
    <w:rsid w:val="0025643E"/>
    <w:rsid w:val="00260EC6"/>
    <w:rsid w:val="00261125"/>
    <w:rsid w:val="00261760"/>
    <w:rsid w:val="0026303E"/>
    <w:rsid w:val="00263695"/>
    <w:rsid w:val="00263A94"/>
    <w:rsid w:val="00263CBE"/>
    <w:rsid w:val="0026581E"/>
    <w:rsid w:val="00266AB8"/>
    <w:rsid w:val="00266E99"/>
    <w:rsid w:val="00266FAE"/>
    <w:rsid w:val="002676EF"/>
    <w:rsid w:val="002701D8"/>
    <w:rsid w:val="00270D62"/>
    <w:rsid w:val="00271184"/>
    <w:rsid w:val="002715B3"/>
    <w:rsid w:val="002722B3"/>
    <w:rsid w:val="00272E91"/>
    <w:rsid w:val="00273881"/>
    <w:rsid w:val="00273F3B"/>
    <w:rsid w:val="002741B2"/>
    <w:rsid w:val="00274586"/>
    <w:rsid w:val="0027461D"/>
    <w:rsid w:val="00275E4E"/>
    <w:rsid w:val="002762E6"/>
    <w:rsid w:val="00276F50"/>
    <w:rsid w:val="002772DE"/>
    <w:rsid w:val="00280A0D"/>
    <w:rsid w:val="00281F2C"/>
    <w:rsid w:val="00282642"/>
    <w:rsid w:val="0028380D"/>
    <w:rsid w:val="0028396B"/>
    <w:rsid w:val="002842EB"/>
    <w:rsid w:val="00284C0F"/>
    <w:rsid w:val="00284E04"/>
    <w:rsid w:val="0028548B"/>
    <w:rsid w:val="00285C2C"/>
    <w:rsid w:val="00286031"/>
    <w:rsid w:val="00290D14"/>
    <w:rsid w:val="0029137D"/>
    <w:rsid w:val="00291448"/>
    <w:rsid w:val="00291491"/>
    <w:rsid w:val="00292CBA"/>
    <w:rsid w:val="0029355B"/>
    <w:rsid w:val="00293E99"/>
    <w:rsid w:val="0029404F"/>
    <w:rsid w:val="002940D4"/>
    <w:rsid w:val="002945DD"/>
    <w:rsid w:val="002948C3"/>
    <w:rsid w:val="00294D54"/>
    <w:rsid w:val="00295149"/>
    <w:rsid w:val="00295E7F"/>
    <w:rsid w:val="0029605B"/>
    <w:rsid w:val="00296132"/>
    <w:rsid w:val="002973E9"/>
    <w:rsid w:val="002A0196"/>
    <w:rsid w:val="002A02EF"/>
    <w:rsid w:val="002A094E"/>
    <w:rsid w:val="002A1241"/>
    <w:rsid w:val="002A149E"/>
    <w:rsid w:val="002A1CBF"/>
    <w:rsid w:val="002A1E5E"/>
    <w:rsid w:val="002A3BBF"/>
    <w:rsid w:val="002A406C"/>
    <w:rsid w:val="002A4F1F"/>
    <w:rsid w:val="002A54D5"/>
    <w:rsid w:val="002A54E1"/>
    <w:rsid w:val="002A5D59"/>
    <w:rsid w:val="002A678E"/>
    <w:rsid w:val="002A6CB7"/>
    <w:rsid w:val="002A729A"/>
    <w:rsid w:val="002A77D8"/>
    <w:rsid w:val="002B2D49"/>
    <w:rsid w:val="002B4745"/>
    <w:rsid w:val="002B5111"/>
    <w:rsid w:val="002B60F7"/>
    <w:rsid w:val="002B651C"/>
    <w:rsid w:val="002B7519"/>
    <w:rsid w:val="002B7A3D"/>
    <w:rsid w:val="002C044E"/>
    <w:rsid w:val="002C1052"/>
    <w:rsid w:val="002C1994"/>
    <w:rsid w:val="002C3053"/>
    <w:rsid w:val="002C37F0"/>
    <w:rsid w:val="002C3AB7"/>
    <w:rsid w:val="002C3DC3"/>
    <w:rsid w:val="002C50EE"/>
    <w:rsid w:val="002C5F24"/>
    <w:rsid w:val="002C630F"/>
    <w:rsid w:val="002C70D1"/>
    <w:rsid w:val="002C74A8"/>
    <w:rsid w:val="002C78CC"/>
    <w:rsid w:val="002C7A1D"/>
    <w:rsid w:val="002C7D93"/>
    <w:rsid w:val="002D07D6"/>
    <w:rsid w:val="002D0B54"/>
    <w:rsid w:val="002D1B73"/>
    <w:rsid w:val="002D2EAE"/>
    <w:rsid w:val="002D3032"/>
    <w:rsid w:val="002D38B2"/>
    <w:rsid w:val="002D3AFC"/>
    <w:rsid w:val="002D3CA3"/>
    <w:rsid w:val="002D3F32"/>
    <w:rsid w:val="002D6115"/>
    <w:rsid w:val="002D7090"/>
    <w:rsid w:val="002D7661"/>
    <w:rsid w:val="002E0F49"/>
    <w:rsid w:val="002E1BAF"/>
    <w:rsid w:val="002E1EEB"/>
    <w:rsid w:val="002E2019"/>
    <w:rsid w:val="002E29AA"/>
    <w:rsid w:val="002E2C71"/>
    <w:rsid w:val="002E3CDB"/>
    <w:rsid w:val="002E3DDB"/>
    <w:rsid w:val="002E5E01"/>
    <w:rsid w:val="002E6292"/>
    <w:rsid w:val="002E632E"/>
    <w:rsid w:val="002E6DF5"/>
    <w:rsid w:val="002E79B8"/>
    <w:rsid w:val="002F0151"/>
    <w:rsid w:val="002F0B30"/>
    <w:rsid w:val="002F1AFE"/>
    <w:rsid w:val="002F1B54"/>
    <w:rsid w:val="002F257F"/>
    <w:rsid w:val="002F274D"/>
    <w:rsid w:val="002F3851"/>
    <w:rsid w:val="002F3F2F"/>
    <w:rsid w:val="002F4309"/>
    <w:rsid w:val="002F4A51"/>
    <w:rsid w:val="002F6370"/>
    <w:rsid w:val="002F7187"/>
    <w:rsid w:val="002F7664"/>
    <w:rsid w:val="00300004"/>
    <w:rsid w:val="003004F7"/>
    <w:rsid w:val="003010BE"/>
    <w:rsid w:val="0030167B"/>
    <w:rsid w:val="003019E5"/>
    <w:rsid w:val="003033AC"/>
    <w:rsid w:val="003039CE"/>
    <w:rsid w:val="00303C39"/>
    <w:rsid w:val="003042B5"/>
    <w:rsid w:val="003063B0"/>
    <w:rsid w:val="003066C6"/>
    <w:rsid w:val="00307FFD"/>
    <w:rsid w:val="003101EC"/>
    <w:rsid w:val="00310485"/>
    <w:rsid w:val="003109E6"/>
    <w:rsid w:val="00311001"/>
    <w:rsid w:val="00311E4B"/>
    <w:rsid w:val="00312AE7"/>
    <w:rsid w:val="00313062"/>
    <w:rsid w:val="00313475"/>
    <w:rsid w:val="003135F5"/>
    <w:rsid w:val="00313AA8"/>
    <w:rsid w:val="00313EA2"/>
    <w:rsid w:val="00314974"/>
    <w:rsid w:val="00314E58"/>
    <w:rsid w:val="00315331"/>
    <w:rsid w:val="0031611D"/>
    <w:rsid w:val="00316C89"/>
    <w:rsid w:val="003212CF"/>
    <w:rsid w:val="0032152C"/>
    <w:rsid w:val="00321A95"/>
    <w:rsid w:val="003220B9"/>
    <w:rsid w:val="0032307A"/>
    <w:rsid w:val="003265EA"/>
    <w:rsid w:val="00326947"/>
    <w:rsid w:val="003269A9"/>
    <w:rsid w:val="00326B0D"/>
    <w:rsid w:val="0032746E"/>
    <w:rsid w:val="00327591"/>
    <w:rsid w:val="00327873"/>
    <w:rsid w:val="0033022D"/>
    <w:rsid w:val="00330287"/>
    <w:rsid w:val="00330703"/>
    <w:rsid w:val="003310DF"/>
    <w:rsid w:val="00331D6C"/>
    <w:rsid w:val="00332950"/>
    <w:rsid w:val="00332F6F"/>
    <w:rsid w:val="003336A9"/>
    <w:rsid w:val="003339F9"/>
    <w:rsid w:val="003340F0"/>
    <w:rsid w:val="003352A2"/>
    <w:rsid w:val="003368CB"/>
    <w:rsid w:val="00336DCD"/>
    <w:rsid w:val="00337EEA"/>
    <w:rsid w:val="00340702"/>
    <w:rsid w:val="00341727"/>
    <w:rsid w:val="0034239C"/>
    <w:rsid w:val="00343A0B"/>
    <w:rsid w:val="00344275"/>
    <w:rsid w:val="003442FD"/>
    <w:rsid w:val="00344954"/>
    <w:rsid w:val="00346740"/>
    <w:rsid w:val="003467FF"/>
    <w:rsid w:val="003469BA"/>
    <w:rsid w:val="00346D35"/>
    <w:rsid w:val="00346D3D"/>
    <w:rsid w:val="00346E25"/>
    <w:rsid w:val="003500FC"/>
    <w:rsid w:val="0035114E"/>
    <w:rsid w:val="00352459"/>
    <w:rsid w:val="003525E4"/>
    <w:rsid w:val="00352727"/>
    <w:rsid w:val="0035343C"/>
    <w:rsid w:val="00353FB9"/>
    <w:rsid w:val="00355969"/>
    <w:rsid w:val="003561EA"/>
    <w:rsid w:val="0035626F"/>
    <w:rsid w:val="0036016C"/>
    <w:rsid w:val="00360278"/>
    <w:rsid w:val="003613D9"/>
    <w:rsid w:val="003616D1"/>
    <w:rsid w:val="00361C86"/>
    <w:rsid w:val="00361CDE"/>
    <w:rsid w:val="003621F9"/>
    <w:rsid w:val="00362799"/>
    <w:rsid w:val="00362BA5"/>
    <w:rsid w:val="00363652"/>
    <w:rsid w:val="003639C9"/>
    <w:rsid w:val="00363A3D"/>
    <w:rsid w:val="00363FF5"/>
    <w:rsid w:val="00365267"/>
    <w:rsid w:val="00365EC5"/>
    <w:rsid w:val="00365ED9"/>
    <w:rsid w:val="00366F91"/>
    <w:rsid w:val="003670AD"/>
    <w:rsid w:val="0036728A"/>
    <w:rsid w:val="0036757B"/>
    <w:rsid w:val="00370A2C"/>
    <w:rsid w:val="00371C59"/>
    <w:rsid w:val="00372222"/>
    <w:rsid w:val="00372726"/>
    <w:rsid w:val="0037321D"/>
    <w:rsid w:val="00374CFE"/>
    <w:rsid w:val="0037513D"/>
    <w:rsid w:val="003753D9"/>
    <w:rsid w:val="003759BD"/>
    <w:rsid w:val="003762E2"/>
    <w:rsid w:val="00376F45"/>
    <w:rsid w:val="0037796D"/>
    <w:rsid w:val="00377C7B"/>
    <w:rsid w:val="00377E31"/>
    <w:rsid w:val="0038029E"/>
    <w:rsid w:val="003807AE"/>
    <w:rsid w:val="00380B82"/>
    <w:rsid w:val="0038102B"/>
    <w:rsid w:val="003813F7"/>
    <w:rsid w:val="003814DE"/>
    <w:rsid w:val="00381547"/>
    <w:rsid w:val="0038193E"/>
    <w:rsid w:val="00381A5D"/>
    <w:rsid w:val="00381CF2"/>
    <w:rsid w:val="003820C5"/>
    <w:rsid w:val="003824A6"/>
    <w:rsid w:val="003825D9"/>
    <w:rsid w:val="00382A46"/>
    <w:rsid w:val="00382F7A"/>
    <w:rsid w:val="0038316C"/>
    <w:rsid w:val="00383913"/>
    <w:rsid w:val="00383D8B"/>
    <w:rsid w:val="00383E7E"/>
    <w:rsid w:val="00383F21"/>
    <w:rsid w:val="00383F32"/>
    <w:rsid w:val="00383F84"/>
    <w:rsid w:val="00384092"/>
    <w:rsid w:val="00384A81"/>
    <w:rsid w:val="00384B3B"/>
    <w:rsid w:val="00386508"/>
    <w:rsid w:val="00387453"/>
    <w:rsid w:val="00387887"/>
    <w:rsid w:val="00387B95"/>
    <w:rsid w:val="0039007B"/>
    <w:rsid w:val="00390971"/>
    <w:rsid w:val="0039124B"/>
    <w:rsid w:val="00392092"/>
    <w:rsid w:val="003925DD"/>
    <w:rsid w:val="003926EE"/>
    <w:rsid w:val="00394D87"/>
    <w:rsid w:val="00395566"/>
    <w:rsid w:val="003957BA"/>
    <w:rsid w:val="003966BC"/>
    <w:rsid w:val="00396712"/>
    <w:rsid w:val="00396FE4"/>
    <w:rsid w:val="00397E4B"/>
    <w:rsid w:val="003A0744"/>
    <w:rsid w:val="003A0F51"/>
    <w:rsid w:val="003A1CAC"/>
    <w:rsid w:val="003A24BD"/>
    <w:rsid w:val="003A29DC"/>
    <w:rsid w:val="003A38B3"/>
    <w:rsid w:val="003A4D72"/>
    <w:rsid w:val="003A5EAE"/>
    <w:rsid w:val="003A5FC4"/>
    <w:rsid w:val="003A60B1"/>
    <w:rsid w:val="003A61BB"/>
    <w:rsid w:val="003A6AEE"/>
    <w:rsid w:val="003A7339"/>
    <w:rsid w:val="003A7A98"/>
    <w:rsid w:val="003B0C4F"/>
    <w:rsid w:val="003B0E3A"/>
    <w:rsid w:val="003B2AD4"/>
    <w:rsid w:val="003B2C13"/>
    <w:rsid w:val="003B3E29"/>
    <w:rsid w:val="003B3EFF"/>
    <w:rsid w:val="003B4312"/>
    <w:rsid w:val="003B4712"/>
    <w:rsid w:val="003B4C1D"/>
    <w:rsid w:val="003B5662"/>
    <w:rsid w:val="003B58FB"/>
    <w:rsid w:val="003B5AB4"/>
    <w:rsid w:val="003B5BFC"/>
    <w:rsid w:val="003B6207"/>
    <w:rsid w:val="003B6D26"/>
    <w:rsid w:val="003B7407"/>
    <w:rsid w:val="003B7517"/>
    <w:rsid w:val="003B7D6C"/>
    <w:rsid w:val="003B7FFA"/>
    <w:rsid w:val="003C07DE"/>
    <w:rsid w:val="003C0DCE"/>
    <w:rsid w:val="003C2230"/>
    <w:rsid w:val="003C2368"/>
    <w:rsid w:val="003C2D5D"/>
    <w:rsid w:val="003C4900"/>
    <w:rsid w:val="003C49E7"/>
    <w:rsid w:val="003C4CAF"/>
    <w:rsid w:val="003C4FD3"/>
    <w:rsid w:val="003C50B2"/>
    <w:rsid w:val="003C538F"/>
    <w:rsid w:val="003C61E9"/>
    <w:rsid w:val="003C67AB"/>
    <w:rsid w:val="003C715D"/>
    <w:rsid w:val="003C7BAE"/>
    <w:rsid w:val="003D0608"/>
    <w:rsid w:val="003D0DB5"/>
    <w:rsid w:val="003D10E2"/>
    <w:rsid w:val="003D25E1"/>
    <w:rsid w:val="003D336C"/>
    <w:rsid w:val="003D34BA"/>
    <w:rsid w:val="003D4204"/>
    <w:rsid w:val="003D50E5"/>
    <w:rsid w:val="003D54A2"/>
    <w:rsid w:val="003D5851"/>
    <w:rsid w:val="003D6248"/>
    <w:rsid w:val="003D691B"/>
    <w:rsid w:val="003D6E8A"/>
    <w:rsid w:val="003D71E8"/>
    <w:rsid w:val="003D724C"/>
    <w:rsid w:val="003D7727"/>
    <w:rsid w:val="003E1757"/>
    <w:rsid w:val="003E273E"/>
    <w:rsid w:val="003E3F2B"/>
    <w:rsid w:val="003E4A38"/>
    <w:rsid w:val="003E53E6"/>
    <w:rsid w:val="003E5E7C"/>
    <w:rsid w:val="003E610F"/>
    <w:rsid w:val="003E64BA"/>
    <w:rsid w:val="003E76F4"/>
    <w:rsid w:val="003F008F"/>
    <w:rsid w:val="003F1380"/>
    <w:rsid w:val="003F142B"/>
    <w:rsid w:val="003F1655"/>
    <w:rsid w:val="003F266D"/>
    <w:rsid w:val="003F2EA6"/>
    <w:rsid w:val="003F320E"/>
    <w:rsid w:val="003F3477"/>
    <w:rsid w:val="003F512C"/>
    <w:rsid w:val="003F5C0E"/>
    <w:rsid w:val="003F5D13"/>
    <w:rsid w:val="003F5EC4"/>
    <w:rsid w:val="003F6290"/>
    <w:rsid w:val="003F6337"/>
    <w:rsid w:val="003F63F7"/>
    <w:rsid w:val="003F66B8"/>
    <w:rsid w:val="003F674E"/>
    <w:rsid w:val="003F6A5C"/>
    <w:rsid w:val="003F6C06"/>
    <w:rsid w:val="003F7B8E"/>
    <w:rsid w:val="00403761"/>
    <w:rsid w:val="00403B65"/>
    <w:rsid w:val="00403CB8"/>
    <w:rsid w:val="004044D0"/>
    <w:rsid w:val="00405EBF"/>
    <w:rsid w:val="0040668B"/>
    <w:rsid w:val="00407BF6"/>
    <w:rsid w:val="00407FBE"/>
    <w:rsid w:val="00410B16"/>
    <w:rsid w:val="00410D56"/>
    <w:rsid w:val="00411EC8"/>
    <w:rsid w:val="00411F2B"/>
    <w:rsid w:val="00413661"/>
    <w:rsid w:val="004137D1"/>
    <w:rsid w:val="00413F70"/>
    <w:rsid w:val="00414749"/>
    <w:rsid w:val="00415398"/>
    <w:rsid w:val="00416A6F"/>
    <w:rsid w:val="00420146"/>
    <w:rsid w:val="00420712"/>
    <w:rsid w:val="00421073"/>
    <w:rsid w:val="004217A6"/>
    <w:rsid w:val="004221AD"/>
    <w:rsid w:val="004230B6"/>
    <w:rsid w:val="004238DF"/>
    <w:rsid w:val="00423D49"/>
    <w:rsid w:val="00424F73"/>
    <w:rsid w:val="0042501A"/>
    <w:rsid w:val="004255C4"/>
    <w:rsid w:val="004276B8"/>
    <w:rsid w:val="00427A31"/>
    <w:rsid w:val="00427A5E"/>
    <w:rsid w:val="00430112"/>
    <w:rsid w:val="0043045F"/>
    <w:rsid w:val="0043172B"/>
    <w:rsid w:val="00433D4B"/>
    <w:rsid w:val="00433EE0"/>
    <w:rsid w:val="00434F59"/>
    <w:rsid w:val="0043571E"/>
    <w:rsid w:val="00435734"/>
    <w:rsid w:val="00436827"/>
    <w:rsid w:val="00436E8F"/>
    <w:rsid w:val="004373F5"/>
    <w:rsid w:val="00437951"/>
    <w:rsid w:val="00441D5E"/>
    <w:rsid w:val="004422C7"/>
    <w:rsid w:val="004422D7"/>
    <w:rsid w:val="00443E78"/>
    <w:rsid w:val="00443F5F"/>
    <w:rsid w:val="004441A6"/>
    <w:rsid w:val="004449CF"/>
    <w:rsid w:val="004454CB"/>
    <w:rsid w:val="00446817"/>
    <w:rsid w:val="00447435"/>
    <w:rsid w:val="0045013F"/>
    <w:rsid w:val="004507B7"/>
    <w:rsid w:val="00450D42"/>
    <w:rsid w:val="0045263D"/>
    <w:rsid w:val="00453127"/>
    <w:rsid w:val="00453B28"/>
    <w:rsid w:val="00453F12"/>
    <w:rsid w:val="00454CCF"/>
    <w:rsid w:val="00454F9E"/>
    <w:rsid w:val="00460485"/>
    <w:rsid w:val="004609BD"/>
    <w:rsid w:val="004613A9"/>
    <w:rsid w:val="00461759"/>
    <w:rsid w:val="00461EE4"/>
    <w:rsid w:val="004631D1"/>
    <w:rsid w:val="004633FD"/>
    <w:rsid w:val="004634E6"/>
    <w:rsid w:val="004635A8"/>
    <w:rsid w:val="00463BE4"/>
    <w:rsid w:val="00463EB9"/>
    <w:rsid w:val="0046403F"/>
    <w:rsid w:val="0046428A"/>
    <w:rsid w:val="00465264"/>
    <w:rsid w:val="00466230"/>
    <w:rsid w:val="00466274"/>
    <w:rsid w:val="004662C3"/>
    <w:rsid w:val="00466A55"/>
    <w:rsid w:val="00466CD9"/>
    <w:rsid w:val="004670DD"/>
    <w:rsid w:val="0047009E"/>
    <w:rsid w:val="00470F73"/>
    <w:rsid w:val="00471C96"/>
    <w:rsid w:val="0047256C"/>
    <w:rsid w:val="00472FBE"/>
    <w:rsid w:val="00473046"/>
    <w:rsid w:val="004736AA"/>
    <w:rsid w:val="00473994"/>
    <w:rsid w:val="00473A80"/>
    <w:rsid w:val="00473C5D"/>
    <w:rsid w:val="00473CD3"/>
    <w:rsid w:val="00473E07"/>
    <w:rsid w:val="004743EB"/>
    <w:rsid w:val="0047443F"/>
    <w:rsid w:val="00475AC8"/>
    <w:rsid w:val="00475ADF"/>
    <w:rsid w:val="00475EF1"/>
    <w:rsid w:val="0047664F"/>
    <w:rsid w:val="004769C6"/>
    <w:rsid w:val="00476C9C"/>
    <w:rsid w:val="00477592"/>
    <w:rsid w:val="00477669"/>
    <w:rsid w:val="00480147"/>
    <w:rsid w:val="00480BC1"/>
    <w:rsid w:val="00481B1D"/>
    <w:rsid w:val="0048204F"/>
    <w:rsid w:val="0048209E"/>
    <w:rsid w:val="00482389"/>
    <w:rsid w:val="004824AA"/>
    <w:rsid w:val="00483340"/>
    <w:rsid w:val="004839D0"/>
    <w:rsid w:val="004849F2"/>
    <w:rsid w:val="00484D46"/>
    <w:rsid w:val="004852A1"/>
    <w:rsid w:val="00485BC8"/>
    <w:rsid w:val="00486595"/>
    <w:rsid w:val="00486949"/>
    <w:rsid w:val="00490632"/>
    <w:rsid w:val="004906E9"/>
    <w:rsid w:val="00490718"/>
    <w:rsid w:val="0049109C"/>
    <w:rsid w:val="00491381"/>
    <w:rsid w:val="0049171E"/>
    <w:rsid w:val="00493CF0"/>
    <w:rsid w:val="0049450B"/>
    <w:rsid w:val="004945A5"/>
    <w:rsid w:val="00494A98"/>
    <w:rsid w:val="00494FE4"/>
    <w:rsid w:val="00495A80"/>
    <w:rsid w:val="004961A7"/>
    <w:rsid w:val="0049627A"/>
    <w:rsid w:val="00496BF4"/>
    <w:rsid w:val="004971A6"/>
    <w:rsid w:val="004973C8"/>
    <w:rsid w:val="0049793F"/>
    <w:rsid w:val="004A02BE"/>
    <w:rsid w:val="004A0FFA"/>
    <w:rsid w:val="004A1787"/>
    <w:rsid w:val="004A2067"/>
    <w:rsid w:val="004A2116"/>
    <w:rsid w:val="004A2501"/>
    <w:rsid w:val="004A2A33"/>
    <w:rsid w:val="004A341B"/>
    <w:rsid w:val="004A3462"/>
    <w:rsid w:val="004A36FD"/>
    <w:rsid w:val="004A3795"/>
    <w:rsid w:val="004A3807"/>
    <w:rsid w:val="004A5B6C"/>
    <w:rsid w:val="004A5C70"/>
    <w:rsid w:val="004A685C"/>
    <w:rsid w:val="004A698B"/>
    <w:rsid w:val="004A73C3"/>
    <w:rsid w:val="004A754F"/>
    <w:rsid w:val="004A7AD6"/>
    <w:rsid w:val="004B031F"/>
    <w:rsid w:val="004B0963"/>
    <w:rsid w:val="004B0A70"/>
    <w:rsid w:val="004B0C32"/>
    <w:rsid w:val="004B23D0"/>
    <w:rsid w:val="004B24E6"/>
    <w:rsid w:val="004B289F"/>
    <w:rsid w:val="004B2D7B"/>
    <w:rsid w:val="004B4BB0"/>
    <w:rsid w:val="004B4FFA"/>
    <w:rsid w:val="004B5B9D"/>
    <w:rsid w:val="004B6E8B"/>
    <w:rsid w:val="004C00D9"/>
    <w:rsid w:val="004C04B4"/>
    <w:rsid w:val="004C0EB5"/>
    <w:rsid w:val="004C1023"/>
    <w:rsid w:val="004C32FF"/>
    <w:rsid w:val="004C38FB"/>
    <w:rsid w:val="004C408F"/>
    <w:rsid w:val="004C4436"/>
    <w:rsid w:val="004C4DA7"/>
    <w:rsid w:val="004C5177"/>
    <w:rsid w:val="004C5318"/>
    <w:rsid w:val="004C636B"/>
    <w:rsid w:val="004C6CDD"/>
    <w:rsid w:val="004C745A"/>
    <w:rsid w:val="004C798E"/>
    <w:rsid w:val="004C79D5"/>
    <w:rsid w:val="004C7E98"/>
    <w:rsid w:val="004D0517"/>
    <w:rsid w:val="004D0652"/>
    <w:rsid w:val="004D08FB"/>
    <w:rsid w:val="004D1435"/>
    <w:rsid w:val="004D2AEA"/>
    <w:rsid w:val="004D2E64"/>
    <w:rsid w:val="004D3204"/>
    <w:rsid w:val="004D4DD4"/>
    <w:rsid w:val="004D6718"/>
    <w:rsid w:val="004D7ED0"/>
    <w:rsid w:val="004E06DE"/>
    <w:rsid w:val="004E15CA"/>
    <w:rsid w:val="004E2232"/>
    <w:rsid w:val="004E2928"/>
    <w:rsid w:val="004E36B7"/>
    <w:rsid w:val="004E36D4"/>
    <w:rsid w:val="004E673D"/>
    <w:rsid w:val="004E7FC7"/>
    <w:rsid w:val="004F074C"/>
    <w:rsid w:val="004F07D8"/>
    <w:rsid w:val="004F0817"/>
    <w:rsid w:val="004F0A8A"/>
    <w:rsid w:val="004F255F"/>
    <w:rsid w:val="004F27C4"/>
    <w:rsid w:val="004F292A"/>
    <w:rsid w:val="004F30D5"/>
    <w:rsid w:val="004F31E0"/>
    <w:rsid w:val="004F3524"/>
    <w:rsid w:val="004F3B6B"/>
    <w:rsid w:val="004F43BC"/>
    <w:rsid w:val="004F4EB6"/>
    <w:rsid w:val="004F4FFD"/>
    <w:rsid w:val="004F5B9E"/>
    <w:rsid w:val="004F62E3"/>
    <w:rsid w:val="004F7CB0"/>
    <w:rsid w:val="00500516"/>
    <w:rsid w:val="005015B3"/>
    <w:rsid w:val="00501DBE"/>
    <w:rsid w:val="0050254B"/>
    <w:rsid w:val="00502AA5"/>
    <w:rsid w:val="005035CA"/>
    <w:rsid w:val="00503918"/>
    <w:rsid w:val="00503D16"/>
    <w:rsid w:val="0050438A"/>
    <w:rsid w:val="005056DB"/>
    <w:rsid w:val="00505811"/>
    <w:rsid w:val="00507594"/>
    <w:rsid w:val="00507AFC"/>
    <w:rsid w:val="00507E59"/>
    <w:rsid w:val="005101D4"/>
    <w:rsid w:val="0051184D"/>
    <w:rsid w:val="005120D8"/>
    <w:rsid w:val="00512777"/>
    <w:rsid w:val="005129C1"/>
    <w:rsid w:val="00513E7B"/>
    <w:rsid w:val="005140E4"/>
    <w:rsid w:val="00514302"/>
    <w:rsid w:val="00514D9E"/>
    <w:rsid w:val="0051514A"/>
    <w:rsid w:val="00515557"/>
    <w:rsid w:val="00515F38"/>
    <w:rsid w:val="0051632E"/>
    <w:rsid w:val="00517044"/>
    <w:rsid w:val="00520D84"/>
    <w:rsid w:val="00520E34"/>
    <w:rsid w:val="00521A97"/>
    <w:rsid w:val="005222F6"/>
    <w:rsid w:val="00522693"/>
    <w:rsid w:val="00522F4C"/>
    <w:rsid w:val="00523288"/>
    <w:rsid w:val="00524A7B"/>
    <w:rsid w:val="005258C5"/>
    <w:rsid w:val="005261B8"/>
    <w:rsid w:val="00526647"/>
    <w:rsid w:val="005267EC"/>
    <w:rsid w:val="00526DA9"/>
    <w:rsid w:val="00526F35"/>
    <w:rsid w:val="00526F72"/>
    <w:rsid w:val="00527137"/>
    <w:rsid w:val="005278B4"/>
    <w:rsid w:val="00527A18"/>
    <w:rsid w:val="005301DA"/>
    <w:rsid w:val="00530B11"/>
    <w:rsid w:val="00531A43"/>
    <w:rsid w:val="00531CD3"/>
    <w:rsid w:val="005337A6"/>
    <w:rsid w:val="00533E42"/>
    <w:rsid w:val="00533FA0"/>
    <w:rsid w:val="0053449D"/>
    <w:rsid w:val="005365AC"/>
    <w:rsid w:val="00536680"/>
    <w:rsid w:val="0053673B"/>
    <w:rsid w:val="00536D09"/>
    <w:rsid w:val="005374BC"/>
    <w:rsid w:val="005402A5"/>
    <w:rsid w:val="005404BC"/>
    <w:rsid w:val="00540A35"/>
    <w:rsid w:val="00541275"/>
    <w:rsid w:val="00542676"/>
    <w:rsid w:val="00543426"/>
    <w:rsid w:val="00544FE9"/>
    <w:rsid w:val="005457C3"/>
    <w:rsid w:val="0054622C"/>
    <w:rsid w:val="00546B43"/>
    <w:rsid w:val="00547B91"/>
    <w:rsid w:val="00550168"/>
    <w:rsid w:val="0055037B"/>
    <w:rsid w:val="00551DB0"/>
    <w:rsid w:val="00552163"/>
    <w:rsid w:val="0055231D"/>
    <w:rsid w:val="005524A4"/>
    <w:rsid w:val="00552688"/>
    <w:rsid w:val="005532C9"/>
    <w:rsid w:val="005533CD"/>
    <w:rsid w:val="0055417E"/>
    <w:rsid w:val="00554E57"/>
    <w:rsid w:val="00555559"/>
    <w:rsid w:val="00555982"/>
    <w:rsid w:val="00556193"/>
    <w:rsid w:val="00556948"/>
    <w:rsid w:val="00560FF2"/>
    <w:rsid w:val="00561999"/>
    <w:rsid w:val="00562D42"/>
    <w:rsid w:val="0056386F"/>
    <w:rsid w:val="00563E94"/>
    <w:rsid w:val="005647F2"/>
    <w:rsid w:val="00564F7B"/>
    <w:rsid w:val="005659C2"/>
    <w:rsid w:val="00565D08"/>
    <w:rsid w:val="00565DA4"/>
    <w:rsid w:val="005661CA"/>
    <w:rsid w:val="00567E7B"/>
    <w:rsid w:val="00567F36"/>
    <w:rsid w:val="0057022B"/>
    <w:rsid w:val="00570BA0"/>
    <w:rsid w:val="00570EE7"/>
    <w:rsid w:val="00571630"/>
    <w:rsid w:val="0057176E"/>
    <w:rsid w:val="00571B1C"/>
    <w:rsid w:val="00571F8C"/>
    <w:rsid w:val="00572D62"/>
    <w:rsid w:val="00575ADC"/>
    <w:rsid w:val="0057621D"/>
    <w:rsid w:val="00576772"/>
    <w:rsid w:val="00576B3E"/>
    <w:rsid w:val="00576E98"/>
    <w:rsid w:val="00577310"/>
    <w:rsid w:val="00577AF4"/>
    <w:rsid w:val="005803C6"/>
    <w:rsid w:val="00580C26"/>
    <w:rsid w:val="00581670"/>
    <w:rsid w:val="005817D8"/>
    <w:rsid w:val="00582037"/>
    <w:rsid w:val="005826E8"/>
    <w:rsid w:val="00582975"/>
    <w:rsid w:val="00582A80"/>
    <w:rsid w:val="00582BCD"/>
    <w:rsid w:val="00584117"/>
    <w:rsid w:val="0058678A"/>
    <w:rsid w:val="005875DB"/>
    <w:rsid w:val="00587A65"/>
    <w:rsid w:val="00587CDA"/>
    <w:rsid w:val="005901AC"/>
    <w:rsid w:val="005902D5"/>
    <w:rsid w:val="00590F90"/>
    <w:rsid w:val="005912A8"/>
    <w:rsid w:val="005917B1"/>
    <w:rsid w:val="00591B91"/>
    <w:rsid w:val="00591DDD"/>
    <w:rsid w:val="00591EEB"/>
    <w:rsid w:val="00592167"/>
    <w:rsid w:val="00592274"/>
    <w:rsid w:val="00592D3C"/>
    <w:rsid w:val="00592DD7"/>
    <w:rsid w:val="00594BCB"/>
    <w:rsid w:val="00595878"/>
    <w:rsid w:val="00595A55"/>
    <w:rsid w:val="00596979"/>
    <w:rsid w:val="00596C4C"/>
    <w:rsid w:val="00597704"/>
    <w:rsid w:val="005A00A8"/>
    <w:rsid w:val="005A0F09"/>
    <w:rsid w:val="005A1A3F"/>
    <w:rsid w:val="005A1E0E"/>
    <w:rsid w:val="005A1F64"/>
    <w:rsid w:val="005A2155"/>
    <w:rsid w:val="005A3481"/>
    <w:rsid w:val="005A38B6"/>
    <w:rsid w:val="005A3992"/>
    <w:rsid w:val="005A414F"/>
    <w:rsid w:val="005A4926"/>
    <w:rsid w:val="005A4D4B"/>
    <w:rsid w:val="005A5987"/>
    <w:rsid w:val="005A5E9B"/>
    <w:rsid w:val="005A6ED5"/>
    <w:rsid w:val="005A70DA"/>
    <w:rsid w:val="005B1C54"/>
    <w:rsid w:val="005B1E4E"/>
    <w:rsid w:val="005B29CA"/>
    <w:rsid w:val="005B3061"/>
    <w:rsid w:val="005B432F"/>
    <w:rsid w:val="005B496D"/>
    <w:rsid w:val="005B4DD3"/>
    <w:rsid w:val="005B5921"/>
    <w:rsid w:val="005B70EF"/>
    <w:rsid w:val="005B7C2B"/>
    <w:rsid w:val="005C04FF"/>
    <w:rsid w:val="005C105E"/>
    <w:rsid w:val="005C1ACC"/>
    <w:rsid w:val="005C3262"/>
    <w:rsid w:val="005C38DC"/>
    <w:rsid w:val="005C4292"/>
    <w:rsid w:val="005C436F"/>
    <w:rsid w:val="005C4B76"/>
    <w:rsid w:val="005C4DBC"/>
    <w:rsid w:val="005C5FB0"/>
    <w:rsid w:val="005C6332"/>
    <w:rsid w:val="005C6396"/>
    <w:rsid w:val="005C6BB4"/>
    <w:rsid w:val="005C7176"/>
    <w:rsid w:val="005C7F3D"/>
    <w:rsid w:val="005D04A6"/>
    <w:rsid w:val="005D1934"/>
    <w:rsid w:val="005D1B11"/>
    <w:rsid w:val="005D1DC0"/>
    <w:rsid w:val="005D208B"/>
    <w:rsid w:val="005D265D"/>
    <w:rsid w:val="005D39C8"/>
    <w:rsid w:val="005D43BD"/>
    <w:rsid w:val="005D49F1"/>
    <w:rsid w:val="005D5648"/>
    <w:rsid w:val="005D781E"/>
    <w:rsid w:val="005E27E6"/>
    <w:rsid w:val="005E3059"/>
    <w:rsid w:val="005E3332"/>
    <w:rsid w:val="005E3570"/>
    <w:rsid w:val="005E3C9E"/>
    <w:rsid w:val="005E3DAD"/>
    <w:rsid w:val="005E41D1"/>
    <w:rsid w:val="005E526F"/>
    <w:rsid w:val="005E5F39"/>
    <w:rsid w:val="005E6D1A"/>
    <w:rsid w:val="005E7379"/>
    <w:rsid w:val="005E7D68"/>
    <w:rsid w:val="005F327A"/>
    <w:rsid w:val="005F3B9D"/>
    <w:rsid w:val="005F3D8D"/>
    <w:rsid w:val="005F4107"/>
    <w:rsid w:val="005F43A4"/>
    <w:rsid w:val="005F4C59"/>
    <w:rsid w:val="005F4EEB"/>
    <w:rsid w:val="005F5C83"/>
    <w:rsid w:val="005F67CE"/>
    <w:rsid w:val="005F6BD3"/>
    <w:rsid w:val="005F71D7"/>
    <w:rsid w:val="005F73D8"/>
    <w:rsid w:val="00600162"/>
    <w:rsid w:val="006010DB"/>
    <w:rsid w:val="00601296"/>
    <w:rsid w:val="0060216A"/>
    <w:rsid w:val="00602A15"/>
    <w:rsid w:val="00602B6B"/>
    <w:rsid w:val="006034C7"/>
    <w:rsid w:val="00603710"/>
    <w:rsid w:val="006041D1"/>
    <w:rsid w:val="00605059"/>
    <w:rsid w:val="006055B1"/>
    <w:rsid w:val="006055FB"/>
    <w:rsid w:val="00605D2C"/>
    <w:rsid w:val="00607823"/>
    <w:rsid w:val="00607CC6"/>
    <w:rsid w:val="006103CB"/>
    <w:rsid w:val="0061076F"/>
    <w:rsid w:val="00610892"/>
    <w:rsid w:val="00610D28"/>
    <w:rsid w:val="00611959"/>
    <w:rsid w:val="0061200B"/>
    <w:rsid w:val="00613C2E"/>
    <w:rsid w:val="00614BCA"/>
    <w:rsid w:val="00614C3C"/>
    <w:rsid w:val="00614E2E"/>
    <w:rsid w:val="00614F21"/>
    <w:rsid w:val="00615FBA"/>
    <w:rsid w:val="0061657C"/>
    <w:rsid w:val="006170CE"/>
    <w:rsid w:val="006174AC"/>
    <w:rsid w:val="0062063A"/>
    <w:rsid w:val="006210FC"/>
    <w:rsid w:val="0062114A"/>
    <w:rsid w:val="006214EB"/>
    <w:rsid w:val="00621D45"/>
    <w:rsid w:val="00622A35"/>
    <w:rsid w:val="0062397F"/>
    <w:rsid w:val="00623FCE"/>
    <w:rsid w:val="006249E5"/>
    <w:rsid w:val="00624D13"/>
    <w:rsid w:val="00624D5A"/>
    <w:rsid w:val="00624DEC"/>
    <w:rsid w:val="00625E85"/>
    <w:rsid w:val="00626031"/>
    <w:rsid w:val="00626C25"/>
    <w:rsid w:val="00627874"/>
    <w:rsid w:val="00630367"/>
    <w:rsid w:val="00630EDF"/>
    <w:rsid w:val="00631603"/>
    <w:rsid w:val="00632007"/>
    <w:rsid w:val="006321BC"/>
    <w:rsid w:val="006321E0"/>
    <w:rsid w:val="006321ED"/>
    <w:rsid w:val="006322A1"/>
    <w:rsid w:val="006323D9"/>
    <w:rsid w:val="006323EB"/>
    <w:rsid w:val="006328A4"/>
    <w:rsid w:val="006335A2"/>
    <w:rsid w:val="00633A9B"/>
    <w:rsid w:val="00634935"/>
    <w:rsid w:val="00634D7F"/>
    <w:rsid w:val="00635FC3"/>
    <w:rsid w:val="00636EB1"/>
    <w:rsid w:val="0063766B"/>
    <w:rsid w:val="00640A4B"/>
    <w:rsid w:val="00640D38"/>
    <w:rsid w:val="00641107"/>
    <w:rsid w:val="0064192B"/>
    <w:rsid w:val="00641A26"/>
    <w:rsid w:val="00641BF6"/>
    <w:rsid w:val="00641D92"/>
    <w:rsid w:val="00641F1C"/>
    <w:rsid w:val="00641F86"/>
    <w:rsid w:val="00642211"/>
    <w:rsid w:val="006429E2"/>
    <w:rsid w:val="006439E9"/>
    <w:rsid w:val="00644115"/>
    <w:rsid w:val="006442CC"/>
    <w:rsid w:val="006459D8"/>
    <w:rsid w:val="006459ED"/>
    <w:rsid w:val="006466F7"/>
    <w:rsid w:val="00646E3D"/>
    <w:rsid w:val="00647904"/>
    <w:rsid w:val="00647CF4"/>
    <w:rsid w:val="00650385"/>
    <w:rsid w:val="00650AFE"/>
    <w:rsid w:val="00651281"/>
    <w:rsid w:val="006519DA"/>
    <w:rsid w:val="00651DEA"/>
    <w:rsid w:val="00651E07"/>
    <w:rsid w:val="00652025"/>
    <w:rsid w:val="0065220C"/>
    <w:rsid w:val="0065221F"/>
    <w:rsid w:val="00653114"/>
    <w:rsid w:val="00653179"/>
    <w:rsid w:val="00653A2F"/>
    <w:rsid w:val="00653A87"/>
    <w:rsid w:val="00654182"/>
    <w:rsid w:val="006544B6"/>
    <w:rsid w:val="00656B5F"/>
    <w:rsid w:val="00656E70"/>
    <w:rsid w:val="00657529"/>
    <w:rsid w:val="00657BC1"/>
    <w:rsid w:val="0066035E"/>
    <w:rsid w:val="006608EF"/>
    <w:rsid w:val="006609E9"/>
    <w:rsid w:val="00660AE5"/>
    <w:rsid w:val="006615B3"/>
    <w:rsid w:val="00662922"/>
    <w:rsid w:val="00662AF5"/>
    <w:rsid w:val="00662F0D"/>
    <w:rsid w:val="00663E00"/>
    <w:rsid w:val="006645A6"/>
    <w:rsid w:val="0066463A"/>
    <w:rsid w:val="00664E0F"/>
    <w:rsid w:val="0066687D"/>
    <w:rsid w:val="00670A0A"/>
    <w:rsid w:val="00670CBB"/>
    <w:rsid w:val="00670FC7"/>
    <w:rsid w:val="006719A6"/>
    <w:rsid w:val="00672426"/>
    <w:rsid w:val="00672BB7"/>
    <w:rsid w:val="00672EAF"/>
    <w:rsid w:val="00673750"/>
    <w:rsid w:val="00673D34"/>
    <w:rsid w:val="00674FD0"/>
    <w:rsid w:val="0067563B"/>
    <w:rsid w:val="00675B68"/>
    <w:rsid w:val="006761D9"/>
    <w:rsid w:val="006763BC"/>
    <w:rsid w:val="006766B2"/>
    <w:rsid w:val="006808BD"/>
    <w:rsid w:val="00680DE5"/>
    <w:rsid w:val="00680E83"/>
    <w:rsid w:val="00680F5B"/>
    <w:rsid w:val="00681290"/>
    <w:rsid w:val="00681A8C"/>
    <w:rsid w:val="00681B2B"/>
    <w:rsid w:val="00681B3D"/>
    <w:rsid w:val="0068234C"/>
    <w:rsid w:val="00683D86"/>
    <w:rsid w:val="006844C8"/>
    <w:rsid w:val="006858FF"/>
    <w:rsid w:val="00686296"/>
    <w:rsid w:val="00690109"/>
    <w:rsid w:val="006906E5"/>
    <w:rsid w:val="006908A0"/>
    <w:rsid w:val="00690B70"/>
    <w:rsid w:val="00691134"/>
    <w:rsid w:val="00691EB4"/>
    <w:rsid w:val="0069205D"/>
    <w:rsid w:val="006920CD"/>
    <w:rsid w:val="0069382D"/>
    <w:rsid w:val="00693F14"/>
    <w:rsid w:val="00694CFD"/>
    <w:rsid w:val="00694CFE"/>
    <w:rsid w:val="00695386"/>
    <w:rsid w:val="006954F1"/>
    <w:rsid w:val="00695672"/>
    <w:rsid w:val="00696568"/>
    <w:rsid w:val="00696A54"/>
    <w:rsid w:val="0069732C"/>
    <w:rsid w:val="006A1AC5"/>
    <w:rsid w:val="006A256E"/>
    <w:rsid w:val="006A263C"/>
    <w:rsid w:val="006A27A7"/>
    <w:rsid w:val="006A2E54"/>
    <w:rsid w:val="006A2FD1"/>
    <w:rsid w:val="006A3165"/>
    <w:rsid w:val="006A3515"/>
    <w:rsid w:val="006A374E"/>
    <w:rsid w:val="006A433C"/>
    <w:rsid w:val="006A4884"/>
    <w:rsid w:val="006A4A43"/>
    <w:rsid w:val="006A4C85"/>
    <w:rsid w:val="006A5001"/>
    <w:rsid w:val="006A7F4D"/>
    <w:rsid w:val="006A7F60"/>
    <w:rsid w:val="006B04F3"/>
    <w:rsid w:val="006B0A8F"/>
    <w:rsid w:val="006B0DF0"/>
    <w:rsid w:val="006B1622"/>
    <w:rsid w:val="006B377D"/>
    <w:rsid w:val="006B3DCE"/>
    <w:rsid w:val="006B3FB7"/>
    <w:rsid w:val="006B55FD"/>
    <w:rsid w:val="006B5DB2"/>
    <w:rsid w:val="006B6242"/>
    <w:rsid w:val="006B6EBD"/>
    <w:rsid w:val="006B7DC7"/>
    <w:rsid w:val="006C0AA5"/>
    <w:rsid w:val="006C0C17"/>
    <w:rsid w:val="006C2AC4"/>
    <w:rsid w:val="006C2EA4"/>
    <w:rsid w:val="006C31AE"/>
    <w:rsid w:val="006C3EB2"/>
    <w:rsid w:val="006C3F6B"/>
    <w:rsid w:val="006C43DC"/>
    <w:rsid w:val="006C590C"/>
    <w:rsid w:val="006C5C22"/>
    <w:rsid w:val="006C69B0"/>
    <w:rsid w:val="006C6C16"/>
    <w:rsid w:val="006C79A4"/>
    <w:rsid w:val="006D0905"/>
    <w:rsid w:val="006D0A22"/>
    <w:rsid w:val="006D0E5D"/>
    <w:rsid w:val="006D0FBB"/>
    <w:rsid w:val="006D1471"/>
    <w:rsid w:val="006D1762"/>
    <w:rsid w:val="006D3942"/>
    <w:rsid w:val="006D4053"/>
    <w:rsid w:val="006D407A"/>
    <w:rsid w:val="006D4E7A"/>
    <w:rsid w:val="006D4F44"/>
    <w:rsid w:val="006D4FA8"/>
    <w:rsid w:val="006D6861"/>
    <w:rsid w:val="006D6DA3"/>
    <w:rsid w:val="006D6FFE"/>
    <w:rsid w:val="006E1624"/>
    <w:rsid w:val="006E3CA0"/>
    <w:rsid w:val="006E41BE"/>
    <w:rsid w:val="006E4940"/>
    <w:rsid w:val="006E4A4C"/>
    <w:rsid w:val="006E4C8D"/>
    <w:rsid w:val="006E567B"/>
    <w:rsid w:val="006E5C9A"/>
    <w:rsid w:val="006E68A8"/>
    <w:rsid w:val="006E6A6A"/>
    <w:rsid w:val="006E7D3A"/>
    <w:rsid w:val="006F0352"/>
    <w:rsid w:val="006F3566"/>
    <w:rsid w:val="006F3821"/>
    <w:rsid w:val="006F3D78"/>
    <w:rsid w:val="006F4020"/>
    <w:rsid w:val="006F4930"/>
    <w:rsid w:val="006F5679"/>
    <w:rsid w:val="006F7918"/>
    <w:rsid w:val="006F7DB5"/>
    <w:rsid w:val="00701797"/>
    <w:rsid w:val="00702F88"/>
    <w:rsid w:val="0070309C"/>
    <w:rsid w:val="00703A05"/>
    <w:rsid w:val="00704B10"/>
    <w:rsid w:val="00704C30"/>
    <w:rsid w:val="00706A16"/>
    <w:rsid w:val="0070758A"/>
    <w:rsid w:val="00710AB7"/>
    <w:rsid w:val="00710F02"/>
    <w:rsid w:val="00711378"/>
    <w:rsid w:val="00711694"/>
    <w:rsid w:val="00711D3F"/>
    <w:rsid w:val="00712844"/>
    <w:rsid w:val="00712B48"/>
    <w:rsid w:val="007135ED"/>
    <w:rsid w:val="00714979"/>
    <w:rsid w:val="0071539E"/>
    <w:rsid w:val="00715468"/>
    <w:rsid w:val="007163CC"/>
    <w:rsid w:val="00717149"/>
    <w:rsid w:val="00717EFF"/>
    <w:rsid w:val="00720166"/>
    <w:rsid w:val="00720D1D"/>
    <w:rsid w:val="0072129E"/>
    <w:rsid w:val="00721DAA"/>
    <w:rsid w:val="00722412"/>
    <w:rsid w:val="007229F1"/>
    <w:rsid w:val="00722BA8"/>
    <w:rsid w:val="00723860"/>
    <w:rsid w:val="0072388D"/>
    <w:rsid w:val="00723A2F"/>
    <w:rsid w:val="007269A3"/>
    <w:rsid w:val="00726E8C"/>
    <w:rsid w:val="00727515"/>
    <w:rsid w:val="00727540"/>
    <w:rsid w:val="0072775E"/>
    <w:rsid w:val="00730084"/>
    <w:rsid w:val="007305E4"/>
    <w:rsid w:val="007312A6"/>
    <w:rsid w:val="0073190A"/>
    <w:rsid w:val="00731FCB"/>
    <w:rsid w:val="0073226F"/>
    <w:rsid w:val="007325F4"/>
    <w:rsid w:val="0073287A"/>
    <w:rsid w:val="00732CBE"/>
    <w:rsid w:val="00734310"/>
    <w:rsid w:val="007355F7"/>
    <w:rsid w:val="00735A62"/>
    <w:rsid w:val="0073779E"/>
    <w:rsid w:val="00737900"/>
    <w:rsid w:val="00737B08"/>
    <w:rsid w:val="00740ABE"/>
    <w:rsid w:val="0074373A"/>
    <w:rsid w:val="00743E63"/>
    <w:rsid w:val="00744528"/>
    <w:rsid w:val="00744A10"/>
    <w:rsid w:val="00744A33"/>
    <w:rsid w:val="00744B25"/>
    <w:rsid w:val="00745121"/>
    <w:rsid w:val="0074568C"/>
    <w:rsid w:val="007467DC"/>
    <w:rsid w:val="00747A12"/>
    <w:rsid w:val="00747BC5"/>
    <w:rsid w:val="0075079F"/>
    <w:rsid w:val="00750BE8"/>
    <w:rsid w:val="00750C14"/>
    <w:rsid w:val="00750EBF"/>
    <w:rsid w:val="007537BA"/>
    <w:rsid w:val="007550E3"/>
    <w:rsid w:val="00755C1B"/>
    <w:rsid w:val="00755F5E"/>
    <w:rsid w:val="00755FE8"/>
    <w:rsid w:val="0075605E"/>
    <w:rsid w:val="0075693C"/>
    <w:rsid w:val="00756C76"/>
    <w:rsid w:val="007573E4"/>
    <w:rsid w:val="00760247"/>
    <w:rsid w:val="007602AE"/>
    <w:rsid w:val="00760908"/>
    <w:rsid w:val="00760E39"/>
    <w:rsid w:val="00761721"/>
    <w:rsid w:val="00761C43"/>
    <w:rsid w:val="00761D0A"/>
    <w:rsid w:val="00762041"/>
    <w:rsid w:val="00762821"/>
    <w:rsid w:val="00763B6E"/>
    <w:rsid w:val="00763E66"/>
    <w:rsid w:val="0076448D"/>
    <w:rsid w:val="00764A06"/>
    <w:rsid w:val="00764ADE"/>
    <w:rsid w:val="0076555F"/>
    <w:rsid w:val="00765A4F"/>
    <w:rsid w:val="00765B80"/>
    <w:rsid w:val="00765CC7"/>
    <w:rsid w:val="007701EF"/>
    <w:rsid w:val="007709B1"/>
    <w:rsid w:val="00770D3F"/>
    <w:rsid w:val="00771AE3"/>
    <w:rsid w:val="00771C5A"/>
    <w:rsid w:val="007722AB"/>
    <w:rsid w:val="007734AD"/>
    <w:rsid w:val="0077354A"/>
    <w:rsid w:val="0077356E"/>
    <w:rsid w:val="007735C7"/>
    <w:rsid w:val="0077415C"/>
    <w:rsid w:val="007741C2"/>
    <w:rsid w:val="007741C8"/>
    <w:rsid w:val="0077466A"/>
    <w:rsid w:val="007747AD"/>
    <w:rsid w:val="00774844"/>
    <w:rsid w:val="00776267"/>
    <w:rsid w:val="007765CB"/>
    <w:rsid w:val="007765CF"/>
    <w:rsid w:val="007770AB"/>
    <w:rsid w:val="007772EC"/>
    <w:rsid w:val="00777C23"/>
    <w:rsid w:val="0078022B"/>
    <w:rsid w:val="0078045C"/>
    <w:rsid w:val="007805C2"/>
    <w:rsid w:val="0078089E"/>
    <w:rsid w:val="00782139"/>
    <w:rsid w:val="00782347"/>
    <w:rsid w:val="00783257"/>
    <w:rsid w:val="007834EC"/>
    <w:rsid w:val="00784CFA"/>
    <w:rsid w:val="007853DE"/>
    <w:rsid w:val="00785525"/>
    <w:rsid w:val="007863B3"/>
    <w:rsid w:val="0078688C"/>
    <w:rsid w:val="00786CCB"/>
    <w:rsid w:val="00787AB5"/>
    <w:rsid w:val="00787E24"/>
    <w:rsid w:val="0079028D"/>
    <w:rsid w:val="00790400"/>
    <w:rsid w:val="00791475"/>
    <w:rsid w:val="007915CA"/>
    <w:rsid w:val="00791C1D"/>
    <w:rsid w:val="00792762"/>
    <w:rsid w:val="00792833"/>
    <w:rsid w:val="00792A7F"/>
    <w:rsid w:val="00793A6E"/>
    <w:rsid w:val="00793AE0"/>
    <w:rsid w:val="00794415"/>
    <w:rsid w:val="00794EAE"/>
    <w:rsid w:val="007953E9"/>
    <w:rsid w:val="00795A43"/>
    <w:rsid w:val="00796147"/>
    <w:rsid w:val="00797DD8"/>
    <w:rsid w:val="007A014D"/>
    <w:rsid w:val="007A056D"/>
    <w:rsid w:val="007A171C"/>
    <w:rsid w:val="007A198C"/>
    <w:rsid w:val="007A254F"/>
    <w:rsid w:val="007A2CF2"/>
    <w:rsid w:val="007A2D38"/>
    <w:rsid w:val="007A332E"/>
    <w:rsid w:val="007A3B2E"/>
    <w:rsid w:val="007A3F8F"/>
    <w:rsid w:val="007A465A"/>
    <w:rsid w:val="007A476E"/>
    <w:rsid w:val="007A4944"/>
    <w:rsid w:val="007A4AED"/>
    <w:rsid w:val="007A523B"/>
    <w:rsid w:val="007A53BA"/>
    <w:rsid w:val="007A55C2"/>
    <w:rsid w:val="007A636D"/>
    <w:rsid w:val="007A6637"/>
    <w:rsid w:val="007A688F"/>
    <w:rsid w:val="007A6CD4"/>
    <w:rsid w:val="007A74BE"/>
    <w:rsid w:val="007A755F"/>
    <w:rsid w:val="007B021F"/>
    <w:rsid w:val="007B0260"/>
    <w:rsid w:val="007B028B"/>
    <w:rsid w:val="007B1039"/>
    <w:rsid w:val="007B1779"/>
    <w:rsid w:val="007B23A7"/>
    <w:rsid w:val="007B2D8A"/>
    <w:rsid w:val="007B348A"/>
    <w:rsid w:val="007B34AF"/>
    <w:rsid w:val="007B3B45"/>
    <w:rsid w:val="007B3C0C"/>
    <w:rsid w:val="007B3E6C"/>
    <w:rsid w:val="007B4436"/>
    <w:rsid w:val="007B4A83"/>
    <w:rsid w:val="007B5907"/>
    <w:rsid w:val="007B5A86"/>
    <w:rsid w:val="007B7B17"/>
    <w:rsid w:val="007C013E"/>
    <w:rsid w:val="007C0A89"/>
    <w:rsid w:val="007C136F"/>
    <w:rsid w:val="007C198F"/>
    <w:rsid w:val="007C2927"/>
    <w:rsid w:val="007C33EF"/>
    <w:rsid w:val="007C433A"/>
    <w:rsid w:val="007C48C4"/>
    <w:rsid w:val="007C4C6D"/>
    <w:rsid w:val="007C5E7C"/>
    <w:rsid w:val="007C627A"/>
    <w:rsid w:val="007C62BD"/>
    <w:rsid w:val="007C62C0"/>
    <w:rsid w:val="007C68EF"/>
    <w:rsid w:val="007C6A75"/>
    <w:rsid w:val="007C6CE5"/>
    <w:rsid w:val="007D0F7C"/>
    <w:rsid w:val="007D16C0"/>
    <w:rsid w:val="007D2B3E"/>
    <w:rsid w:val="007D2EDD"/>
    <w:rsid w:val="007D517E"/>
    <w:rsid w:val="007D616E"/>
    <w:rsid w:val="007D68C5"/>
    <w:rsid w:val="007D7C78"/>
    <w:rsid w:val="007E1828"/>
    <w:rsid w:val="007E2434"/>
    <w:rsid w:val="007E2F5C"/>
    <w:rsid w:val="007E3CFD"/>
    <w:rsid w:val="007E4486"/>
    <w:rsid w:val="007E5987"/>
    <w:rsid w:val="007E5BA8"/>
    <w:rsid w:val="007E5F19"/>
    <w:rsid w:val="007E62BF"/>
    <w:rsid w:val="007E6724"/>
    <w:rsid w:val="007E68D3"/>
    <w:rsid w:val="007E6965"/>
    <w:rsid w:val="007E7378"/>
    <w:rsid w:val="007E78D6"/>
    <w:rsid w:val="007F02BA"/>
    <w:rsid w:val="007F06B5"/>
    <w:rsid w:val="007F0A0B"/>
    <w:rsid w:val="007F0C72"/>
    <w:rsid w:val="007F12A0"/>
    <w:rsid w:val="007F21FE"/>
    <w:rsid w:val="007F2686"/>
    <w:rsid w:val="007F2BA9"/>
    <w:rsid w:val="007F2E5F"/>
    <w:rsid w:val="007F3832"/>
    <w:rsid w:val="007F3C00"/>
    <w:rsid w:val="007F3EDC"/>
    <w:rsid w:val="007F4DEC"/>
    <w:rsid w:val="007F533F"/>
    <w:rsid w:val="007F56B0"/>
    <w:rsid w:val="007F5997"/>
    <w:rsid w:val="007F652B"/>
    <w:rsid w:val="007F6ED2"/>
    <w:rsid w:val="008000A7"/>
    <w:rsid w:val="008001AD"/>
    <w:rsid w:val="008006D6"/>
    <w:rsid w:val="00801736"/>
    <w:rsid w:val="0080199D"/>
    <w:rsid w:val="00801E4F"/>
    <w:rsid w:val="008021ED"/>
    <w:rsid w:val="008027C1"/>
    <w:rsid w:val="008027E4"/>
    <w:rsid w:val="00802828"/>
    <w:rsid w:val="0080376C"/>
    <w:rsid w:val="0080486E"/>
    <w:rsid w:val="00805BF4"/>
    <w:rsid w:val="008071DC"/>
    <w:rsid w:val="00807679"/>
    <w:rsid w:val="008107B4"/>
    <w:rsid w:val="00811B9C"/>
    <w:rsid w:val="00811F3C"/>
    <w:rsid w:val="0081224E"/>
    <w:rsid w:val="00813A55"/>
    <w:rsid w:val="00813AE8"/>
    <w:rsid w:val="0081432D"/>
    <w:rsid w:val="00814C4A"/>
    <w:rsid w:val="008150A4"/>
    <w:rsid w:val="008157B4"/>
    <w:rsid w:val="00815FD6"/>
    <w:rsid w:val="008161A3"/>
    <w:rsid w:val="008211B2"/>
    <w:rsid w:val="0082122A"/>
    <w:rsid w:val="00821357"/>
    <w:rsid w:val="00821593"/>
    <w:rsid w:val="00821CC9"/>
    <w:rsid w:val="00822AA5"/>
    <w:rsid w:val="00822E3E"/>
    <w:rsid w:val="008237E1"/>
    <w:rsid w:val="00824725"/>
    <w:rsid w:val="008248B9"/>
    <w:rsid w:val="00824D63"/>
    <w:rsid w:val="00824FE7"/>
    <w:rsid w:val="0082532F"/>
    <w:rsid w:val="00825BA4"/>
    <w:rsid w:val="00826F06"/>
    <w:rsid w:val="00827056"/>
    <w:rsid w:val="008273EB"/>
    <w:rsid w:val="0082751A"/>
    <w:rsid w:val="0082753C"/>
    <w:rsid w:val="00827DE2"/>
    <w:rsid w:val="00831046"/>
    <w:rsid w:val="008312A3"/>
    <w:rsid w:val="0083172D"/>
    <w:rsid w:val="00831D04"/>
    <w:rsid w:val="008323B7"/>
    <w:rsid w:val="008328E0"/>
    <w:rsid w:val="0083291C"/>
    <w:rsid w:val="00832F50"/>
    <w:rsid w:val="00832F74"/>
    <w:rsid w:val="008331E7"/>
    <w:rsid w:val="0083333E"/>
    <w:rsid w:val="008336D2"/>
    <w:rsid w:val="00833946"/>
    <w:rsid w:val="00833F30"/>
    <w:rsid w:val="00833FEF"/>
    <w:rsid w:val="00836516"/>
    <w:rsid w:val="00836863"/>
    <w:rsid w:val="00836A9A"/>
    <w:rsid w:val="00837446"/>
    <w:rsid w:val="0083752C"/>
    <w:rsid w:val="00837AAC"/>
    <w:rsid w:val="00837D50"/>
    <w:rsid w:val="0084045B"/>
    <w:rsid w:val="00840795"/>
    <w:rsid w:val="00840B92"/>
    <w:rsid w:val="00840DA9"/>
    <w:rsid w:val="00843823"/>
    <w:rsid w:val="00844C30"/>
    <w:rsid w:val="0084537E"/>
    <w:rsid w:val="00845A0F"/>
    <w:rsid w:val="00845B10"/>
    <w:rsid w:val="00846160"/>
    <w:rsid w:val="008470E9"/>
    <w:rsid w:val="00847527"/>
    <w:rsid w:val="00847FA8"/>
    <w:rsid w:val="0085018A"/>
    <w:rsid w:val="008513C1"/>
    <w:rsid w:val="008514CB"/>
    <w:rsid w:val="0085258B"/>
    <w:rsid w:val="00852D03"/>
    <w:rsid w:val="00852F19"/>
    <w:rsid w:val="008531C1"/>
    <w:rsid w:val="00853819"/>
    <w:rsid w:val="008541AF"/>
    <w:rsid w:val="00854565"/>
    <w:rsid w:val="00855187"/>
    <w:rsid w:val="00855224"/>
    <w:rsid w:val="008557E0"/>
    <w:rsid w:val="00856C83"/>
    <w:rsid w:val="0085735A"/>
    <w:rsid w:val="008575D3"/>
    <w:rsid w:val="00857EBC"/>
    <w:rsid w:val="00860C9F"/>
    <w:rsid w:val="00862206"/>
    <w:rsid w:val="0086234A"/>
    <w:rsid w:val="008626A1"/>
    <w:rsid w:val="008632D7"/>
    <w:rsid w:val="008639C1"/>
    <w:rsid w:val="00864774"/>
    <w:rsid w:val="0086485B"/>
    <w:rsid w:val="00866947"/>
    <w:rsid w:val="00866A4B"/>
    <w:rsid w:val="00866CA2"/>
    <w:rsid w:val="00867A36"/>
    <w:rsid w:val="008711D7"/>
    <w:rsid w:val="00872293"/>
    <w:rsid w:val="008729A7"/>
    <w:rsid w:val="00872D9A"/>
    <w:rsid w:val="00873FD7"/>
    <w:rsid w:val="008741D5"/>
    <w:rsid w:val="008745C6"/>
    <w:rsid w:val="008747A0"/>
    <w:rsid w:val="00874A04"/>
    <w:rsid w:val="00874B34"/>
    <w:rsid w:val="008753AB"/>
    <w:rsid w:val="00875C95"/>
    <w:rsid w:val="00875E1D"/>
    <w:rsid w:val="00875E2A"/>
    <w:rsid w:val="00875F68"/>
    <w:rsid w:val="00877F46"/>
    <w:rsid w:val="00881584"/>
    <w:rsid w:val="00881752"/>
    <w:rsid w:val="008818EA"/>
    <w:rsid w:val="0088203C"/>
    <w:rsid w:val="00882341"/>
    <w:rsid w:val="00883339"/>
    <w:rsid w:val="00884598"/>
    <w:rsid w:val="008848AB"/>
    <w:rsid w:val="00884D69"/>
    <w:rsid w:val="00884D76"/>
    <w:rsid w:val="008850F7"/>
    <w:rsid w:val="00886462"/>
    <w:rsid w:val="008866A8"/>
    <w:rsid w:val="00886DD7"/>
    <w:rsid w:val="0088717D"/>
    <w:rsid w:val="00890DA5"/>
    <w:rsid w:val="008919FD"/>
    <w:rsid w:val="00892B37"/>
    <w:rsid w:val="00892EA3"/>
    <w:rsid w:val="00893363"/>
    <w:rsid w:val="00894801"/>
    <w:rsid w:val="00894DA1"/>
    <w:rsid w:val="0089721F"/>
    <w:rsid w:val="00897233"/>
    <w:rsid w:val="00897AC1"/>
    <w:rsid w:val="008A08D9"/>
    <w:rsid w:val="008A1ED6"/>
    <w:rsid w:val="008A210F"/>
    <w:rsid w:val="008A212A"/>
    <w:rsid w:val="008A26DF"/>
    <w:rsid w:val="008A40D1"/>
    <w:rsid w:val="008A4B47"/>
    <w:rsid w:val="008A50D4"/>
    <w:rsid w:val="008A5A03"/>
    <w:rsid w:val="008A5F31"/>
    <w:rsid w:val="008A6742"/>
    <w:rsid w:val="008A69B7"/>
    <w:rsid w:val="008A7024"/>
    <w:rsid w:val="008A73C2"/>
    <w:rsid w:val="008A7996"/>
    <w:rsid w:val="008A7C97"/>
    <w:rsid w:val="008B0268"/>
    <w:rsid w:val="008B0938"/>
    <w:rsid w:val="008B0E0B"/>
    <w:rsid w:val="008B1AC9"/>
    <w:rsid w:val="008B25BE"/>
    <w:rsid w:val="008B358A"/>
    <w:rsid w:val="008B4090"/>
    <w:rsid w:val="008B43ED"/>
    <w:rsid w:val="008B4603"/>
    <w:rsid w:val="008B46B3"/>
    <w:rsid w:val="008B4E7D"/>
    <w:rsid w:val="008B50E6"/>
    <w:rsid w:val="008B6138"/>
    <w:rsid w:val="008B6156"/>
    <w:rsid w:val="008B6F62"/>
    <w:rsid w:val="008B72B8"/>
    <w:rsid w:val="008B7822"/>
    <w:rsid w:val="008B7B38"/>
    <w:rsid w:val="008C0486"/>
    <w:rsid w:val="008C0FA0"/>
    <w:rsid w:val="008C14F9"/>
    <w:rsid w:val="008C1E8B"/>
    <w:rsid w:val="008C33E8"/>
    <w:rsid w:val="008C467C"/>
    <w:rsid w:val="008C473C"/>
    <w:rsid w:val="008C72C2"/>
    <w:rsid w:val="008D0862"/>
    <w:rsid w:val="008D152B"/>
    <w:rsid w:val="008D2BB0"/>
    <w:rsid w:val="008D413B"/>
    <w:rsid w:val="008D4FD1"/>
    <w:rsid w:val="008D58F6"/>
    <w:rsid w:val="008D6391"/>
    <w:rsid w:val="008D65C5"/>
    <w:rsid w:val="008D6F76"/>
    <w:rsid w:val="008E020E"/>
    <w:rsid w:val="008E15F8"/>
    <w:rsid w:val="008E17A9"/>
    <w:rsid w:val="008E1F7B"/>
    <w:rsid w:val="008E2132"/>
    <w:rsid w:val="008E2358"/>
    <w:rsid w:val="008E40E3"/>
    <w:rsid w:val="008E4C9E"/>
    <w:rsid w:val="008E563E"/>
    <w:rsid w:val="008E5769"/>
    <w:rsid w:val="008E59DE"/>
    <w:rsid w:val="008E63E9"/>
    <w:rsid w:val="008E67E4"/>
    <w:rsid w:val="008E6BE1"/>
    <w:rsid w:val="008E6FF0"/>
    <w:rsid w:val="008E70FA"/>
    <w:rsid w:val="008E720D"/>
    <w:rsid w:val="008E7F00"/>
    <w:rsid w:val="008F05EF"/>
    <w:rsid w:val="008F0A95"/>
    <w:rsid w:val="008F0DF5"/>
    <w:rsid w:val="008F1714"/>
    <w:rsid w:val="008F1CB5"/>
    <w:rsid w:val="008F28D9"/>
    <w:rsid w:val="008F2C71"/>
    <w:rsid w:val="008F3736"/>
    <w:rsid w:val="008F3AA3"/>
    <w:rsid w:val="008F4510"/>
    <w:rsid w:val="008F5086"/>
    <w:rsid w:val="008F58F4"/>
    <w:rsid w:val="008F603A"/>
    <w:rsid w:val="008F61BC"/>
    <w:rsid w:val="008F6490"/>
    <w:rsid w:val="008F674F"/>
    <w:rsid w:val="008F6BB6"/>
    <w:rsid w:val="008F6CFA"/>
    <w:rsid w:val="008F7077"/>
    <w:rsid w:val="008F7396"/>
    <w:rsid w:val="008F7618"/>
    <w:rsid w:val="008F783C"/>
    <w:rsid w:val="008F7DD2"/>
    <w:rsid w:val="009007AE"/>
    <w:rsid w:val="00900832"/>
    <w:rsid w:val="00900B4F"/>
    <w:rsid w:val="00901688"/>
    <w:rsid w:val="0090266A"/>
    <w:rsid w:val="00903266"/>
    <w:rsid w:val="00903972"/>
    <w:rsid w:val="00903F27"/>
    <w:rsid w:val="00904302"/>
    <w:rsid w:val="00904D8E"/>
    <w:rsid w:val="00905E31"/>
    <w:rsid w:val="009073F2"/>
    <w:rsid w:val="009078F0"/>
    <w:rsid w:val="00907B59"/>
    <w:rsid w:val="009104EB"/>
    <w:rsid w:val="009122B7"/>
    <w:rsid w:val="00912BCD"/>
    <w:rsid w:val="00912F5D"/>
    <w:rsid w:val="009134E8"/>
    <w:rsid w:val="00913815"/>
    <w:rsid w:val="00913A9A"/>
    <w:rsid w:val="00913E2E"/>
    <w:rsid w:val="00915670"/>
    <w:rsid w:val="009166A6"/>
    <w:rsid w:val="00916855"/>
    <w:rsid w:val="00921352"/>
    <w:rsid w:val="0092142D"/>
    <w:rsid w:val="00921E54"/>
    <w:rsid w:val="00922A1D"/>
    <w:rsid w:val="00922A6E"/>
    <w:rsid w:val="00922D01"/>
    <w:rsid w:val="00923180"/>
    <w:rsid w:val="009246D4"/>
    <w:rsid w:val="00924D8E"/>
    <w:rsid w:val="00924F2D"/>
    <w:rsid w:val="009254C6"/>
    <w:rsid w:val="00925F49"/>
    <w:rsid w:val="00926B38"/>
    <w:rsid w:val="0092734A"/>
    <w:rsid w:val="009278C7"/>
    <w:rsid w:val="00927B81"/>
    <w:rsid w:val="009306E0"/>
    <w:rsid w:val="00930FAE"/>
    <w:rsid w:val="00931352"/>
    <w:rsid w:val="00931A67"/>
    <w:rsid w:val="009325B1"/>
    <w:rsid w:val="00933003"/>
    <w:rsid w:val="0093340F"/>
    <w:rsid w:val="0093349E"/>
    <w:rsid w:val="00934BFC"/>
    <w:rsid w:val="00934D05"/>
    <w:rsid w:val="009358F1"/>
    <w:rsid w:val="00935D02"/>
    <w:rsid w:val="009367A7"/>
    <w:rsid w:val="00936B45"/>
    <w:rsid w:val="00936BD3"/>
    <w:rsid w:val="00937D90"/>
    <w:rsid w:val="0094012A"/>
    <w:rsid w:val="009404E5"/>
    <w:rsid w:val="00940EC9"/>
    <w:rsid w:val="00941173"/>
    <w:rsid w:val="009425A1"/>
    <w:rsid w:val="00942657"/>
    <w:rsid w:val="00942AA4"/>
    <w:rsid w:val="00943178"/>
    <w:rsid w:val="0094385A"/>
    <w:rsid w:val="00944191"/>
    <w:rsid w:val="00944635"/>
    <w:rsid w:val="0094603F"/>
    <w:rsid w:val="009461CB"/>
    <w:rsid w:val="00946CAA"/>
    <w:rsid w:val="00947BAE"/>
    <w:rsid w:val="00947F75"/>
    <w:rsid w:val="00950AF5"/>
    <w:rsid w:val="0095126B"/>
    <w:rsid w:val="00951BB9"/>
    <w:rsid w:val="00952B8A"/>
    <w:rsid w:val="00953471"/>
    <w:rsid w:val="0095398A"/>
    <w:rsid w:val="009539C4"/>
    <w:rsid w:val="00953C5B"/>
    <w:rsid w:val="0095473A"/>
    <w:rsid w:val="00954F10"/>
    <w:rsid w:val="00957C29"/>
    <w:rsid w:val="00960364"/>
    <w:rsid w:val="0096048C"/>
    <w:rsid w:val="0096099E"/>
    <w:rsid w:val="00960BBB"/>
    <w:rsid w:val="00960E47"/>
    <w:rsid w:val="0096121B"/>
    <w:rsid w:val="009612E5"/>
    <w:rsid w:val="009618DB"/>
    <w:rsid w:val="00962173"/>
    <w:rsid w:val="009621DA"/>
    <w:rsid w:val="0096357D"/>
    <w:rsid w:val="009642B6"/>
    <w:rsid w:val="00965018"/>
    <w:rsid w:val="009657EB"/>
    <w:rsid w:val="0096750E"/>
    <w:rsid w:val="00967B50"/>
    <w:rsid w:val="00967CDE"/>
    <w:rsid w:val="0097070F"/>
    <w:rsid w:val="00970967"/>
    <w:rsid w:val="00970AC7"/>
    <w:rsid w:val="00970BEE"/>
    <w:rsid w:val="00971433"/>
    <w:rsid w:val="00971795"/>
    <w:rsid w:val="009719F1"/>
    <w:rsid w:val="00971BC5"/>
    <w:rsid w:val="00971E6E"/>
    <w:rsid w:val="00972A18"/>
    <w:rsid w:val="00972C10"/>
    <w:rsid w:val="0097302A"/>
    <w:rsid w:val="0097416C"/>
    <w:rsid w:val="0097461D"/>
    <w:rsid w:val="009747A0"/>
    <w:rsid w:val="00974A88"/>
    <w:rsid w:val="00974BCA"/>
    <w:rsid w:val="00974E4D"/>
    <w:rsid w:val="009753BA"/>
    <w:rsid w:val="009773A0"/>
    <w:rsid w:val="00977BDD"/>
    <w:rsid w:val="009800E7"/>
    <w:rsid w:val="009805FB"/>
    <w:rsid w:val="0098062D"/>
    <w:rsid w:val="00980648"/>
    <w:rsid w:val="0098152B"/>
    <w:rsid w:val="00981705"/>
    <w:rsid w:val="00981CA8"/>
    <w:rsid w:val="00981FE7"/>
    <w:rsid w:val="00982A14"/>
    <w:rsid w:val="00982B6E"/>
    <w:rsid w:val="00982C72"/>
    <w:rsid w:val="0098314A"/>
    <w:rsid w:val="009836D4"/>
    <w:rsid w:val="00983DD4"/>
    <w:rsid w:val="00984072"/>
    <w:rsid w:val="0098488B"/>
    <w:rsid w:val="009848DC"/>
    <w:rsid w:val="0098526F"/>
    <w:rsid w:val="009867DC"/>
    <w:rsid w:val="0098769B"/>
    <w:rsid w:val="009919D8"/>
    <w:rsid w:val="00992DB8"/>
    <w:rsid w:val="009935A2"/>
    <w:rsid w:val="009939F8"/>
    <w:rsid w:val="00994167"/>
    <w:rsid w:val="0099475E"/>
    <w:rsid w:val="00994A2B"/>
    <w:rsid w:val="00994C31"/>
    <w:rsid w:val="009961C6"/>
    <w:rsid w:val="009963E5"/>
    <w:rsid w:val="00996BD7"/>
    <w:rsid w:val="00997CAB"/>
    <w:rsid w:val="00997FC1"/>
    <w:rsid w:val="009A0780"/>
    <w:rsid w:val="009A0B72"/>
    <w:rsid w:val="009A129B"/>
    <w:rsid w:val="009A138A"/>
    <w:rsid w:val="009A1CAE"/>
    <w:rsid w:val="009A225B"/>
    <w:rsid w:val="009A2B1E"/>
    <w:rsid w:val="009A30D4"/>
    <w:rsid w:val="009A32E7"/>
    <w:rsid w:val="009A39CF"/>
    <w:rsid w:val="009A49DF"/>
    <w:rsid w:val="009A58E6"/>
    <w:rsid w:val="009A5C48"/>
    <w:rsid w:val="009A7BA7"/>
    <w:rsid w:val="009B355A"/>
    <w:rsid w:val="009B3F8F"/>
    <w:rsid w:val="009B3FC8"/>
    <w:rsid w:val="009B44EF"/>
    <w:rsid w:val="009B4D71"/>
    <w:rsid w:val="009B4E46"/>
    <w:rsid w:val="009B5BC5"/>
    <w:rsid w:val="009B6808"/>
    <w:rsid w:val="009B69DB"/>
    <w:rsid w:val="009B6D4B"/>
    <w:rsid w:val="009B7AC3"/>
    <w:rsid w:val="009B7BA5"/>
    <w:rsid w:val="009C165C"/>
    <w:rsid w:val="009C1F93"/>
    <w:rsid w:val="009C32C4"/>
    <w:rsid w:val="009C3881"/>
    <w:rsid w:val="009C38DA"/>
    <w:rsid w:val="009C42D3"/>
    <w:rsid w:val="009C45E8"/>
    <w:rsid w:val="009C52D0"/>
    <w:rsid w:val="009C66B5"/>
    <w:rsid w:val="009C6976"/>
    <w:rsid w:val="009C6B61"/>
    <w:rsid w:val="009C71D7"/>
    <w:rsid w:val="009C730A"/>
    <w:rsid w:val="009C7ADF"/>
    <w:rsid w:val="009D0C13"/>
    <w:rsid w:val="009D0CEC"/>
    <w:rsid w:val="009D0E10"/>
    <w:rsid w:val="009D16DE"/>
    <w:rsid w:val="009D1DA2"/>
    <w:rsid w:val="009D231B"/>
    <w:rsid w:val="009D2453"/>
    <w:rsid w:val="009D2905"/>
    <w:rsid w:val="009D29AA"/>
    <w:rsid w:val="009D336A"/>
    <w:rsid w:val="009D4B67"/>
    <w:rsid w:val="009D53DB"/>
    <w:rsid w:val="009D5CE5"/>
    <w:rsid w:val="009D6C09"/>
    <w:rsid w:val="009D7028"/>
    <w:rsid w:val="009D70F1"/>
    <w:rsid w:val="009D7975"/>
    <w:rsid w:val="009D7F25"/>
    <w:rsid w:val="009E022B"/>
    <w:rsid w:val="009E0E38"/>
    <w:rsid w:val="009E0F68"/>
    <w:rsid w:val="009E0FD2"/>
    <w:rsid w:val="009E103E"/>
    <w:rsid w:val="009E12CE"/>
    <w:rsid w:val="009E2461"/>
    <w:rsid w:val="009E25F5"/>
    <w:rsid w:val="009E360B"/>
    <w:rsid w:val="009E5469"/>
    <w:rsid w:val="009E7605"/>
    <w:rsid w:val="009E7DBA"/>
    <w:rsid w:val="009F00D6"/>
    <w:rsid w:val="009F024F"/>
    <w:rsid w:val="009F0727"/>
    <w:rsid w:val="009F090A"/>
    <w:rsid w:val="009F0BBB"/>
    <w:rsid w:val="009F16D2"/>
    <w:rsid w:val="009F17D4"/>
    <w:rsid w:val="009F1B3B"/>
    <w:rsid w:val="009F24FB"/>
    <w:rsid w:val="009F27CD"/>
    <w:rsid w:val="009F28B1"/>
    <w:rsid w:val="009F3A33"/>
    <w:rsid w:val="009F3CE9"/>
    <w:rsid w:val="009F56A0"/>
    <w:rsid w:val="009F5791"/>
    <w:rsid w:val="009F6068"/>
    <w:rsid w:val="009F6380"/>
    <w:rsid w:val="009F75F0"/>
    <w:rsid w:val="009F798D"/>
    <w:rsid w:val="00A0191F"/>
    <w:rsid w:val="00A02679"/>
    <w:rsid w:val="00A03297"/>
    <w:rsid w:val="00A035A3"/>
    <w:rsid w:val="00A0427B"/>
    <w:rsid w:val="00A04E82"/>
    <w:rsid w:val="00A0585C"/>
    <w:rsid w:val="00A05EF0"/>
    <w:rsid w:val="00A05F9A"/>
    <w:rsid w:val="00A06AE6"/>
    <w:rsid w:val="00A07A55"/>
    <w:rsid w:val="00A10285"/>
    <w:rsid w:val="00A113BC"/>
    <w:rsid w:val="00A1162F"/>
    <w:rsid w:val="00A11A3E"/>
    <w:rsid w:val="00A12D56"/>
    <w:rsid w:val="00A1370C"/>
    <w:rsid w:val="00A13F8C"/>
    <w:rsid w:val="00A13FA8"/>
    <w:rsid w:val="00A14744"/>
    <w:rsid w:val="00A1513D"/>
    <w:rsid w:val="00A16078"/>
    <w:rsid w:val="00A1644A"/>
    <w:rsid w:val="00A164A1"/>
    <w:rsid w:val="00A166BE"/>
    <w:rsid w:val="00A16AA2"/>
    <w:rsid w:val="00A16F03"/>
    <w:rsid w:val="00A17ADF"/>
    <w:rsid w:val="00A20178"/>
    <w:rsid w:val="00A203C4"/>
    <w:rsid w:val="00A205D6"/>
    <w:rsid w:val="00A20805"/>
    <w:rsid w:val="00A20BB7"/>
    <w:rsid w:val="00A2136A"/>
    <w:rsid w:val="00A22103"/>
    <w:rsid w:val="00A226CE"/>
    <w:rsid w:val="00A22A16"/>
    <w:rsid w:val="00A22A7F"/>
    <w:rsid w:val="00A22B8E"/>
    <w:rsid w:val="00A238F9"/>
    <w:rsid w:val="00A23A4C"/>
    <w:rsid w:val="00A24685"/>
    <w:rsid w:val="00A24AA5"/>
    <w:rsid w:val="00A24D35"/>
    <w:rsid w:val="00A25199"/>
    <w:rsid w:val="00A254B4"/>
    <w:rsid w:val="00A27C1E"/>
    <w:rsid w:val="00A27E09"/>
    <w:rsid w:val="00A3021B"/>
    <w:rsid w:val="00A30870"/>
    <w:rsid w:val="00A31199"/>
    <w:rsid w:val="00A3134F"/>
    <w:rsid w:val="00A313D4"/>
    <w:rsid w:val="00A32176"/>
    <w:rsid w:val="00A32A27"/>
    <w:rsid w:val="00A332F1"/>
    <w:rsid w:val="00A33B43"/>
    <w:rsid w:val="00A350CC"/>
    <w:rsid w:val="00A35A6B"/>
    <w:rsid w:val="00A40FA7"/>
    <w:rsid w:val="00A4318C"/>
    <w:rsid w:val="00A43EA9"/>
    <w:rsid w:val="00A44968"/>
    <w:rsid w:val="00A4606A"/>
    <w:rsid w:val="00A467D5"/>
    <w:rsid w:val="00A47DC6"/>
    <w:rsid w:val="00A50F80"/>
    <w:rsid w:val="00A51A86"/>
    <w:rsid w:val="00A51C15"/>
    <w:rsid w:val="00A52580"/>
    <w:rsid w:val="00A5293A"/>
    <w:rsid w:val="00A52B57"/>
    <w:rsid w:val="00A531BC"/>
    <w:rsid w:val="00A53525"/>
    <w:rsid w:val="00A551C1"/>
    <w:rsid w:val="00A55D39"/>
    <w:rsid w:val="00A56BC5"/>
    <w:rsid w:val="00A57994"/>
    <w:rsid w:val="00A57B3E"/>
    <w:rsid w:val="00A6083F"/>
    <w:rsid w:val="00A60A1F"/>
    <w:rsid w:val="00A61904"/>
    <w:rsid w:val="00A624B8"/>
    <w:rsid w:val="00A62510"/>
    <w:rsid w:val="00A62AFA"/>
    <w:rsid w:val="00A62B86"/>
    <w:rsid w:val="00A638AB"/>
    <w:rsid w:val="00A64491"/>
    <w:rsid w:val="00A64968"/>
    <w:rsid w:val="00A65018"/>
    <w:rsid w:val="00A65BFD"/>
    <w:rsid w:val="00A66762"/>
    <w:rsid w:val="00A706D1"/>
    <w:rsid w:val="00A707BC"/>
    <w:rsid w:val="00A70BEA"/>
    <w:rsid w:val="00A71A6A"/>
    <w:rsid w:val="00A72020"/>
    <w:rsid w:val="00A72402"/>
    <w:rsid w:val="00A72A1B"/>
    <w:rsid w:val="00A736B3"/>
    <w:rsid w:val="00A740E9"/>
    <w:rsid w:val="00A74447"/>
    <w:rsid w:val="00A7538E"/>
    <w:rsid w:val="00A755CC"/>
    <w:rsid w:val="00A75751"/>
    <w:rsid w:val="00A76160"/>
    <w:rsid w:val="00A763CA"/>
    <w:rsid w:val="00A81A38"/>
    <w:rsid w:val="00A8280B"/>
    <w:rsid w:val="00A83144"/>
    <w:rsid w:val="00A8394B"/>
    <w:rsid w:val="00A84F27"/>
    <w:rsid w:val="00A85E9F"/>
    <w:rsid w:val="00A865CA"/>
    <w:rsid w:val="00A86BF6"/>
    <w:rsid w:val="00A90192"/>
    <w:rsid w:val="00A90537"/>
    <w:rsid w:val="00A90776"/>
    <w:rsid w:val="00A919AB"/>
    <w:rsid w:val="00A91BE6"/>
    <w:rsid w:val="00A9274B"/>
    <w:rsid w:val="00A930D8"/>
    <w:rsid w:val="00A9376E"/>
    <w:rsid w:val="00A9483E"/>
    <w:rsid w:val="00A9485A"/>
    <w:rsid w:val="00A95080"/>
    <w:rsid w:val="00A95681"/>
    <w:rsid w:val="00A966FD"/>
    <w:rsid w:val="00A9672F"/>
    <w:rsid w:val="00A96924"/>
    <w:rsid w:val="00A96F70"/>
    <w:rsid w:val="00A97220"/>
    <w:rsid w:val="00A97D6F"/>
    <w:rsid w:val="00AA063E"/>
    <w:rsid w:val="00AA071D"/>
    <w:rsid w:val="00AA2BAE"/>
    <w:rsid w:val="00AA2D09"/>
    <w:rsid w:val="00AA34D8"/>
    <w:rsid w:val="00AA363F"/>
    <w:rsid w:val="00AA3822"/>
    <w:rsid w:val="00AA402A"/>
    <w:rsid w:val="00AA434F"/>
    <w:rsid w:val="00AA45FD"/>
    <w:rsid w:val="00AA4E46"/>
    <w:rsid w:val="00AA4E77"/>
    <w:rsid w:val="00AA5B4E"/>
    <w:rsid w:val="00AA761E"/>
    <w:rsid w:val="00AA7D41"/>
    <w:rsid w:val="00AB0551"/>
    <w:rsid w:val="00AB07D4"/>
    <w:rsid w:val="00AB1112"/>
    <w:rsid w:val="00AB14DD"/>
    <w:rsid w:val="00AB1F92"/>
    <w:rsid w:val="00AB2822"/>
    <w:rsid w:val="00AB4FE6"/>
    <w:rsid w:val="00AB5008"/>
    <w:rsid w:val="00AB5F81"/>
    <w:rsid w:val="00AB62EF"/>
    <w:rsid w:val="00AB642B"/>
    <w:rsid w:val="00AB662D"/>
    <w:rsid w:val="00AB6C06"/>
    <w:rsid w:val="00AB6FB0"/>
    <w:rsid w:val="00AB7066"/>
    <w:rsid w:val="00AB7715"/>
    <w:rsid w:val="00AC0CD1"/>
    <w:rsid w:val="00AC25E9"/>
    <w:rsid w:val="00AC2AC9"/>
    <w:rsid w:val="00AC382B"/>
    <w:rsid w:val="00AC3887"/>
    <w:rsid w:val="00AC417B"/>
    <w:rsid w:val="00AC43BE"/>
    <w:rsid w:val="00AC51B8"/>
    <w:rsid w:val="00AC5722"/>
    <w:rsid w:val="00AC5F7F"/>
    <w:rsid w:val="00AC6A0D"/>
    <w:rsid w:val="00AC71CE"/>
    <w:rsid w:val="00AC7CE4"/>
    <w:rsid w:val="00AC7EF5"/>
    <w:rsid w:val="00AC7F9D"/>
    <w:rsid w:val="00AD0143"/>
    <w:rsid w:val="00AD05F6"/>
    <w:rsid w:val="00AD175E"/>
    <w:rsid w:val="00AD1F28"/>
    <w:rsid w:val="00AD2BBD"/>
    <w:rsid w:val="00AD3CAB"/>
    <w:rsid w:val="00AD4820"/>
    <w:rsid w:val="00AD4C04"/>
    <w:rsid w:val="00AD525B"/>
    <w:rsid w:val="00AD5902"/>
    <w:rsid w:val="00AD5AF1"/>
    <w:rsid w:val="00AD6508"/>
    <w:rsid w:val="00AD73C9"/>
    <w:rsid w:val="00AE025A"/>
    <w:rsid w:val="00AE1347"/>
    <w:rsid w:val="00AE29DC"/>
    <w:rsid w:val="00AE2C58"/>
    <w:rsid w:val="00AE424A"/>
    <w:rsid w:val="00AE43E6"/>
    <w:rsid w:val="00AE4421"/>
    <w:rsid w:val="00AE4F27"/>
    <w:rsid w:val="00AE553B"/>
    <w:rsid w:val="00AE60F7"/>
    <w:rsid w:val="00AE6E1B"/>
    <w:rsid w:val="00AE74E3"/>
    <w:rsid w:val="00AE7D08"/>
    <w:rsid w:val="00AF1838"/>
    <w:rsid w:val="00AF1BE4"/>
    <w:rsid w:val="00AF20B1"/>
    <w:rsid w:val="00AF2287"/>
    <w:rsid w:val="00AF27BF"/>
    <w:rsid w:val="00AF3037"/>
    <w:rsid w:val="00AF32D1"/>
    <w:rsid w:val="00AF443F"/>
    <w:rsid w:val="00AF51A5"/>
    <w:rsid w:val="00AF598A"/>
    <w:rsid w:val="00AF5EE0"/>
    <w:rsid w:val="00AF6CB2"/>
    <w:rsid w:val="00AF70B0"/>
    <w:rsid w:val="00AF76B5"/>
    <w:rsid w:val="00B00173"/>
    <w:rsid w:val="00B00492"/>
    <w:rsid w:val="00B0118A"/>
    <w:rsid w:val="00B01611"/>
    <w:rsid w:val="00B029D3"/>
    <w:rsid w:val="00B02CA4"/>
    <w:rsid w:val="00B02D3E"/>
    <w:rsid w:val="00B0391B"/>
    <w:rsid w:val="00B03CDA"/>
    <w:rsid w:val="00B03E3A"/>
    <w:rsid w:val="00B0403A"/>
    <w:rsid w:val="00B04388"/>
    <w:rsid w:val="00B04E54"/>
    <w:rsid w:val="00B059B5"/>
    <w:rsid w:val="00B05BF5"/>
    <w:rsid w:val="00B05F3E"/>
    <w:rsid w:val="00B061C7"/>
    <w:rsid w:val="00B07CE7"/>
    <w:rsid w:val="00B103EF"/>
    <w:rsid w:val="00B10AAC"/>
    <w:rsid w:val="00B11319"/>
    <w:rsid w:val="00B11783"/>
    <w:rsid w:val="00B11CA0"/>
    <w:rsid w:val="00B1221D"/>
    <w:rsid w:val="00B12EB7"/>
    <w:rsid w:val="00B12F9A"/>
    <w:rsid w:val="00B13DC8"/>
    <w:rsid w:val="00B1710A"/>
    <w:rsid w:val="00B17FB4"/>
    <w:rsid w:val="00B201C2"/>
    <w:rsid w:val="00B20490"/>
    <w:rsid w:val="00B21408"/>
    <w:rsid w:val="00B2191B"/>
    <w:rsid w:val="00B21DE9"/>
    <w:rsid w:val="00B21E94"/>
    <w:rsid w:val="00B23485"/>
    <w:rsid w:val="00B23871"/>
    <w:rsid w:val="00B25B6B"/>
    <w:rsid w:val="00B2677D"/>
    <w:rsid w:val="00B27BD4"/>
    <w:rsid w:val="00B30DDC"/>
    <w:rsid w:val="00B32090"/>
    <w:rsid w:val="00B335E5"/>
    <w:rsid w:val="00B33B49"/>
    <w:rsid w:val="00B33DED"/>
    <w:rsid w:val="00B344E6"/>
    <w:rsid w:val="00B346B0"/>
    <w:rsid w:val="00B350CC"/>
    <w:rsid w:val="00B35120"/>
    <w:rsid w:val="00B356D7"/>
    <w:rsid w:val="00B35B16"/>
    <w:rsid w:val="00B37D3E"/>
    <w:rsid w:val="00B40637"/>
    <w:rsid w:val="00B40BFB"/>
    <w:rsid w:val="00B41562"/>
    <w:rsid w:val="00B41E96"/>
    <w:rsid w:val="00B42E4D"/>
    <w:rsid w:val="00B432BE"/>
    <w:rsid w:val="00B4335C"/>
    <w:rsid w:val="00B43AFF"/>
    <w:rsid w:val="00B44601"/>
    <w:rsid w:val="00B447BD"/>
    <w:rsid w:val="00B454A7"/>
    <w:rsid w:val="00B46E1F"/>
    <w:rsid w:val="00B47782"/>
    <w:rsid w:val="00B47DC1"/>
    <w:rsid w:val="00B50556"/>
    <w:rsid w:val="00B516AD"/>
    <w:rsid w:val="00B51D7D"/>
    <w:rsid w:val="00B52EC2"/>
    <w:rsid w:val="00B53CD9"/>
    <w:rsid w:val="00B53DD1"/>
    <w:rsid w:val="00B547ED"/>
    <w:rsid w:val="00B54C4E"/>
    <w:rsid w:val="00B55563"/>
    <w:rsid w:val="00B55917"/>
    <w:rsid w:val="00B559E9"/>
    <w:rsid w:val="00B564AD"/>
    <w:rsid w:val="00B56CAF"/>
    <w:rsid w:val="00B60339"/>
    <w:rsid w:val="00B61B37"/>
    <w:rsid w:val="00B624FF"/>
    <w:rsid w:val="00B63232"/>
    <w:rsid w:val="00B63F32"/>
    <w:rsid w:val="00B64C66"/>
    <w:rsid w:val="00B65033"/>
    <w:rsid w:val="00B6514F"/>
    <w:rsid w:val="00B657A5"/>
    <w:rsid w:val="00B66262"/>
    <w:rsid w:val="00B67084"/>
    <w:rsid w:val="00B6715E"/>
    <w:rsid w:val="00B675F3"/>
    <w:rsid w:val="00B70ADE"/>
    <w:rsid w:val="00B70B36"/>
    <w:rsid w:val="00B70E50"/>
    <w:rsid w:val="00B7165B"/>
    <w:rsid w:val="00B726B4"/>
    <w:rsid w:val="00B736DD"/>
    <w:rsid w:val="00B74E78"/>
    <w:rsid w:val="00B74F16"/>
    <w:rsid w:val="00B76F3F"/>
    <w:rsid w:val="00B7708E"/>
    <w:rsid w:val="00B770ED"/>
    <w:rsid w:val="00B81B28"/>
    <w:rsid w:val="00B82001"/>
    <w:rsid w:val="00B822DA"/>
    <w:rsid w:val="00B8267C"/>
    <w:rsid w:val="00B82D71"/>
    <w:rsid w:val="00B8384E"/>
    <w:rsid w:val="00B83F57"/>
    <w:rsid w:val="00B84550"/>
    <w:rsid w:val="00B84C99"/>
    <w:rsid w:val="00B86DA1"/>
    <w:rsid w:val="00B87182"/>
    <w:rsid w:val="00B87C3E"/>
    <w:rsid w:val="00B91157"/>
    <w:rsid w:val="00B91C21"/>
    <w:rsid w:val="00B921AF"/>
    <w:rsid w:val="00B92318"/>
    <w:rsid w:val="00B92F0D"/>
    <w:rsid w:val="00B92F17"/>
    <w:rsid w:val="00B93381"/>
    <w:rsid w:val="00B94075"/>
    <w:rsid w:val="00B9455D"/>
    <w:rsid w:val="00B949D0"/>
    <w:rsid w:val="00B955A4"/>
    <w:rsid w:val="00B95A75"/>
    <w:rsid w:val="00B95DAB"/>
    <w:rsid w:val="00B961AA"/>
    <w:rsid w:val="00B96FC4"/>
    <w:rsid w:val="00B970C3"/>
    <w:rsid w:val="00B9713D"/>
    <w:rsid w:val="00B978AA"/>
    <w:rsid w:val="00B97C47"/>
    <w:rsid w:val="00BA086F"/>
    <w:rsid w:val="00BA0FC7"/>
    <w:rsid w:val="00BA18CE"/>
    <w:rsid w:val="00BA18DB"/>
    <w:rsid w:val="00BA1BC9"/>
    <w:rsid w:val="00BA1FE4"/>
    <w:rsid w:val="00BA2125"/>
    <w:rsid w:val="00BA2340"/>
    <w:rsid w:val="00BA2FD4"/>
    <w:rsid w:val="00BA305C"/>
    <w:rsid w:val="00BA307C"/>
    <w:rsid w:val="00BA32E8"/>
    <w:rsid w:val="00BA46F8"/>
    <w:rsid w:val="00BA49F8"/>
    <w:rsid w:val="00BA4BE4"/>
    <w:rsid w:val="00BA4E73"/>
    <w:rsid w:val="00BA586B"/>
    <w:rsid w:val="00BA6D41"/>
    <w:rsid w:val="00BA7114"/>
    <w:rsid w:val="00BA711A"/>
    <w:rsid w:val="00BA71B1"/>
    <w:rsid w:val="00BB02C5"/>
    <w:rsid w:val="00BB127E"/>
    <w:rsid w:val="00BB129D"/>
    <w:rsid w:val="00BB14CE"/>
    <w:rsid w:val="00BB1CDA"/>
    <w:rsid w:val="00BB269A"/>
    <w:rsid w:val="00BB28D1"/>
    <w:rsid w:val="00BB2979"/>
    <w:rsid w:val="00BB2E24"/>
    <w:rsid w:val="00BB303B"/>
    <w:rsid w:val="00BB331F"/>
    <w:rsid w:val="00BB3E12"/>
    <w:rsid w:val="00BB47F6"/>
    <w:rsid w:val="00BB6200"/>
    <w:rsid w:val="00BB7948"/>
    <w:rsid w:val="00BC06DE"/>
    <w:rsid w:val="00BC0E34"/>
    <w:rsid w:val="00BC24DB"/>
    <w:rsid w:val="00BC29D6"/>
    <w:rsid w:val="00BC411B"/>
    <w:rsid w:val="00BC4860"/>
    <w:rsid w:val="00BC628B"/>
    <w:rsid w:val="00BC67C1"/>
    <w:rsid w:val="00BC6EEA"/>
    <w:rsid w:val="00BC7F05"/>
    <w:rsid w:val="00BD0931"/>
    <w:rsid w:val="00BD0A27"/>
    <w:rsid w:val="00BD0AE2"/>
    <w:rsid w:val="00BD14A1"/>
    <w:rsid w:val="00BD26B1"/>
    <w:rsid w:val="00BD2E4E"/>
    <w:rsid w:val="00BD3801"/>
    <w:rsid w:val="00BD4584"/>
    <w:rsid w:val="00BD47DD"/>
    <w:rsid w:val="00BD5877"/>
    <w:rsid w:val="00BD6CFD"/>
    <w:rsid w:val="00BD7CB0"/>
    <w:rsid w:val="00BE034B"/>
    <w:rsid w:val="00BE0D9F"/>
    <w:rsid w:val="00BE0DDC"/>
    <w:rsid w:val="00BE1F56"/>
    <w:rsid w:val="00BE3008"/>
    <w:rsid w:val="00BE3860"/>
    <w:rsid w:val="00BE3EAA"/>
    <w:rsid w:val="00BE5BB4"/>
    <w:rsid w:val="00BE5DEA"/>
    <w:rsid w:val="00BE617A"/>
    <w:rsid w:val="00BE6757"/>
    <w:rsid w:val="00BE6FE8"/>
    <w:rsid w:val="00BF04A2"/>
    <w:rsid w:val="00BF0E15"/>
    <w:rsid w:val="00BF1D40"/>
    <w:rsid w:val="00BF1FA4"/>
    <w:rsid w:val="00BF1FB5"/>
    <w:rsid w:val="00BF27F9"/>
    <w:rsid w:val="00BF3CE8"/>
    <w:rsid w:val="00BF644E"/>
    <w:rsid w:val="00C0051F"/>
    <w:rsid w:val="00C00C38"/>
    <w:rsid w:val="00C00D43"/>
    <w:rsid w:val="00C015D8"/>
    <w:rsid w:val="00C01D6A"/>
    <w:rsid w:val="00C02BA7"/>
    <w:rsid w:val="00C02CBD"/>
    <w:rsid w:val="00C057D2"/>
    <w:rsid w:val="00C06FD1"/>
    <w:rsid w:val="00C07147"/>
    <w:rsid w:val="00C07264"/>
    <w:rsid w:val="00C078ED"/>
    <w:rsid w:val="00C102C7"/>
    <w:rsid w:val="00C106F8"/>
    <w:rsid w:val="00C108A3"/>
    <w:rsid w:val="00C11C82"/>
    <w:rsid w:val="00C11FEF"/>
    <w:rsid w:val="00C1204A"/>
    <w:rsid w:val="00C121D1"/>
    <w:rsid w:val="00C12306"/>
    <w:rsid w:val="00C13D13"/>
    <w:rsid w:val="00C13E12"/>
    <w:rsid w:val="00C13F26"/>
    <w:rsid w:val="00C14196"/>
    <w:rsid w:val="00C1441B"/>
    <w:rsid w:val="00C151B8"/>
    <w:rsid w:val="00C15563"/>
    <w:rsid w:val="00C1600B"/>
    <w:rsid w:val="00C16DA8"/>
    <w:rsid w:val="00C17002"/>
    <w:rsid w:val="00C173AC"/>
    <w:rsid w:val="00C1769C"/>
    <w:rsid w:val="00C20AA2"/>
    <w:rsid w:val="00C21D66"/>
    <w:rsid w:val="00C22F94"/>
    <w:rsid w:val="00C238B2"/>
    <w:rsid w:val="00C23C86"/>
    <w:rsid w:val="00C25967"/>
    <w:rsid w:val="00C260C8"/>
    <w:rsid w:val="00C263BE"/>
    <w:rsid w:val="00C26A25"/>
    <w:rsid w:val="00C27716"/>
    <w:rsid w:val="00C31060"/>
    <w:rsid w:val="00C31C22"/>
    <w:rsid w:val="00C325D3"/>
    <w:rsid w:val="00C326ED"/>
    <w:rsid w:val="00C328AA"/>
    <w:rsid w:val="00C328EA"/>
    <w:rsid w:val="00C3300B"/>
    <w:rsid w:val="00C33D64"/>
    <w:rsid w:val="00C349FD"/>
    <w:rsid w:val="00C34F15"/>
    <w:rsid w:val="00C354DB"/>
    <w:rsid w:val="00C3616F"/>
    <w:rsid w:val="00C362DB"/>
    <w:rsid w:val="00C37531"/>
    <w:rsid w:val="00C378DD"/>
    <w:rsid w:val="00C40634"/>
    <w:rsid w:val="00C411F4"/>
    <w:rsid w:val="00C414D1"/>
    <w:rsid w:val="00C42870"/>
    <w:rsid w:val="00C442FB"/>
    <w:rsid w:val="00C45784"/>
    <w:rsid w:val="00C45F3B"/>
    <w:rsid w:val="00C46F15"/>
    <w:rsid w:val="00C4736E"/>
    <w:rsid w:val="00C47C99"/>
    <w:rsid w:val="00C507EE"/>
    <w:rsid w:val="00C5174E"/>
    <w:rsid w:val="00C51D6B"/>
    <w:rsid w:val="00C524F0"/>
    <w:rsid w:val="00C52B10"/>
    <w:rsid w:val="00C5364C"/>
    <w:rsid w:val="00C546CD"/>
    <w:rsid w:val="00C55298"/>
    <w:rsid w:val="00C5551D"/>
    <w:rsid w:val="00C56DD7"/>
    <w:rsid w:val="00C60BF4"/>
    <w:rsid w:val="00C60C53"/>
    <w:rsid w:val="00C617BC"/>
    <w:rsid w:val="00C61D70"/>
    <w:rsid w:val="00C625D9"/>
    <w:rsid w:val="00C627C4"/>
    <w:rsid w:val="00C637F6"/>
    <w:rsid w:val="00C64A03"/>
    <w:rsid w:val="00C64DEE"/>
    <w:rsid w:val="00C66114"/>
    <w:rsid w:val="00C66320"/>
    <w:rsid w:val="00C676D9"/>
    <w:rsid w:val="00C70F2E"/>
    <w:rsid w:val="00C71308"/>
    <w:rsid w:val="00C714F4"/>
    <w:rsid w:val="00C71D09"/>
    <w:rsid w:val="00C7255A"/>
    <w:rsid w:val="00C72DCF"/>
    <w:rsid w:val="00C72F7D"/>
    <w:rsid w:val="00C749D2"/>
    <w:rsid w:val="00C750ED"/>
    <w:rsid w:val="00C75101"/>
    <w:rsid w:val="00C752E1"/>
    <w:rsid w:val="00C754E2"/>
    <w:rsid w:val="00C766D0"/>
    <w:rsid w:val="00C768CE"/>
    <w:rsid w:val="00C76AD7"/>
    <w:rsid w:val="00C773AB"/>
    <w:rsid w:val="00C81F1C"/>
    <w:rsid w:val="00C81F2A"/>
    <w:rsid w:val="00C82B13"/>
    <w:rsid w:val="00C82BED"/>
    <w:rsid w:val="00C82BF5"/>
    <w:rsid w:val="00C82ECD"/>
    <w:rsid w:val="00C83962"/>
    <w:rsid w:val="00C84041"/>
    <w:rsid w:val="00C84E84"/>
    <w:rsid w:val="00C862C3"/>
    <w:rsid w:val="00C86C12"/>
    <w:rsid w:val="00C87158"/>
    <w:rsid w:val="00C919D7"/>
    <w:rsid w:val="00C924EA"/>
    <w:rsid w:val="00C93B8D"/>
    <w:rsid w:val="00C94938"/>
    <w:rsid w:val="00C94C46"/>
    <w:rsid w:val="00C95119"/>
    <w:rsid w:val="00C95461"/>
    <w:rsid w:val="00C95996"/>
    <w:rsid w:val="00C960AC"/>
    <w:rsid w:val="00C9664F"/>
    <w:rsid w:val="00C97129"/>
    <w:rsid w:val="00C973D8"/>
    <w:rsid w:val="00C97429"/>
    <w:rsid w:val="00C97496"/>
    <w:rsid w:val="00C97500"/>
    <w:rsid w:val="00C97A4D"/>
    <w:rsid w:val="00CA04D3"/>
    <w:rsid w:val="00CA1385"/>
    <w:rsid w:val="00CA16AC"/>
    <w:rsid w:val="00CA1A59"/>
    <w:rsid w:val="00CA1A6E"/>
    <w:rsid w:val="00CA1DD5"/>
    <w:rsid w:val="00CA1F73"/>
    <w:rsid w:val="00CA2C2A"/>
    <w:rsid w:val="00CA2D36"/>
    <w:rsid w:val="00CA3C2D"/>
    <w:rsid w:val="00CA3EAC"/>
    <w:rsid w:val="00CA5379"/>
    <w:rsid w:val="00CA63B1"/>
    <w:rsid w:val="00CA6A8E"/>
    <w:rsid w:val="00CA6AA7"/>
    <w:rsid w:val="00CA6B3D"/>
    <w:rsid w:val="00CB01EA"/>
    <w:rsid w:val="00CB164C"/>
    <w:rsid w:val="00CB22BD"/>
    <w:rsid w:val="00CB2542"/>
    <w:rsid w:val="00CB2CD3"/>
    <w:rsid w:val="00CB3228"/>
    <w:rsid w:val="00CB3C5E"/>
    <w:rsid w:val="00CB3CD1"/>
    <w:rsid w:val="00CB3F3C"/>
    <w:rsid w:val="00CB4E15"/>
    <w:rsid w:val="00CB6191"/>
    <w:rsid w:val="00CB61A0"/>
    <w:rsid w:val="00CB6240"/>
    <w:rsid w:val="00CB65EF"/>
    <w:rsid w:val="00CB6C5D"/>
    <w:rsid w:val="00CB7435"/>
    <w:rsid w:val="00CB7A0B"/>
    <w:rsid w:val="00CC063A"/>
    <w:rsid w:val="00CC106E"/>
    <w:rsid w:val="00CC19E9"/>
    <w:rsid w:val="00CC1A29"/>
    <w:rsid w:val="00CC1BD2"/>
    <w:rsid w:val="00CC2133"/>
    <w:rsid w:val="00CC24ED"/>
    <w:rsid w:val="00CC260D"/>
    <w:rsid w:val="00CC2DBF"/>
    <w:rsid w:val="00CC33FE"/>
    <w:rsid w:val="00CC422D"/>
    <w:rsid w:val="00CC4B3E"/>
    <w:rsid w:val="00CC4F57"/>
    <w:rsid w:val="00CC5018"/>
    <w:rsid w:val="00CC5A5A"/>
    <w:rsid w:val="00CC5D49"/>
    <w:rsid w:val="00CC60BD"/>
    <w:rsid w:val="00CC67A2"/>
    <w:rsid w:val="00CC73FD"/>
    <w:rsid w:val="00CC7882"/>
    <w:rsid w:val="00CC7DCF"/>
    <w:rsid w:val="00CD10CC"/>
    <w:rsid w:val="00CD15F5"/>
    <w:rsid w:val="00CD1851"/>
    <w:rsid w:val="00CD1889"/>
    <w:rsid w:val="00CD26C2"/>
    <w:rsid w:val="00CD2E42"/>
    <w:rsid w:val="00CD306D"/>
    <w:rsid w:val="00CD3893"/>
    <w:rsid w:val="00CD4239"/>
    <w:rsid w:val="00CD49EF"/>
    <w:rsid w:val="00CD4FEE"/>
    <w:rsid w:val="00CD51CC"/>
    <w:rsid w:val="00CD5E54"/>
    <w:rsid w:val="00CD6541"/>
    <w:rsid w:val="00CD711B"/>
    <w:rsid w:val="00CD792D"/>
    <w:rsid w:val="00CD79A4"/>
    <w:rsid w:val="00CD7F3C"/>
    <w:rsid w:val="00CE194D"/>
    <w:rsid w:val="00CE229B"/>
    <w:rsid w:val="00CE2F35"/>
    <w:rsid w:val="00CE3C41"/>
    <w:rsid w:val="00CE4517"/>
    <w:rsid w:val="00CE519C"/>
    <w:rsid w:val="00CE625A"/>
    <w:rsid w:val="00CE637C"/>
    <w:rsid w:val="00CE6621"/>
    <w:rsid w:val="00CE7497"/>
    <w:rsid w:val="00CF0092"/>
    <w:rsid w:val="00CF03F2"/>
    <w:rsid w:val="00CF0B79"/>
    <w:rsid w:val="00CF131A"/>
    <w:rsid w:val="00CF19B0"/>
    <w:rsid w:val="00CF1AFF"/>
    <w:rsid w:val="00CF1BAA"/>
    <w:rsid w:val="00CF1C0F"/>
    <w:rsid w:val="00CF1DC7"/>
    <w:rsid w:val="00CF1F2A"/>
    <w:rsid w:val="00CF264A"/>
    <w:rsid w:val="00CF31D8"/>
    <w:rsid w:val="00CF336B"/>
    <w:rsid w:val="00CF3394"/>
    <w:rsid w:val="00CF3400"/>
    <w:rsid w:val="00CF3E3F"/>
    <w:rsid w:val="00CF4064"/>
    <w:rsid w:val="00CF419D"/>
    <w:rsid w:val="00CF4DEB"/>
    <w:rsid w:val="00CF6C90"/>
    <w:rsid w:val="00CF7722"/>
    <w:rsid w:val="00CF79D5"/>
    <w:rsid w:val="00D00901"/>
    <w:rsid w:val="00D02CE3"/>
    <w:rsid w:val="00D02F99"/>
    <w:rsid w:val="00D049B9"/>
    <w:rsid w:val="00D04F84"/>
    <w:rsid w:val="00D05E67"/>
    <w:rsid w:val="00D060BF"/>
    <w:rsid w:val="00D07E9D"/>
    <w:rsid w:val="00D100F4"/>
    <w:rsid w:val="00D10995"/>
    <w:rsid w:val="00D115F1"/>
    <w:rsid w:val="00D1162D"/>
    <w:rsid w:val="00D1238B"/>
    <w:rsid w:val="00D1256D"/>
    <w:rsid w:val="00D127DD"/>
    <w:rsid w:val="00D128A7"/>
    <w:rsid w:val="00D12F91"/>
    <w:rsid w:val="00D131DA"/>
    <w:rsid w:val="00D13844"/>
    <w:rsid w:val="00D13F52"/>
    <w:rsid w:val="00D14235"/>
    <w:rsid w:val="00D14787"/>
    <w:rsid w:val="00D14E08"/>
    <w:rsid w:val="00D158D0"/>
    <w:rsid w:val="00D15B1C"/>
    <w:rsid w:val="00D15F31"/>
    <w:rsid w:val="00D1627C"/>
    <w:rsid w:val="00D16582"/>
    <w:rsid w:val="00D20268"/>
    <w:rsid w:val="00D20A57"/>
    <w:rsid w:val="00D22EF8"/>
    <w:rsid w:val="00D235B1"/>
    <w:rsid w:val="00D239F8"/>
    <w:rsid w:val="00D25185"/>
    <w:rsid w:val="00D25856"/>
    <w:rsid w:val="00D25E50"/>
    <w:rsid w:val="00D275A4"/>
    <w:rsid w:val="00D27B03"/>
    <w:rsid w:val="00D30906"/>
    <w:rsid w:val="00D3188F"/>
    <w:rsid w:val="00D32ECA"/>
    <w:rsid w:val="00D33A3D"/>
    <w:rsid w:val="00D34A56"/>
    <w:rsid w:val="00D34BBE"/>
    <w:rsid w:val="00D3646E"/>
    <w:rsid w:val="00D37315"/>
    <w:rsid w:val="00D37A8D"/>
    <w:rsid w:val="00D37DBA"/>
    <w:rsid w:val="00D404FB"/>
    <w:rsid w:val="00D40C97"/>
    <w:rsid w:val="00D4110D"/>
    <w:rsid w:val="00D415E6"/>
    <w:rsid w:val="00D41886"/>
    <w:rsid w:val="00D41C6F"/>
    <w:rsid w:val="00D42599"/>
    <w:rsid w:val="00D4286A"/>
    <w:rsid w:val="00D44925"/>
    <w:rsid w:val="00D450EB"/>
    <w:rsid w:val="00D4618D"/>
    <w:rsid w:val="00D46940"/>
    <w:rsid w:val="00D46E16"/>
    <w:rsid w:val="00D47167"/>
    <w:rsid w:val="00D474B7"/>
    <w:rsid w:val="00D478B3"/>
    <w:rsid w:val="00D47A29"/>
    <w:rsid w:val="00D50691"/>
    <w:rsid w:val="00D51451"/>
    <w:rsid w:val="00D51658"/>
    <w:rsid w:val="00D52614"/>
    <w:rsid w:val="00D5325B"/>
    <w:rsid w:val="00D5347B"/>
    <w:rsid w:val="00D53DCB"/>
    <w:rsid w:val="00D54969"/>
    <w:rsid w:val="00D55013"/>
    <w:rsid w:val="00D55098"/>
    <w:rsid w:val="00D55809"/>
    <w:rsid w:val="00D55D6D"/>
    <w:rsid w:val="00D567D1"/>
    <w:rsid w:val="00D57242"/>
    <w:rsid w:val="00D57337"/>
    <w:rsid w:val="00D57F86"/>
    <w:rsid w:val="00D602C5"/>
    <w:rsid w:val="00D614C3"/>
    <w:rsid w:val="00D62A1D"/>
    <w:rsid w:val="00D6370D"/>
    <w:rsid w:val="00D6449B"/>
    <w:rsid w:val="00D649D0"/>
    <w:rsid w:val="00D64C76"/>
    <w:rsid w:val="00D64D60"/>
    <w:rsid w:val="00D65356"/>
    <w:rsid w:val="00D67274"/>
    <w:rsid w:val="00D70B0B"/>
    <w:rsid w:val="00D7100D"/>
    <w:rsid w:val="00D71366"/>
    <w:rsid w:val="00D713AB"/>
    <w:rsid w:val="00D715F3"/>
    <w:rsid w:val="00D716E1"/>
    <w:rsid w:val="00D7196F"/>
    <w:rsid w:val="00D71FED"/>
    <w:rsid w:val="00D722D0"/>
    <w:rsid w:val="00D725ED"/>
    <w:rsid w:val="00D749AF"/>
    <w:rsid w:val="00D74B6E"/>
    <w:rsid w:val="00D751AB"/>
    <w:rsid w:val="00D76689"/>
    <w:rsid w:val="00D76910"/>
    <w:rsid w:val="00D77141"/>
    <w:rsid w:val="00D778F4"/>
    <w:rsid w:val="00D77A5D"/>
    <w:rsid w:val="00D77CA7"/>
    <w:rsid w:val="00D820FD"/>
    <w:rsid w:val="00D82C23"/>
    <w:rsid w:val="00D82D20"/>
    <w:rsid w:val="00D83B66"/>
    <w:rsid w:val="00D85446"/>
    <w:rsid w:val="00D85C39"/>
    <w:rsid w:val="00D86272"/>
    <w:rsid w:val="00D86D8A"/>
    <w:rsid w:val="00D90216"/>
    <w:rsid w:val="00D92776"/>
    <w:rsid w:val="00D92BE9"/>
    <w:rsid w:val="00D9319D"/>
    <w:rsid w:val="00D93362"/>
    <w:rsid w:val="00D938AB"/>
    <w:rsid w:val="00D93AFC"/>
    <w:rsid w:val="00D946E3"/>
    <w:rsid w:val="00D94949"/>
    <w:rsid w:val="00D96415"/>
    <w:rsid w:val="00D97DAF"/>
    <w:rsid w:val="00DA0128"/>
    <w:rsid w:val="00DA0901"/>
    <w:rsid w:val="00DA0C78"/>
    <w:rsid w:val="00DA281E"/>
    <w:rsid w:val="00DA34C2"/>
    <w:rsid w:val="00DA354F"/>
    <w:rsid w:val="00DA4CF4"/>
    <w:rsid w:val="00DA5484"/>
    <w:rsid w:val="00DA5605"/>
    <w:rsid w:val="00DA5AAB"/>
    <w:rsid w:val="00DA5F37"/>
    <w:rsid w:val="00DA7686"/>
    <w:rsid w:val="00DA7AF3"/>
    <w:rsid w:val="00DA7F32"/>
    <w:rsid w:val="00DB2061"/>
    <w:rsid w:val="00DB227A"/>
    <w:rsid w:val="00DB26F1"/>
    <w:rsid w:val="00DB3009"/>
    <w:rsid w:val="00DB310D"/>
    <w:rsid w:val="00DB443D"/>
    <w:rsid w:val="00DB4C68"/>
    <w:rsid w:val="00DB4DD5"/>
    <w:rsid w:val="00DB56CA"/>
    <w:rsid w:val="00DC0374"/>
    <w:rsid w:val="00DC1096"/>
    <w:rsid w:val="00DC237C"/>
    <w:rsid w:val="00DC24B9"/>
    <w:rsid w:val="00DC2554"/>
    <w:rsid w:val="00DC2E5D"/>
    <w:rsid w:val="00DC3633"/>
    <w:rsid w:val="00DC3A7A"/>
    <w:rsid w:val="00DC3BDB"/>
    <w:rsid w:val="00DC41F0"/>
    <w:rsid w:val="00DC49B0"/>
    <w:rsid w:val="00DC58BC"/>
    <w:rsid w:val="00DC6422"/>
    <w:rsid w:val="00DC6B65"/>
    <w:rsid w:val="00DC6DCF"/>
    <w:rsid w:val="00DC70EC"/>
    <w:rsid w:val="00DD1760"/>
    <w:rsid w:val="00DD1CE8"/>
    <w:rsid w:val="00DD2441"/>
    <w:rsid w:val="00DD2996"/>
    <w:rsid w:val="00DD2DBF"/>
    <w:rsid w:val="00DD308D"/>
    <w:rsid w:val="00DD31D5"/>
    <w:rsid w:val="00DD67C4"/>
    <w:rsid w:val="00DD6C97"/>
    <w:rsid w:val="00DD756B"/>
    <w:rsid w:val="00DE0A88"/>
    <w:rsid w:val="00DE1E1F"/>
    <w:rsid w:val="00DE2F6F"/>
    <w:rsid w:val="00DE4112"/>
    <w:rsid w:val="00DE4C1E"/>
    <w:rsid w:val="00DE6F51"/>
    <w:rsid w:val="00DE73ED"/>
    <w:rsid w:val="00DE76E4"/>
    <w:rsid w:val="00DE7D68"/>
    <w:rsid w:val="00DF0A50"/>
    <w:rsid w:val="00DF0B84"/>
    <w:rsid w:val="00DF0BD6"/>
    <w:rsid w:val="00DF0C34"/>
    <w:rsid w:val="00DF1854"/>
    <w:rsid w:val="00DF2D58"/>
    <w:rsid w:val="00DF4326"/>
    <w:rsid w:val="00DF4743"/>
    <w:rsid w:val="00DF49A9"/>
    <w:rsid w:val="00DF4A09"/>
    <w:rsid w:val="00DF4B8D"/>
    <w:rsid w:val="00DF609B"/>
    <w:rsid w:val="00DF6167"/>
    <w:rsid w:val="00DF77FE"/>
    <w:rsid w:val="00E0029F"/>
    <w:rsid w:val="00E004C4"/>
    <w:rsid w:val="00E00A4C"/>
    <w:rsid w:val="00E00DFC"/>
    <w:rsid w:val="00E00F0C"/>
    <w:rsid w:val="00E00F1F"/>
    <w:rsid w:val="00E017D4"/>
    <w:rsid w:val="00E01FE9"/>
    <w:rsid w:val="00E02DBA"/>
    <w:rsid w:val="00E02FB8"/>
    <w:rsid w:val="00E03591"/>
    <w:rsid w:val="00E05814"/>
    <w:rsid w:val="00E05D11"/>
    <w:rsid w:val="00E0643B"/>
    <w:rsid w:val="00E071E0"/>
    <w:rsid w:val="00E07582"/>
    <w:rsid w:val="00E07A2C"/>
    <w:rsid w:val="00E1018B"/>
    <w:rsid w:val="00E10AC4"/>
    <w:rsid w:val="00E10D06"/>
    <w:rsid w:val="00E10EA3"/>
    <w:rsid w:val="00E11B88"/>
    <w:rsid w:val="00E12C9B"/>
    <w:rsid w:val="00E12F21"/>
    <w:rsid w:val="00E132A4"/>
    <w:rsid w:val="00E1346A"/>
    <w:rsid w:val="00E13AD5"/>
    <w:rsid w:val="00E1463C"/>
    <w:rsid w:val="00E1566C"/>
    <w:rsid w:val="00E15D7E"/>
    <w:rsid w:val="00E1619C"/>
    <w:rsid w:val="00E16745"/>
    <w:rsid w:val="00E16DB4"/>
    <w:rsid w:val="00E173C0"/>
    <w:rsid w:val="00E173E8"/>
    <w:rsid w:val="00E17547"/>
    <w:rsid w:val="00E20801"/>
    <w:rsid w:val="00E21574"/>
    <w:rsid w:val="00E216B5"/>
    <w:rsid w:val="00E21A8A"/>
    <w:rsid w:val="00E21ECC"/>
    <w:rsid w:val="00E22076"/>
    <w:rsid w:val="00E22281"/>
    <w:rsid w:val="00E222EE"/>
    <w:rsid w:val="00E226A6"/>
    <w:rsid w:val="00E22A4F"/>
    <w:rsid w:val="00E22DBB"/>
    <w:rsid w:val="00E2328D"/>
    <w:rsid w:val="00E23296"/>
    <w:rsid w:val="00E23547"/>
    <w:rsid w:val="00E2421A"/>
    <w:rsid w:val="00E245F2"/>
    <w:rsid w:val="00E25494"/>
    <w:rsid w:val="00E25671"/>
    <w:rsid w:val="00E265E3"/>
    <w:rsid w:val="00E274FA"/>
    <w:rsid w:val="00E3111C"/>
    <w:rsid w:val="00E31455"/>
    <w:rsid w:val="00E31FE8"/>
    <w:rsid w:val="00E32151"/>
    <w:rsid w:val="00E32162"/>
    <w:rsid w:val="00E32567"/>
    <w:rsid w:val="00E3277C"/>
    <w:rsid w:val="00E329CC"/>
    <w:rsid w:val="00E32A19"/>
    <w:rsid w:val="00E32E04"/>
    <w:rsid w:val="00E33BE6"/>
    <w:rsid w:val="00E340DE"/>
    <w:rsid w:val="00E3474F"/>
    <w:rsid w:val="00E347E9"/>
    <w:rsid w:val="00E34B61"/>
    <w:rsid w:val="00E35438"/>
    <w:rsid w:val="00E35B7B"/>
    <w:rsid w:val="00E36D6D"/>
    <w:rsid w:val="00E37093"/>
    <w:rsid w:val="00E40CF6"/>
    <w:rsid w:val="00E41578"/>
    <w:rsid w:val="00E4193E"/>
    <w:rsid w:val="00E41A81"/>
    <w:rsid w:val="00E42B6E"/>
    <w:rsid w:val="00E440E2"/>
    <w:rsid w:val="00E44395"/>
    <w:rsid w:val="00E456D7"/>
    <w:rsid w:val="00E4576E"/>
    <w:rsid w:val="00E45DEC"/>
    <w:rsid w:val="00E4616E"/>
    <w:rsid w:val="00E46713"/>
    <w:rsid w:val="00E46A76"/>
    <w:rsid w:val="00E4753B"/>
    <w:rsid w:val="00E516F7"/>
    <w:rsid w:val="00E5179A"/>
    <w:rsid w:val="00E51817"/>
    <w:rsid w:val="00E5219E"/>
    <w:rsid w:val="00E53276"/>
    <w:rsid w:val="00E53C46"/>
    <w:rsid w:val="00E53D70"/>
    <w:rsid w:val="00E53EAC"/>
    <w:rsid w:val="00E541C7"/>
    <w:rsid w:val="00E546FE"/>
    <w:rsid w:val="00E54B55"/>
    <w:rsid w:val="00E55837"/>
    <w:rsid w:val="00E55BFF"/>
    <w:rsid w:val="00E56D34"/>
    <w:rsid w:val="00E57693"/>
    <w:rsid w:val="00E60EBB"/>
    <w:rsid w:val="00E6153D"/>
    <w:rsid w:val="00E615D5"/>
    <w:rsid w:val="00E622D6"/>
    <w:rsid w:val="00E626CF"/>
    <w:rsid w:val="00E62C17"/>
    <w:rsid w:val="00E63527"/>
    <w:rsid w:val="00E63FBF"/>
    <w:rsid w:val="00E64049"/>
    <w:rsid w:val="00E64753"/>
    <w:rsid w:val="00E64E70"/>
    <w:rsid w:val="00E65AF9"/>
    <w:rsid w:val="00E66AB8"/>
    <w:rsid w:val="00E66BDC"/>
    <w:rsid w:val="00E677BB"/>
    <w:rsid w:val="00E67DDE"/>
    <w:rsid w:val="00E706A0"/>
    <w:rsid w:val="00E72DC7"/>
    <w:rsid w:val="00E7410F"/>
    <w:rsid w:val="00E7501C"/>
    <w:rsid w:val="00E7594C"/>
    <w:rsid w:val="00E7632E"/>
    <w:rsid w:val="00E76F42"/>
    <w:rsid w:val="00E8008B"/>
    <w:rsid w:val="00E80CCB"/>
    <w:rsid w:val="00E81622"/>
    <w:rsid w:val="00E81AD7"/>
    <w:rsid w:val="00E85580"/>
    <w:rsid w:val="00E85F9B"/>
    <w:rsid w:val="00E864E4"/>
    <w:rsid w:val="00E86865"/>
    <w:rsid w:val="00E86C0C"/>
    <w:rsid w:val="00E90659"/>
    <w:rsid w:val="00E91AA7"/>
    <w:rsid w:val="00E92261"/>
    <w:rsid w:val="00E932FF"/>
    <w:rsid w:val="00E93B95"/>
    <w:rsid w:val="00E9452C"/>
    <w:rsid w:val="00E94808"/>
    <w:rsid w:val="00E9487D"/>
    <w:rsid w:val="00E960AB"/>
    <w:rsid w:val="00E962B8"/>
    <w:rsid w:val="00E969C6"/>
    <w:rsid w:val="00E96A9B"/>
    <w:rsid w:val="00EA02BB"/>
    <w:rsid w:val="00EA0EF5"/>
    <w:rsid w:val="00EA152B"/>
    <w:rsid w:val="00EA2255"/>
    <w:rsid w:val="00EA3B29"/>
    <w:rsid w:val="00EA3D0B"/>
    <w:rsid w:val="00EA3F35"/>
    <w:rsid w:val="00EA40B2"/>
    <w:rsid w:val="00EA41F1"/>
    <w:rsid w:val="00EA7A47"/>
    <w:rsid w:val="00EB1FE6"/>
    <w:rsid w:val="00EB2414"/>
    <w:rsid w:val="00EB3151"/>
    <w:rsid w:val="00EB3FB3"/>
    <w:rsid w:val="00EB4B4E"/>
    <w:rsid w:val="00EB55E9"/>
    <w:rsid w:val="00EB5DED"/>
    <w:rsid w:val="00EB5FBC"/>
    <w:rsid w:val="00EB7423"/>
    <w:rsid w:val="00EB79AC"/>
    <w:rsid w:val="00EB7CAA"/>
    <w:rsid w:val="00EC09EF"/>
    <w:rsid w:val="00EC109D"/>
    <w:rsid w:val="00EC3594"/>
    <w:rsid w:val="00EC44AC"/>
    <w:rsid w:val="00EC4E9F"/>
    <w:rsid w:val="00EC5793"/>
    <w:rsid w:val="00EC628E"/>
    <w:rsid w:val="00EC62B8"/>
    <w:rsid w:val="00ED013F"/>
    <w:rsid w:val="00ED0442"/>
    <w:rsid w:val="00ED0FDC"/>
    <w:rsid w:val="00ED1283"/>
    <w:rsid w:val="00ED158F"/>
    <w:rsid w:val="00ED1BCC"/>
    <w:rsid w:val="00ED1D0A"/>
    <w:rsid w:val="00ED269F"/>
    <w:rsid w:val="00ED277C"/>
    <w:rsid w:val="00ED36E9"/>
    <w:rsid w:val="00ED4C22"/>
    <w:rsid w:val="00ED50B2"/>
    <w:rsid w:val="00ED5415"/>
    <w:rsid w:val="00ED5A62"/>
    <w:rsid w:val="00ED677C"/>
    <w:rsid w:val="00EE0120"/>
    <w:rsid w:val="00EE172B"/>
    <w:rsid w:val="00EE185E"/>
    <w:rsid w:val="00EE1E0B"/>
    <w:rsid w:val="00EE215B"/>
    <w:rsid w:val="00EE2232"/>
    <w:rsid w:val="00EE2D02"/>
    <w:rsid w:val="00EE2F90"/>
    <w:rsid w:val="00EE3051"/>
    <w:rsid w:val="00EE34C7"/>
    <w:rsid w:val="00EE42E2"/>
    <w:rsid w:val="00EE42F0"/>
    <w:rsid w:val="00EE4CDF"/>
    <w:rsid w:val="00EE560F"/>
    <w:rsid w:val="00EE69D8"/>
    <w:rsid w:val="00EE6AA3"/>
    <w:rsid w:val="00EE6B1D"/>
    <w:rsid w:val="00EE7307"/>
    <w:rsid w:val="00EF018C"/>
    <w:rsid w:val="00EF1181"/>
    <w:rsid w:val="00EF348E"/>
    <w:rsid w:val="00EF3623"/>
    <w:rsid w:val="00EF3A36"/>
    <w:rsid w:val="00EF3E97"/>
    <w:rsid w:val="00EF411C"/>
    <w:rsid w:val="00EF4144"/>
    <w:rsid w:val="00EF5F40"/>
    <w:rsid w:val="00EF6520"/>
    <w:rsid w:val="00EF6937"/>
    <w:rsid w:val="00EF73DF"/>
    <w:rsid w:val="00F00389"/>
    <w:rsid w:val="00F00FD3"/>
    <w:rsid w:val="00F01383"/>
    <w:rsid w:val="00F01BA5"/>
    <w:rsid w:val="00F01FF7"/>
    <w:rsid w:val="00F03D5A"/>
    <w:rsid w:val="00F040D5"/>
    <w:rsid w:val="00F046F9"/>
    <w:rsid w:val="00F04704"/>
    <w:rsid w:val="00F0541C"/>
    <w:rsid w:val="00F05930"/>
    <w:rsid w:val="00F059EC"/>
    <w:rsid w:val="00F05F7B"/>
    <w:rsid w:val="00F060AA"/>
    <w:rsid w:val="00F0615A"/>
    <w:rsid w:val="00F06D27"/>
    <w:rsid w:val="00F07C91"/>
    <w:rsid w:val="00F07D98"/>
    <w:rsid w:val="00F07DC2"/>
    <w:rsid w:val="00F10DD9"/>
    <w:rsid w:val="00F12426"/>
    <w:rsid w:val="00F12BEF"/>
    <w:rsid w:val="00F12E23"/>
    <w:rsid w:val="00F140FA"/>
    <w:rsid w:val="00F15B9C"/>
    <w:rsid w:val="00F163BE"/>
    <w:rsid w:val="00F16BD6"/>
    <w:rsid w:val="00F1705E"/>
    <w:rsid w:val="00F17497"/>
    <w:rsid w:val="00F17865"/>
    <w:rsid w:val="00F179C9"/>
    <w:rsid w:val="00F17A66"/>
    <w:rsid w:val="00F17CD9"/>
    <w:rsid w:val="00F17CEF"/>
    <w:rsid w:val="00F20701"/>
    <w:rsid w:val="00F219C5"/>
    <w:rsid w:val="00F2285A"/>
    <w:rsid w:val="00F22D4A"/>
    <w:rsid w:val="00F239D1"/>
    <w:rsid w:val="00F23E9B"/>
    <w:rsid w:val="00F240B2"/>
    <w:rsid w:val="00F242F5"/>
    <w:rsid w:val="00F25123"/>
    <w:rsid w:val="00F25EA5"/>
    <w:rsid w:val="00F26336"/>
    <w:rsid w:val="00F26951"/>
    <w:rsid w:val="00F26BA9"/>
    <w:rsid w:val="00F26BFC"/>
    <w:rsid w:val="00F26F0A"/>
    <w:rsid w:val="00F27145"/>
    <w:rsid w:val="00F31293"/>
    <w:rsid w:val="00F31DB9"/>
    <w:rsid w:val="00F32D54"/>
    <w:rsid w:val="00F330A2"/>
    <w:rsid w:val="00F34B22"/>
    <w:rsid w:val="00F35436"/>
    <w:rsid w:val="00F355DC"/>
    <w:rsid w:val="00F35ABC"/>
    <w:rsid w:val="00F35DF7"/>
    <w:rsid w:val="00F372E1"/>
    <w:rsid w:val="00F3775B"/>
    <w:rsid w:val="00F37D74"/>
    <w:rsid w:val="00F37ECA"/>
    <w:rsid w:val="00F4039C"/>
    <w:rsid w:val="00F406CF"/>
    <w:rsid w:val="00F40823"/>
    <w:rsid w:val="00F40AA6"/>
    <w:rsid w:val="00F40AC0"/>
    <w:rsid w:val="00F40AEC"/>
    <w:rsid w:val="00F40E8A"/>
    <w:rsid w:val="00F41529"/>
    <w:rsid w:val="00F42B43"/>
    <w:rsid w:val="00F42C4F"/>
    <w:rsid w:val="00F42D24"/>
    <w:rsid w:val="00F435B4"/>
    <w:rsid w:val="00F43C32"/>
    <w:rsid w:val="00F43F6B"/>
    <w:rsid w:val="00F44CBA"/>
    <w:rsid w:val="00F45626"/>
    <w:rsid w:val="00F4580B"/>
    <w:rsid w:val="00F461C7"/>
    <w:rsid w:val="00F4710C"/>
    <w:rsid w:val="00F47366"/>
    <w:rsid w:val="00F47B3C"/>
    <w:rsid w:val="00F50521"/>
    <w:rsid w:val="00F50E4C"/>
    <w:rsid w:val="00F50FCB"/>
    <w:rsid w:val="00F510B3"/>
    <w:rsid w:val="00F52A7D"/>
    <w:rsid w:val="00F52F82"/>
    <w:rsid w:val="00F5328F"/>
    <w:rsid w:val="00F536A3"/>
    <w:rsid w:val="00F53983"/>
    <w:rsid w:val="00F54C1E"/>
    <w:rsid w:val="00F55F38"/>
    <w:rsid w:val="00F5664A"/>
    <w:rsid w:val="00F56B36"/>
    <w:rsid w:val="00F56E86"/>
    <w:rsid w:val="00F57603"/>
    <w:rsid w:val="00F600E8"/>
    <w:rsid w:val="00F60370"/>
    <w:rsid w:val="00F606D0"/>
    <w:rsid w:val="00F60B88"/>
    <w:rsid w:val="00F61528"/>
    <w:rsid w:val="00F61726"/>
    <w:rsid w:val="00F61A0B"/>
    <w:rsid w:val="00F61C37"/>
    <w:rsid w:val="00F624AA"/>
    <w:rsid w:val="00F63703"/>
    <w:rsid w:val="00F6479A"/>
    <w:rsid w:val="00F65806"/>
    <w:rsid w:val="00F66FC8"/>
    <w:rsid w:val="00F6726F"/>
    <w:rsid w:val="00F67418"/>
    <w:rsid w:val="00F6791A"/>
    <w:rsid w:val="00F70896"/>
    <w:rsid w:val="00F70C7C"/>
    <w:rsid w:val="00F71029"/>
    <w:rsid w:val="00F714F9"/>
    <w:rsid w:val="00F7320B"/>
    <w:rsid w:val="00F732A5"/>
    <w:rsid w:val="00F7451D"/>
    <w:rsid w:val="00F74693"/>
    <w:rsid w:val="00F74B72"/>
    <w:rsid w:val="00F76836"/>
    <w:rsid w:val="00F77567"/>
    <w:rsid w:val="00F80316"/>
    <w:rsid w:val="00F80506"/>
    <w:rsid w:val="00F806DA"/>
    <w:rsid w:val="00F82EE2"/>
    <w:rsid w:val="00F833D9"/>
    <w:rsid w:val="00F84049"/>
    <w:rsid w:val="00F84D77"/>
    <w:rsid w:val="00F86AF6"/>
    <w:rsid w:val="00F8721A"/>
    <w:rsid w:val="00F9005E"/>
    <w:rsid w:val="00F90081"/>
    <w:rsid w:val="00F909A2"/>
    <w:rsid w:val="00F90E9C"/>
    <w:rsid w:val="00F9132D"/>
    <w:rsid w:val="00F91DE5"/>
    <w:rsid w:val="00F92B5F"/>
    <w:rsid w:val="00F92B82"/>
    <w:rsid w:val="00F935CE"/>
    <w:rsid w:val="00F9560B"/>
    <w:rsid w:val="00F9571A"/>
    <w:rsid w:val="00F95DF0"/>
    <w:rsid w:val="00F964FE"/>
    <w:rsid w:val="00F976CC"/>
    <w:rsid w:val="00FA0311"/>
    <w:rsid w:val="00FA124A"/>
    <w:rsid w:val="00FA16FC"/>
    <w:rsid w:val="00FA1740"/>
    <w:rsid w:val="00FA1CD6"/>
    <w:rsid w:val="00FA23A9"/>
    <w:rsid w:val="00FA314D"/>
    <w:rsid w:val="00FA33CF"/>
    <w:rsid w:val="00FA3491"/>
    <w:rsid w:val="00FA380F"/>
    <w:rsid w:val="00FA48BD"/>
    <w:rsid w:val="00FA4B69"/>
    <w:rsid w:val="00FA4BC1"/>
    <w:rsid w:val="00FA4CB7"/>
    <w:rsid w:val="00FA50A1"/>
    <w:rsid w:val="00FA5BDA"/>
    <w:rsid w:val="00FA5CF4"/>
    <w:rsid w:val="00FA5D85"/>
    <w:rsid w:val="00FA62B2"/>
    <w:rsid w:val="00FA6438"/>
    <w:rsid w:val="00FA7240"/>
    <w:rsid w:val="00FA7FEB"/>
    <w:rsid w:val="00FB1603"/>
    <w:rsid w:val="00FB30F8"/>
    <w:rsid w:val="00FB436A"/>
    <w:rsid w:val="00FB46B2"/>
    <w:rsid w:val="00FB54CD"/>
    <w:rsid w:val="00FB585D"/>
    <w:rsid w:val="00FB5924"/>
    <w:rsid w:val="00FB6265"/>
    <w:rsid w:val="00FB6944"/>
    <w:rsid w:val="00FB75F1"/>
    <w:rsid w:val="00FB7896"/>
    <w:rsid w:val="00FB7A7E"/>
    <w:rsid w:val="00FB7B0D"/>
    <w:rsid w:val="00FC16B7"/>
    <w:rsid w:val="00FC1A07"/>
    <w:rsid w:val="00FC1AAA"/>
    <w:rsid w:val="00FC1AF7"/>
    <w:rsid w:val="00FC2014"/>
    <w:rsid w:val="00FC20D2"/>
    <w:rsid w:val="00FC40B6"/>
    <w:rsid w:val="00FC4969"/>
    <w:rsid w:val="00FC567A"/>
    <w:rsid w:val="00FC6208"/>
    <w:rsid w:val="00FC67A0"/>
    <w:rsid w:val="00FC7023"/>
    <w:rsid w:val="00FD035E"/>
    <w:rsid w:val="00FD0475"/>
    <w:rsid w:val="00FD05E6"/>
    <w:rsid w:val="00FD0C3B"/>
    <w:rsid w:val="00FD144E"/>
    <w:rsid w:val="00FD169A"/>
    <w:rsid w:val="00FD1D1F"/>
    <w:rsid w:val="00FD2D92"/>
    <w:rsid w:val="00FD3315"/>
    <w:rsid w:val="00FD3D60"/>
    <w:rsid w:val="00FD46DE"/>
    <w:rsid w:val="00FD49C4"/>
    <w:rsid w:val="00FD49CC"/>
    <w:rsid w:val="00FD4B57"/>
    <w:rsid w:val="00FD4BEF"/>
    <w:rsid w:val="00FD4F23"/>
    <w:rsid w:val="00FD5501"/>
    <w:rsid w:val="00FD5BE2"/>
    <w:rsid w:val="00FD5EB5"/>
    <w:rsid w:val="00FD665C"/>
    <w:rsid w:val="00FD6B05"/>
    <w:rsid w:val="00FD737E"/>
    <w:rsid w:val="00FD7F7A"/>
    <w:rsid w:val="00FD7FFB"/>
    <w:rsid w:val="00FE0AEA"/>
    <w:rsid w:val="00FE1B65"/>
    <w:rsid w:val="00FE3519"/>
    <w:rsid w:val="00FE42FD"/>
    <w:rsid w:val="00FE437C"/>
    <w:rsid w:val="00FE450D"/>
    <w:rsid w:val="00FE687E"/>
    <w:rsid w:val="00FE7693"/>
    <w:rsid w:val="00FE7B12"/>
    <w:rsid w:val="00FF0B2C"/>
    <w:rsid w:val="00FF2F89"/>
    <w:rsid w:val="00FF300E"/>
    <w:rsid w:val="00FF43B3"/>
    <w:rsid w:val="00FF44B9"/>
    <w:rsid w:val="00FF47D3"/>
    <w:rsid w:val="00FF5544"/>
    <w:rsid w:val="00FF5870"/>
    <w:rsid w:val="00FF6FCD"/>
    <w:rsid w:val="00FF7698"/>
  </w:rsids>
  <m:mathPr>
    <m:mathFont m:val="Cambria Math"/>
    <m:brkBin m:val="before"/>
    <m:brkBinSub m:val="--"/>
    <m:smallFrac/>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A6D37D"/>
  <w15:docId w15:val="{5F4B64DC-FA6E-8C4D-9A8C-80E8695B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893"/>
    <w:pPr>
      <w:spacing w:after="0" w:line="240" w:lineRule="auto"/>
    </w:pPr>
    <w:rPr>
      <w:rFonts w:ascii="Times New Roman" w:eastAsia="Times New Roman" w:hAnsi="Times New Roman" w:cs="Times New Roman"/>
      <w:sz w:val="20"/>
      <w:szCs w:val="20"/>
      <w:lang w:val="en-US"/>
    </w:rPr>
  </w:style>
  <w:style w:type="paragraph" w:styleId="Heading1">
    <w:name w:val="heading 1"/>
    <w:basedOn w:val="Heading10"/>
    <w:next w:val="Normal"/>
    <w:link w:val="Heading1Char"/>
    <w:uiPriority w:val="9"/>
    <w:qFormat/>
    <w:rsid w:val="007F21FE"/>
    <w:pPr>
      <w:keepNext/>
      <w:keepLines/>
      <w:spacing w:before="24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16481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8006D6"/>
    <w:pPr>
      <w:keepNext/>
      <w:keepLines/>
      <w:spacing w:before="200" w:line="259" w:lineRule="auto"/>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840795"/>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rsid w:val="003A7339"/>
    <w:pPr>
      <w:keepNext/>
      <w:keepLines/>
      <w:spacing w:before="220" w:after="40"/>
      <w:outlineLvl w:val="4"/>
    </w:pPr>
    <w:rPr>
      <w:b/>
    </w:rPr>
  </w:style>
  <w:style w:type="paragraph" w:styleId="Heading6">
    <w:name w:val="heading 6"/>
    <w:basedOn w:val="Normal"/>
    <w:next w:val="Normal"/>
    <w:link w:val="Heading6Char"/>
    <w:unhideWhenUsed/>
    <w:qFormat/>
    <w:rsid w:val="003A7339"/>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0">
    <w:name w:val="Heading1"/>
    <w:basedOn w:val="Normal"/>
    <w:link w:val="Heading1Char0"/>
    <w:qFormat/>
    <w:rsid w:val="009E0E38"/>
    <w:pPr>
      <w:spacing w:after="240"/>
      <w:outlineLvl w:val="0"/>
    </w:pPr>
    <w:rPr>
      <w:rFonts w:cs="AdvTT20abcef8.B"/>
      <w:b/>
      <w:color w:val="62B547"/>
      <w:sz w:val="44"/>
      <w:szCs w:val="44"/>
    </w:rPr>
  </w:style>
  <w:style w:type="character" w:customStyle="1" w:styleId="Heading1Char0">
    <w:name w:val="Heading1 Char"/>
    <w:basedOn w:val="DefaultParagraphFont"/>
    <w:link w:val="Heading10"/>
    <w:rsid w:val="009E0E38"/>
    <w:rPr>
      <w:rFonts w:ascii="Times New Roman" w:eastAsia="Times New Roman" w:hAnsi="Times New Roman" w:cs="AdvTT20abcef8.B"/>
      <w:b/>
      <w:color w:val="62B547"/>
      <w:sz w:val="44"/>
      <w:szCs w:val="44"/>
      <w:lang w:eastAsia="en-GB"/>
    </w:rPr>
  </w:style>
  <w:style w:type="character" w:customStyle="1" w:styleId="Heading1Char">
    <w:name w:val="Heading 1 Char"/>
    <w:basedOn w:val="DefaultParagraphFont"/>
    <w:link w:val="Heading1"/>
    <w:uiPriority w:val="9"/>
    <w:rsid w:val="007F21FE"/>
    <w:rPr>
      <w:rFonts w:asciiTheme="majorHAnsi" w:eastAsiaTheme="majorEastAsia" w:hAnsiTheme="majorHAnsi" w:cstheme="majorBidi"/>
      <w:b/>
      <w:color w:val="365F91" w:themeColor="accent1" w:themeShade="BF"/>
      <w:sz w:val="32"/>
      <w:szCs w:val="32"/>
    </w:rPr>
  </w:style>
  <w:style w:type="character" w:customStyle="1" w:styleId="Heading2Char">
    <w:name w:val="Heading 2 Char"/>
    <w:basedOn w:val="DefaultParagraphFont"/>
    <w:link w:val="Heading2"/>
    <w:uiPriority w:val="9"/>
    <w:rsid w:val="00164815"/>
    <w:rPr>
      <w:rFonts w:asciiTheme="majorHAnsi" w:eastAsiaTheme="majorEastAsia" w:hAnsiTheme="majorHAnsi" w:cstheme="majorBidi"/>
      <w:color w:val="365F91" w:themeColor="accent1" w:themeShade="BF"/>
      <w:sz w:val="26"/>
      <w:szCs w:val="26"/>
    </w:rPr>
  </w:style>
  <w:style w:type="character" w:customStyle="1" w:styleId="Heading4Char">
    <w:name w:val="Heading 4 Char"/>
    <w:basedOn w:val="DefaultParagraphFont"/>
    <w:link w:val="Heading4"/>
    <w:uiPriority w:val="9"/>
    <w:rsid w:val="00840795"/>
    <w:rPr>
      <w:rFonts w:asciiTheme="majorHAnsi" w:eastAsiaTheme="majorEastAsia" w:hAnsiTheme="majorHAnsi" w:cstheme="majorBidi"/>
      <w:i/>
      <w:iCs/>
      <w:color w:val="365F91" w:themeColor="accent1" w:themeShade="BF"/>
    </w:rPr>
  </w:style>
  <w:style w:type="paragraph" w:customStyle="1" w:styleId="Heading20">
    <w:name w:val="Heading2"/>
    <w:basedOn w:val="Normal"/>
    <w:link w:val="Heading2Char0"/>
    <w:qFormat/>
    <w:rsid w:val="009F0BBB"/>
    <w:pPr>
      <w:autoSpaceDE w:val="0"/>
      <w:autoSpaceDN w:val="0"/>
      <w:adjustRightInd w:val="0"/>
      <w:spacing w:before="320" w:after="240"/>
      <w:outlineLvl w:val="1"/>
    </w:pPr>
    <w:rPr>
      <w:rFonts w:cs="AdvTT20abcef8.B"/>
      <w:b/>
      <w:color w:val="62B547"/>
    </w:rPr>
  </w:style>
  <w:style w:type="character" w:customStyle="1" w:styleId="Heading2Char0">
    <w:name w:val="Heading2 Char"/>
    <w:basedOn w:val="DefaultParagraphFont"/>
    <w:link w:val="Heading20"/>
    <w:rsid w:val="009F0BBB"/>
    <w:rPr>
      <w:rFonts w:ascii="Times New Roman" w:hAnsi="Times New Roman" w:cs="AdvTT20abcef8.B"/>
      <w:b/>
      <w:color w:val="62B547"/>
      <w:sz w:val="24"/>
      <w:szCs w:val="24"/>
    </w:rPr>
  </w:style>
  <w:style w:type="paragraph" w:customStyle="1" w:styleId="Heading30">
    <w:name w:val="Heading3"/>
    <w:basedOn w:val="Normal"/>
    <w:link w:val="Heading3Char0"/>
    <w:qFormat/>
    <w:rsid w:val="009F0BBB"/>
    <w:pPr>
      <w:spacing w:before="240" w:after="120"/>
      <w:outlineLvl w:val="2"/>
    </w:pPr>
    <w:rPr>
      <w:rFonts w:cs="AdvTT1a8a9c4a.BI"/>
      <w:i/>
      <w:color w:val="6EB559"/>
    </w:rPr>
  </w:style>
  <w:style w:type="character" w:customStyle="1" w:styleId="Heading3Char0">
    <w:name w:val="Heading3 Char"/>
    <w:basedOn w:val="DefaultParagraphFont"/>
    <w:link w:val="Heading30"/>
    <w:rsid w:val="009F0BBB"/>
    <w:rPr>
      <w:rFonts w:ascii="Times New Roman" w:hAnsi="Times New Roman" w:cs="AdvTT1a8a9c4a.BI"/>
      <w:i/>
      <w:color w:val="6EB559"/>
      <w:sz w:val="24"/>
    </w:rPr>
  </w:style>
  <w:style w:type="paragraph" w:customStyle="1" w:styleId="ChapterHeading">
    <w:name w:val="Chapter Heading"/>
    <w:basedOn w:val="Normal"/>
    <w:link w:val="ChapterHeadingChar"/>
    <w:qFormat/>
    <w:rsid w:val="005817D8"/>
    <w:pPr>
      <w:spacing w:after="120"/>
      <w:outlineLvl w:val="0"/>
    </w:pPr>
    <w:rPr>
      <w:rFonts w:cs="AdvTT247c4ade"/>
      <w:b/>
      <w:bCs/>
      <w:color w:val="62B547"/>
      <w:sz w:val="44"/>
      <w:szCs w:val="44"/>
    </w:rPr>
  </w:style>
  <w:style w:type="character" w:customStyle="1" w:styleId="ChapterHeadingChar">
    <w:name w:val="Chapter Heading Char"/>
    <w:basedOn w:val="DefaultParagraphFont"/>
    <w:link w:val="ChapterHeading"/>
    <w:rsid w:val="005817D8"/>
    <w:rPr>
      <w:rFonts w:ascii="Times New Roman" w:eastAsia="Times New Roman" w:hAnsi="Times New Roman" w:cs="AdvTT247c4ade"/>
      <w:b/>
      <w:bCs/>
      <w:color w:val="62B547"/>
      <w:sz w:val="44"/>
      <w:szCs w:val="44"/>
      <w:lang w:eastAsia="en-GB"/>
    </w:rPr>
  </w:style>
  <w:style w:type="paragraph" w:customStyle="1" w:styleId="Text">
    <w:name w:val="Text"/>
    <w:basedOn w:val="Normal"/>
    <w:link w:val="TextChar"/>
    <w:qFormat/>
    <w:rsid w:val="00C9664F"/>
    <w:pPr>
      <w:spacing w:after="120" w:line="360" w:lineRule="auto"/>
    </w:pPr>
    <w:rPr>
      <w:rFonts w:cs="AdvTTebabd7da"/>
      <w:color w:val="000000"/>
    </w:rPr>
  </w:style>
  <w:style w:type="character" w:customStyle="1" w:styleId="TextChar">
    <w:name w:val="Text Char"/>
    <w:basedOn w:val="DefaultParagraphFont"/>
    <w:link w:val="Text"/>
    <w:rsid w:val="00C9664F"/>
    <w:rPr>
      <w:rFonts w:ascii="Times New Roman" w:hAnsi="Times New Roman" w:cs="AdvTTebabd7da"/>
      <w:color w:val="000000"/>
      <w:sz w:val="24"/>
      <w:szCs w:val="20"/>
    </w:rPr>
  </w:style>
  <w:style w:type="paragraph" w:customStyle="1" w:styleId="Heading40">
    <w:name w:val="Heading4"/>
    <w:basedOn w:val="Text"/>
    <w:link w:val="Heading4Char0"/>
    <w:qFormat/>
    <w:rsid w:val="00FE687E"/>
    <w:pPr>
      <w:spacing w:line="240" w:lineRule="auto"/>
    </w:pPr>
    <w:rPr>
      <w:rFonts w:cs="AdvTT118e7927"/>
      <w:i/>
      <w:color w:val="60B542"/>
    </w:rPr>
  </w:style>
  <w:style w:type="character" w:customStyle="1" w:styleId="Heading4Char0">
    <w:name w:val="Heading4 Char"/>
    <w:basedOn w:val="TextChar"/>
    <w:link w:val="Heading40"/>
    <w:rsid w:val="00FE687E"/>
    <w:rPr>
      <w:rFonts w:ascii="Times New Roman" w:hAnsi="Times New Roman" w:cs="AdvTT118e7927"/>
      <w:i/>
      <w:color w:val="60B542"/>
      <w:sz w:val="24"/>
      <w:szCs w:val="20"/>
    </w:rPr>
  </w:style>
  <w:style w:type="paragraph" w:customStyle="1" w:styleId="Fignum">
    <w:name w:val="Fig num"/>
    <w:basedOn w:val="Figlegend"/>
    <w:link w:val="FignumChar"/>
    <w:qFormat/>
    <w:rsid w:val="00D25856"/>
    <w:rPr>
      <w:rFonts w:cs="AdvTT6c1def61.B"/>
      <w:caps/>
      <w:color w:val="62B547"/>
    </w:rPr>
  </w:style>
  <w:style w:type="paragraph" w:customStyle="1" w:styleId="Figlegend">
    <w:name w:val="Fig legend"/>
    <w:basedOn w:val="Text"/>
    <w:link w:val="FiglegendChar"/>
    <w:qFormat/>
    <w:rsid w:val="001A563F"/>
    <w:rPr>
      <w:rFonts w:cs="AdvTT118e7927"/>
      <w:sz w:val="17"/>
      <w:szCs w:val="17"/>
    </w:rPr>
  </w:style>
  <w:style w:type="character" w:customStyle="1" w:styleId="FiglegendChar">
    <w:name w:val="Fig legend Char"/>
    <w:basedOn w:val="TextChar"/>
    <w:link w:val="Figlegend"/>
    <w:rsid w:val="001A563F"/>
    <w:rPr>
      <w:rFonts w:ascii="Times New Roman" w:hAnsi="Times New Roman" w:cs="AdvTT118e7927"/>
      <w:color w:val="000000"/>
      <w:sz w:val="17"/>
      <w:szCs w:val="17"/>
    </w:rPr>
  </w:style>
  <w:style w:type="character" w:customStyle="1" w:styleId="FignumChar">
    <w:name w:val="Fig num Char"/>
    <w:basedOn w:val="TextChar"/>
    <w:link w:val="Fignum"/>
    <w:rsid w:val="00D25856"/>
    <w:rPr>
      <w:rFonts w:ascii="Times New Roman" w:hAnsi="Times New Roman" w:cs="AdvTT6c1def61.B"/>
      <w:caps/>
      <w:color w:val="62B547"/>
      <w:sz w:val="17"/>
      <w:szCs w:val="17"/>
    </w:rPr>
  </w:style>
  <w:style w:type="paragraph" w:customStyle="1" w:styleId="Figtext">
    <w:name w:val="Fig text"/>
    <w:basedOn w:val="Text"/>
    <w:link w:val="FigtextChar"/>
    <w:qFormat/>
    <w:rsid w:val="005E3059"/>
    <w:rPr>
      <w:sz w:val="17"/>
      <w:szCs w:val="17"/>
    </w:rPr>
  </w:style>
  <w:style w:type="character" w:customStyle="1" w:styleId="FigtextChar">
    <w:name w:val="Fig text Char"/>
    <w:basedOn w:val="TextChar"/>
    <w:link w:val="Figtext"/>
    <w:rsid w:val="005E3059"/>
    <w:rPr>
      <w:rFonts w:ascii="Times New Roman" w:hAnsi="Times New Roman" w:cs="AdvTTebabd7da"/>
      <w:color w:val="000000"/>
      <w:sz w:val="17"/>
      <w:szCs w:val="17"/>
    </w:rPr>
  </w:style>
  <w:style w:type="table" w:styleId="TableGrid">
    <w:name w:val="Table Grid"/>
    <w:basedOn w:val="TableNormal"/>
    <w:uiPriority w:val="39"/>
    <w:rsid w:val="003F14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4A2501"/>
    <w:rPr>
      <w:sz w:val="16"/>
      <w:szCs w:val="16"/>
    </w:rPr>
  </w:style>
  <w:style w:type="paragraph" w:styleId="CommentText">
    <w:name w:val="annotation text"/>
    <w:basedOn w:val="Normal"/>
    <w:link w:val="CommentTextChar"/>
    <w:uiPriority w:val="99"/>
    <w:unhideWhenUsed/>
    <w:rsid w:val="004A2501"/>
  </w:style>
  <w:style w:type="character" w:customStyle="1" w:styleId="CommentTextChar">
    <w:name w:val="Comment Text Char"/>
    <w:basedOn w:val="DefaultParagraphFont"/>
    <w:link w:val="CommentText"/>
    <w:uiPriority w:val="99"/>
    <w:rsid w:val="004A2501"/>
    <w:rPr>
      <w:sz w:val="20"/>
      <w:szCs w:val="20"/>
    </w:rPr>
  </w:style>
  <w:style w:type="paragraph" w:styleId="CommentSubject">
    <w:name w:val="annotation subject"/>
    <w:basedOn w:val="CommentText"/>
    <w:next w:val="CommentText"/>
    <w:link w:val="CommentSubjectChar"/>
    <w:uiPriority w:val="99"/>
    <w:unhideWhenUsed/>
    <w:rsid w:val="004A2501"/>
    <w:rPr>
      <w:b/>
      <w:bCs/>
    </w:rPr>
  </w:style>
  <w:style w:type="character" w:customStyle="1" w:styleId="CommentSubjectChar">
    <w:name w:val="Comment Subject Char"/>
    <w:basedOn w:val="CommentTextChar"/>
    <w:link w:val="CommentSubject"/>
    <w:uiPriority w:val="99"/>
    <w:rsid w:val="004A2501"/>
    <w:rPr>
      <w:b/>
      <w:bCs/>
      <w:sz w:val="20"/>
      <w:szCs w:val="20"/>
    </w:rPr>
  </w:style>
  <w:style w:type="paragraph" w:styleId="BalloonText">
    <w:name w:val="Balloon Text"/>
    <w:basedOn w:val="Normal"/>
    <w:link w:val="BalloonTextChar"/>
    <w:uiPriority w:val="99"/>
    <w:rsid w:val="00CD3893"/>
    <w:rPr>
      <w:sz w:val="18"/>
      <w:szCs w:val="18"/>
    </w:rPr>
  </w:style>
  <w:style w:type="character" w:customStyle="1" w:styleId="BalloonTextChar">
    <w:name w:val="Balloon Text Char"/>
    <w:basedOn w:val="DefaultParagraphFont"/>
    <w:link w:val="BalloonText"/>
    <w:uiPriority w:val="99"/>
    <w:rsid w:val="00CD3893"/>
    <w:rPr>
      <w:rFonts w:ascii="Times New Roman" w:eastAsia="Times New Roman" w:hAnsi="Times New Roman" w:cs="Times New Roman"/>
      <w:sz w:val="18"/>
      <w:szCs w:val="18"/>
      <w:lang w:val="en-US"/>
    </w:rPr>
  </w:style>
  <w:style w:type="paragraph" w:customStyle="1" w:styleId="Figtextbottom">
    <w:name w:val="Fig text bottom"/>
    <w:basedOn w:val="Figtext"/>
    <w:link w:val="FigtextbottomChar"/>
    <w:qFormat/>
    <w:rsid w:val="007770AB"/>
    <w:rPr>
      <w:color w:val="87C773"/>
    </w:rPr>
  </w:style>
  <w:style w:type="character" w:customStyle="1" w:styleId="FigtextbottomChar">
    <w:name w:val="Fig text bottom Char"/>
    <w:basedOn w:val="FigtextChar"/>
    <w:link w:val="Figtextbottom"/>
    <w:rsid w:val="007770AB"/>
    <w:rPr>
      <w:rFonts w:ascii="AdvTTebabd7da" w:eastAsia="Times New Roman" w:hAnsi="AdvTTebabd7da" w:cs="AdvTTebabd7da"/>
      <w:color w:val="87C773"/>
      <w:sz w:val="17"/>
      <w:szCs w:val="17"/>
    </w:rPr>
  </w:style>
  <w:style w:type="paragraph" w:styleId="Header">
    <w:name w:val="header"/>
    <w:basedOn w:val="Normal"/>
    <w:link w:val="HeaderChar"/>
    <w:uiPriority w:val="99"/>
    <w:unhideWhenUsed/>
    <w:rsid w:val="00CD2E42"/>
    <w:pPr>
      <w:tabs>
        <w:tab w:val="center" w:pos="4513"/>
        <w:tab w:val="right" w:pos="9026"/>
      </w:tabs>
    </w:pPr>
  </w:style>
  <w:style w:type="character" w:customStyle="1" w:styleId="HeaderChar">
    <w:name w:val="Header Char"/>
    <w:basedOn w:val="DefaultParagraphFont"/>
    <w:link w:val="Header"/>
    <w:uiPriority w:val="99"/>
    <w:rsid w:val="00CD2E42"/>
  </w:style>
  <w:style w:type="paragraph" w:styleId="Footer">
    <w:name w:val="footer"/>
    <w:basedOn w:val="Normal"/>
    <w:link w:val="FooterChar"/>
    <w:uiPriority w:val="99"/>
    <w:unhideWhenUsed/>
    <w:rsid w:val="00CD2E42"/>
    <w:pPr>
      <w:tabs>
        <w:tab w:val="center" w:pos="4513"/>
        <w:tab w:val="right" w:pos="9026"/>
      </w:tabs>
    </w:pPr>
  </w:style>
  <w:style w:type="character" w:customStyle="1" w:styleId="FooterChar">
    <w:name w:val="Footer Char"/>
    <w:basedOn w:val="DefaultParagraphFont"/>
    <w:link w:val="Footer"/>
    <w:uiPriority w:val="99"/>
    <w:rsid w:val="00CD2E42"/>
  </w:style>
  <w:style w:type="paragraph" w:styleId="BodyText">
    <w:name w:val="Body Text"/>
    <w:basedOn w:val="Normal"/>
    <w:link w:val="BodyTextChar"/>
    <w:uiPriority w:val="99"/>
    <w:unhideWhenUsed/>
    <w:rsid w:val="005A2155"/>
    <w:pPr>
      <w:widowControl w:val="0"/>
      <w:autoSpaceDE w:val="0"/>
      <w:autoSpaceDN w:val="0"/>
      <w:adjustRightInd w:val="0"/>
    </w:pPr>
    <w:rPr>
      <w:rFonts w:ascii="Calibri" w:eastAsiaTheme="minorEastAsia" w:hAnsi="Calibri" w:cs="Calibri"/>
      <w:szCs w:val="28"/>
    </w:rPr>
  </w:style>
  <w:style w:type="character" w:customStyle="1" w:styleId="BodyTextChar">
    <w:name w:val="Body Text Char"/>
    <w:basedOn w:val="DefaultParagraphFont"/>
    <w:link w:val="BodyText"/>
    <w:uiPriority w:val="99"/>
    <w:rsid w:val="005A2155"/>
    <w:rPr>
      <w:rFonts w:ascii="Calibri" w:eastAsiaTheme="minorEastAsia" w:hAnsi="Calibri" w:cs="Calibri"/>
      <w:sz w:val="24"/>
      <w:szCs w:val="28"/>
    </w:rPr>
  </w:style>
  <w:style w:type="paragraph" w:customStyle="1" w:styleId="References">
    <w:name w:val="References"/>
    <w:basedOn w:val="BodyText"/>
    <w:qFormat/>
    <w:rsid w:val="00E932FF"/>
    <w:pPr>
      <w:widowControl/>
      <w:tabs>
        <w:tab w:val="left" w:pos="284"/>
      </w:tabs>
      <w:autoSpaceDE/>
      <w:autoSpaceDN/>
      <w:adjustRightInd/>
      <w:ind w:left="397" w:hanging="397"/>
    </w:pPr>
    <w:rPr>
      <w:rFonts w:ascii="Times New Roman" w:eastAsia="Times New Roman" w:hAnsi="Times New Roman" w:cs="Times New Roman"/>
      <w:szCs w:val="20"/>
    </w:rPr>
  </w:style>
  <w:style w:type="character" w:styleId="Hyperlink">
    <w:name w:val="Hyperlink"/>
    <w:basedOn w:val="DefaultParagraphFont"/>
    <w:uiPriority w:val="99"/>
    <w:unhideWhenUsed/>
    <w:rsid w:val="005A2155"/>
    <w:rPr>
      <w:color w:val="0000FF" w:themeColor="hyperlink"/>
      <w:u w:val="single"/>
    </w:rPr>
  </w:style>
  <w:style w:type="paragraph" w:styleId="DocumentMap">
    <w:name w:val="Document Map"/>
    <w:basedOn w:val="Normal"/>
    <w:link w:val="DocumentMapChar"/>
    <w:uiPriority w:val="99"/>
    <w:semiHidden/>
    <w:unhideWhenUsed/>
    <w:rsid w:val="00A81A38"/>
    <w:rPr>
      <w:rFonts w:ascii="Lucida Grande" w:hAnsi="Lucida Grande" w:cs="Lucida Grande"/>
    </w:rPr>
  </w:style>
  <w:style w:type="character" w:customStyle="1" w:styleId="DocumentMapChar">
    <w:name w:val="Document Map Char"/>
    <w:basedOn w:val="DefaultParagraphFont"/>
    <w:link w:val="DocumentMap"/>
    <w:uiPriority w:val="99"/>
    <w:semiHidden/>
    <w:rsid w:val="00A81A38"/>
    <w:rPr>
      <w:rFonts w:ascii="Lucida Grande" w:hAnsi="Lucida Grande" w:cs="Lucida Grande"/>
      <w:sz w:val="24"/>
      <w:szCs w:val="24"/>
    </w:rPr>
  </w:style>
  <w:style w:type="paragraph" w:customStyle="1" w:styleId="NormalBoldCenter">
    <w:name w:val="Normal Bold Center"/>
    <w:basedOn w:val="Normal"/>
    <w:autoRedefine/>
    <w:rsid w:val="006442CC"/>
    <w:pPr>
      <w:tabs>
        <w:tab w:val="left" w:pos="2842"/>
      </w:tabs>
      <w:spacing w:before="120" w:after="120"/>
      <w:jc w:val="center"/>
    </w:pPr>
    <w:rPr>
      <w:rFonts w:ascii="Arial" w:hAnsi="Arial"/>
      <w:b/>
      <w:lang w:val="en-CA"/>
    </w:rPr>
  </w:style>
  <w:style w:type="paragraph" w:customStyle="1" w:styleId="DiagramTitle">
    <w:name w:val="Diagram Title"/>
    <w:basedOn w:val="Normal"/>
    <w:rsid w:val="009F6068"/>
    <w:pPr>
      <w:tabs>
        <w:tab w:val="left" w:pos="2842"/>
      </w:tabs>
      <w:spacing w:before="120" w:after="120"/>
      <w:jc w:val="center"/>
    </w:pPr>
    <w:rPr>
      <w:rFonts w:ascii="Arial" w:hAnsi="Arial"/>
      <w:b/>
      <w:lang w:val="en-CA"/>
    </w:rPr>
  </w:style>
  <w:style w:type="paragraph" w:styleId="NormalWeb">
    <w:name w:val="Normal (Web)"/>
    <w:basedOn w:val="Normal"/>
    <w:uiPriority w:val="99"/>
    <w:rsid w:val="00004887"/>
  </w:style>
  <w:style w:type="character" w:styleId="FollowedHyperlink">
    <w:name w:val="FollowedHyperlink"/>
    <w:basedOn w:val="DefaultParagraphFont"/>
    <w:uiPriority w:val="99"/>
    <w:unhideWhenUsed/>
    <w:rsid w:val="007C433A"/>
    <w:rPr>
      <w:color w:val="800080" w:themeColor="followedHyperlink"/>
      <w:u w:val="single"/>
    </w:rPr>
  </w:style>
  <w:style w:type="paragraph" w:styleId="ListParagraph">
    <w:name w:val="List Paragraph"/>
    <w:basedOn w:val="Normal"/>
    <w:uiPriority w:val="34"/>
    <w:qFormat/>
    <w:rsid w:val="000D166F"/>
    <w:pPr>
      <w:ind w:left="720"/>
      <w:jc w:val="both"/>
    </w:pPr>
    <w:rPr>
      <w:rFonts w:ascii="Arial" w:hAnsi="Arial"/>
    </w:rPr>
  </w:style>
  <w:style w:type="paragraph" w:styleId="TOCHeading">
    <w:name w:val="TOC Heading"/>
    <w:aliases w:val="Bulletted"/>
    <w:basedOn w:val="Text"/>
    <w:next w:val="Normal"/>
    <w:uiPriority w:val="39"/>
    <w:unhideWhenUsed/>
    <w:qFormat/>
    <w:rsid w:val="00B05F3E"/>
    <w:pPr>
      <w:numPr>
        <w:numId w:val="5"/>
      </w:numPr>
    </w:pPr>
  </w:style>
  <w:style w:type="paragraph" w:styleId="TOC1">
    <w:name w:val="toc 1"/>
    <w:basedOn w:val="Normal"/>
    <w:next w:val="Normal"/>
    <w:autoRedefine/>
    <w:uiPriority w:val="39"/>
    <w:unhideWhenUsed/>
    <w:rsid w:val="002B7519"/>
    <w:pPr>
      <w:tabs>
        <w:tab w:val="right" w:leader="dot" w:pos="9016"/>
      </w:tabs>
      <w:spacing w:after="100"/>
    </w:pPr>
  </w:style>
  <w:style w:type="paragraph" w:styleId="TOC2">
    <w:name w:val="toc 2"/>
    <w:basedOn w:val="Normal"/>
    <w:next w:val="Normal"/>
    <w:autoRedefine/>
    <w:uiPriority w:val="39"/>
    <w:unhideWhenUsed/>
    <w:rsid w:val="002B7519"/>
    <w:pPr>
      <w:tabs>
        <w:tab w:val="right" w:leader="dot" w:pos="9016"/>
      </w:tabs>
      <w:spacing w:after="100"/>
      <w:ind w:left="220"/>
    </w:pPr>
  </w:style>
  <w:style w:type="paragraph" w:styleId="TOC3">
    <w:name w:val="toc 3"/>
    <w:basedOn w:val="Normal"/>
    <w:next w:val="Normal"/>
    <w:autoRedefine/>
    <w:uiPriority w:val="39"/>
    <w:unhideWhenUsed/>
    <w:rsid w:val="00760908"/>
    <w:pPr>
      <w:spacing w:after="100"/>
      <w:ind w:left="440"/>
    </w:pPr>
  </w:style>
  <w:style w:type="paragraph" w:styleId="TOC4">
    <w:name w:val="toc 4"/>
    <w:basedOn w:val="Normal"/>
    <w:next w:val="Normal"/>
    <w:autoRedefine/>
    <w:uiPriority w:val="39"/>
    <w:unhideWhenUsed/>
    <w:rsid w:val="00760908"/>
    <w:pPr>
      <w:spacing w:after="100" w:line="259" w:lineRule="auto"/>
      <w:ind w:left="660"/>
    </w:pPr>
    <w:rPr>
      <w:rFonts w:eastAsiaTheme="minorEastAsia"/>
    </w:rPr>
  </w:style>
  <w:style w:type="paragraph" w:styleId="TOC5">
    <w:name w:val="toc 5"/>
    <w:basedOn w:val="Normal"/>
    <w:next w:val="Normal"/>
    <w:autoRedefine/>
    <w:uiPriority w:val="39"/>
    <w:unhideWhenUsed/>
    <w:rsid w:val="00760908"/>
    <w:pPr>
      <w:spacing w:after="100" w:line="259" w:lineRule="auto"/>
      <w:ind w:left="880"/>
    </w:pPr>
    <w:rPr>
      <w:rFonts w:eastAsiaTheme="minorEastAsia"/>
    </w:rPr>
  </w:style>
  <w:style w:type="paragraph" w:styleId="TOC6">
    <w:name w:val="toc 6"/>
    <w:basedOn w:val="Normal"/>
    <w:next w:val="Normal"/>
    <w:autoRedefine/>
    <w:uiPriority w:val="39"/>
    <w:unhideWhenUsed/>
    <w:rsid w:val="00BA2FD4"/>
    <w:pPr>
      <w:spacing w:after="100" w:line="259" w:lineRule="auto"/>
      <w:ind w:left="1100"/>
    </w:pPr>
    <w:rPr>
      <w:rFonts w:eastAsiaTheme="minorEastAsia"/>
    </w:rPr>
  </w:style>
  <w:style w:type="paragraph" w:styleId="TOC7">
    <w:name w:val="toc 7"/>
    <w:basedOn w:val="Normal"/>
    <w:next w:val="Normal"/>
    <w:autoRedefine/>
    <w:uiPriority w:val="39"/>
    <w:unhideWhenUsed/>
    <w:rsid w:val="00BA2FD4"/>
    <w:pPr>
      <w:spacing w:after="100" w:line="259" w:lineRule="auto"/>
      <w:ind w:left="1320"/>
    </w:pPr>
    <w:rPr>
      <w:rFonts w:eastAsiaTheme="minorEastAsia"/>
    </w:rPr>
  </w:style>
  <w:style w:type="paragraph" w:styleId="TOC8">
    <w:name w:val="toc 8"/>
    <w:basedOn w:val="Normal"/>
    <w:next w:val="Normal"/>
    <w:autoRedefine/>
    <w:uiPriority w:val="39"/>
    <w:unhideWhenUsed/>
    <w:rsid w:val="00BA2FD4"/>
    <w:pPr>
      <w:spacing w:after="100" w:line="259" w:lineRule="auto"/>
      <w:ind w:left="1540"/>
    </w:pPr>
    <w:rPr>
      <w:rFonts w:eastAsiaTheme="minorEastAsia"/>
    </w:rPr>
  </w:style>
  <w:style w:type="paragraph" w:styleId="TOC9">
    <w:name w:val="toc 9"/>
    <w:basedOn w:val="Normal"/>
    <w:next w:val="Normal"/>
    <w:autoRedefine/>
    <w:uiPriority w:val="39"/>
    <w:unhideWhenUsed/>
    <w:rsid w:val="00BA2FD4"/>
    <w:pPr>
      <w:spacing w:after="100" w:line="259" w:lineRule="auto"/>
      <w:ind w:left="1760"/>
    </w:pPr>
    <w:rPr>
      <w:rFonts w:eastAsiaTheme="minorEastAsia"/>
    </w:rPr>
  </w:style>
  <w:style w:type="paragraph" w:customStyle="1" w:styleId="Bullettedlist">
    <w:name w:val="Bulletted list"/>
    <w:basedOn w:val="Text"/>
    <w:rsid w:val="00CF419D"/>
    <w:pPr>
      <w:numPr>
        <w:numId w:val="1"/>
      </w:numPr>
    </w:pPr>
  </w:style>
  <w:style w:type="paragraph" w:customStyle="1" w:styleId="Quotation">
    <w:name w:val="Quotation"/>
    <w:basedOn w:val="Normal"/>
    <w:link w:val="QuotationChar"/>
    <w:qFormat/>
    <w:rsid w:val="009254C6"/>
    <w:pPr>
      <w:spacing w:before="200"/>
      <w:jc w:val="center"/>
    </w:pPr>
    <w:rPr>
      <w:i/>
      <w:iCs/>
      <w:color w:val="404040" w:themeColor="text1" w:themeTint="BF"/>
    </w:rPr>
  </w:style>
  <w:style w:type="character" w:customStyle="1" w:styleId="QuotationChar">
    <w:name w:val="Quotation Char"/>
    <w:basedOn w:val="DefaultParagraphFont"/>
    <w:link w:val="Quotation"/>
    <w:rsid w:val="009254C6"/>
    <w:rPr>
      <w:rFonts w:ascii="Times New Roman" w:hAnsi="Times New Roman" w:cs="Times New Roman"/>
      <w:i/>
      <w:iCs/>
      <w:color w:val="404040" w:themeColor="text1" w:themeTint="BF"/>
    </w:rPr>
  </w:style>
  <w:style w:type="character" w:customStyle="1" w:styleId="cit-pub-date">
    <w:name w:val="cit-pub-date"/>
    <w:basedOn w:val="DefaultParagraphFont"/>
    <w:rsid w:val="00F74B72"/>
  </w:style>
  <w:style w:type="character" w:customStyle="1" w:styleId="cit-vol">
    <w:name w:val="cit-vol"/>
    <w:basedOn w:val="DefaultParagraphFont"/>
    <w:rsid w:val="00F74B72"/>
  </w:style>
  <w:style w:type="character" w:customStyle="1" w:styleId="cit-fpage">
    <w:name w:val="cit-fpage"/>
    <w:basedOn w:val="DefaultParagraphFont"/>
    <w:rsid w:val="00F74B72"/>
  </w:style>
  <w:style w:type="character" w:customStyle="1" w:styleId="normaltextrun">
    <w:name w:val="normaltextrun"/>
    <w:basedOn w:val="DefaultParagraphFont"/>
    <w:rsid w:val="00596C4C"/>
  </w:style>
  <w:style w:type="paragraph" w:customStyle="1" w:styleId="Normal1">
    <w:name w:val="Normal1"/>
    <w:rsid w:val="00BF04A2"/>
    <w:pPr>
      <w:spacing w:after="0"/>
    </w:pPr>
    <w:rPr>
      <w:rFonts w:ascii="Arial" w:eastAsia="Arial" w:hAnsi="Arial" w:cs="Arial"/>
      <w:color w:val="000000"/>
      <w:szCs w:val="20"/>
      <w:lang w:eastAsia="en-GB"/>
    </w:rPr>
  </w:style>
  <w:style w:type="paragraph" w:styleId="Caption">
    <w:name w:val="caption"/>
    <w:basedOn w:val="Normal"/>
    <w:next w:val="Normal"/>
    <w:uiPriority w:val="35"/>
    <w:unhideWhenUsed/>
    <w:qFormat/>
    <w:rsid w:val="00922A6E"/>
    <w:pPr>
      <w:keepNext/>
      <w:spacing w:before="240" w:after="120"/>
    </w:pPr>
    <w:rPr>
      <w:rFonts w:cs="AdvTT6c1def61.B"/>
      <w:caps/>
      <w:color w:val="62B547"/>
      <w:sz w:val="17"/>
      <w:szCs w:val="17"/>
    </w:rPr>
  </w:style>
  <w:style w:type="paragraph" w:styleId="TableofFigures">
    <w:name w:val="table of figures"/>
    <w:basedOn w:val="Normal"/>
    <w:next w:val="Normal"/>
    <w:uiPriority w:val="99"/>
    <w:unhideWhenUsed/>
    <w:rsid w:val="00005E79"/>
    <w:pPr>
      <w:ind w:left="480" w:hanging="480"/>
    </w:pPr>
    <w:rPr>
      <w:rFonts w:asciiTheme="minorHAnsi" w:hAnsiTheme="minorHAnsi" w:cstheme="minorHAnsi"/>
      <w:caps/>
    </w:rPr>
  </w:style>
  <w:style w:type="paragraph" w:styleId="Quote">
    <w:name w:val="Quote"/>
    <w:basedOn w:val="Normal"/>
    <w:next w:val="Normal"/>
    <w:link w:val="QuoteChar"/>
    <w:uiPriority w:val="29"/>
    <w:qFormat/>
    <w:rsid w:val="00F47366"/>
    <w:pPr>
      <w:autoSpaceDE w:val="0"/>
      <w:autoSpaceDN w:val="0"/>
      <w:adjustRightInd w:val="0"/>
      <w:spacing w:after="120" w:line="360" w:lineRule="auto"/>
      <w:ind w:left="284" w:right="380"/>
    </w:pPr>
    <w:rPr>
      <w:i/>
      <w:iCs/>
      <w:color w:val="000000" w:themeColor="text1"/>
    </w:rPr>
  </w:style>
  <w:style w:type="character" w:customStyle="1" w:styleId="QuoteChar">
    <w:name w:val="Quote Char"/>
    <w:basedOn w:val="DefaultParagraphFont"/>
    <w:link w:val="Quote"/>
    <w:uiPriority w:val="29"/>
    <w:rsid w:val="00F47366"/>
    <w:rPr>
      <w:rFonts w:ascii="Times New Roman" w:hAnsi="Times New Roman" w:cs="Times New Roman"/>
      <w:i/>
      <w:iCs/>
      <w:color w:val="000000" w:themeColor="text1"/>
      <w:sz w:val="24"/>
      <w:szCs w:val="24"/>
    </w:rPr>
  </w:style>
  <w:style w:type="character" w:styleId="HTMLCite">
    <w:name w:val="HTML Cite"/>
    <w:basedOn w:val="DefaultParagraphFont"/>
    <w:uiPriority w:val="99"/>
    <w:semiHidden/>
    <w:unhideWhenUsed/>
    <w:rsid w:val="00F70C7C"/>
    <w:rPr>
      <w:i/>
      <w:iCs/>
    </w:rPr>
  </w:style>
  <w:style w:type="paragraph" w:customStyle="1" w:styleId="Numberedlist">
    <w:name w:val="Numbered list"/>
    <w:basedOn w:val="Text"/>
    <w:rsid w:val="0027461D"/>
    <w:pPr>
      <w:numPr>
        <w:numId w:val="4"/>
      </w:numPr>
    </w:pPr>
  </w:style>
  <w:style w:type="paragraph" w:styleId="Revision">
    <w:name w:val="Revision"/>
    <w:hidden/>
    <w:uiPriority w:val="99"/>
    <w:rsid w:val="0069205D"/>
    <w:pPr>
      <w:spacing w:after="0" w:line="240" w:lineRule="auto"/>
    </w:pPr>
  </w:style>
  <w:style w:type="character" w:customStyle="1" w:styleId="ng-binding">
    <w:name w:val="ng-binding"/>
    <w:basedOn w:val="DefaultParagraphFont"/>
    <w:rsid w:val="00242E9E"/>
  </w:style>
  <w:style w:type="paragraph" w:customStyle="1" w:styleId="Default">
    <w:name w:val="Default"/>
    <w:basedOn w:val="Normal"/>
    <w:rsid w:val="00242E9E"/>
    <w:pPr>
      <w:autoSpaceDE w:val="0"/>
      <w:autoSpaceDN w:val="0"/>
    </w:pPr>
    <w:rPr>
      <w:rFonts w:ascii="Calibri" w:hAnsi="Calibri"/>
      <w:color w:val="000000"/>
    </w:rPr>
  </w:style>
  <w:style w:type="paragraph" w:customStyle="1" w:styleId="LRIGTABLEHEADER">
    <w:name w:val="LRIG TABLE HEADER"/>
    <w:basedOn w:val="Normal"/>
    <w:qFormat/>
    <w:rsid w:val="00242E9E"/>
    <w:pPr>
      <w:keepNext/>
      <w:spacing w:before="40" w:after="40" w:line="360" w:lineRule="auto"/>
      <w:jc w:val="both"/>
    </w:pPr>
    <w:rPr>
      <w:rFonts w:ascii="Arial" w:hAnsi="Arial" w:cs="Arial"/>
      <w:b/>
    </w:rPr>
  </w:style>
  <w:style w:type="paragraph" w:customStyle="1" w:styleId="LRIGTABLENUMBERS">
    <w:name w:val="LRIG TABLE NUMBERS"/>
    <w:basedOn w:val="Normal"/>
    <w:qFormat/>
    <w:rsid w:val="00242E9E"/>
    <w:pPr>
      <w:keepNext/>
      <w:tabs>
        <w:tab w:val="right" w:pos="1432"/>
      </w:tabs>
      <w:spacing w:before="40" w:after="40"/>
      <w:jc w:val="right"/>
    </w:pPr>
    <w:rPr>
      <w:rFonts w:ascii="Arial" w:hAnsi="Arial"/>
    </w:rPr>
  </w:style>
  <w:style w:type="character" w:customStyle="1" w:styleId="Heading3Char">
    <w:name w:val="Heading 3 Char"/>
    <w:basedOn w:val="DefaultParagraphFont"/>
    <w:link w:val="Heading3"/>
    <w:uiPriority w:val="9"/>
    <w:rsid w:val="008006D6"/>
    <w:rPr>
      <w:rFonts w:asciiTheme="majorHAnsi" w:eastAsiaTheme="majorEastAsia" w:hAnsiTheme="majorHAnsi" w:cstheme="majorBidi"/>
      <w:b/>
      <w:bCs/>
      <w:color w:val="4F81BD" w:themeColor="accent1"/>
    </w:rPr>
  </w:style>
  <w:style w:type="paragraph" w:customStyle="1" w:styleId="desc">
    <w:name w:val="desc"/>
    <w:basedOn w:val="Normal"/>
    <w:rsid w:val="005C436F"/>
    <w:pPr>
      <w:spacing w:before="100" w:beforeAutospacing="1" w:after="100" w:afterAutospacing="1"/>
    </w:pPr>
  </w:style>
  <w:style w:type="paragraph" w:customStyle="1" w:styleId="details">
    <w:name w:val="details"/>
    <w:basedOn w:val="Normal"/>
    <w:rsid w:val="005C436F"/>
    <w:pPr>
      <w:spacing w:before="100" w:beforeAutospacing="1" w:after="100" w:afterAutospacing="1"/>
    </w:pPr>
  </w:style>
  <w:style w:type="character" w:customStyle="1" w:styleId="jrnl">
    <w:name w:val="jrnl"/>
    <w:basedOn w:val="DefaultParagraphFont"/>
    <w:rsid w:val="005C436F"/>
  </w:style>
  <w:style w:type="character" w:styleId="Emphasis">
    <w:name w:val="Emphasis"/>
    <w:basedOn w:val="DefaultParagraphFont"/>
    <w:uiPriority w:val="20"/>
    <w:qFormat/>
    <w:rsid w:val="00F60B88"/>
    <w:rPr>
      <w:i/>
      <w:iCs/>
    </w:rPr>
  </w:style>
  <w:style w:type="character" w:styleId="LineNumber">
    <w:name w:val="line number"/>
    <w:basedOn w:val="DefaultParagraphFont"/>
    <w:uiPriority w:val="99"/>
    <w:semiHidden/>
    <w:unhideWhenUsed/>
    <w:rsid w:val="002762E6"/>
  </w:style>
  <w:style w:type="character" w:customStyle="1" w:styleId="UnresolvedMention1">
    <w:name w:val="Unresolved Mention1"/>
    <w:basedOn w:val="DefaultParagraphFont"/>
    <w:uiPriority w:val="99"/>
    <w:semiHidden/>
    <w:unhideWhenUsed/>
    <w:rsid w:val="001C62E6"/>
    <w:rPr>
      <w:color w:val="605E5C"/>
      <w:shd w:val="clear" w:color="auto" w:fill="E1DFDD"/>
    </w:rPr>
  </w:style>
  <w:style w:type="table" w:customStyle="1" w:styleId="TableGrid1">
    <w:name w:val="Table Grid1"/>
    <w:basedOn w:val="TableNormal"/>
    <w:next w:val="TableGrid"/>
    <w:uiPriority w:val="39"/>
    <w:rsid w:val="00243CDC"/>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43CDC"/>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872293"/>
  </w:style>
  <w:style w:type="paragraph" w:customStyle="1" w:styleId="11MaintitlePrelimsPrelimsstyles">
    <w:name w:val="1.1 Main title (Prelims) (Prelims styles)"/>
    <w:basedOn w:val="Normal"/>
    <w:next w:val="BasicParagraph"/>
    <w:uiPriority w:val="99"/>
    <w:rsid w:val="00CD3893"/>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CD3893"/>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CD3893"/>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CD3893"/>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CD3893"/>
    <w:rPr>
      <w:rFonts w:cs="Humanist777BT-RomanB"/>
    </w:rPr>
  </w:style>
  <w:style w:type="paragraph" w:customStyle="1" w:styleId="161TitlepagecompetinginterestsPrelimsstyles">
    <w:name w:val="1.61 Title page competing interests (Prelims styles)"/>
    <w:basedOn w:val="16TitlepagetextPrelimsPrelimsstyles"/>
    <w:uiPriority w:val="99"/>
    <w:rsid w:val="00CD3893"/>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CD3893"/>
    <w:pPr>
      <w:spacing w:after="60"/>
      <w:ind w:left="0" w:firstLine="0"/>
    </w:pPr>
  </w:style>
  <w:style w:type="paragraph" w:customStyle="1" w:styleId="18TitlepagedoiPrelimsPrelimsstyles">
    <w:name w:val="1.8 Title page doi (Prelims) (Prelims styles)"/>
    <w:basedOn w:val="17TitlepagepubdatePrelimsPrelimsstyles"/>
    <w:uiPriority w:val="99"/>
    <w:rsid w:val="00CD3893"/>
    <w:pPr>
      <w:spacing w:after="0" w:line="240" w:lineRule="atLeast"/>
    </w:pPr>
    <w:rPr>
      <w:sz w:val="20"/>
      <w:szCs w:val="20"/>
    </w:rPr>
  </w:style>
  <w:style w:type="paragraph" w:customStyle="1" w:styleId="151AbstracttitlePrelimsPrelimsstyles">
    <w:name w:val="1.51 Abstract title (Prelims) (Prelims styles)"/>
    <w:basedOn w:val="Normal"/>
    <w:uiPriority w:val="99"/>
    <w:rsid w:val="00CD3893"/>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CD3893"/>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CD3893"/>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CD3893"/>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CD3893"/>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CD3893"/>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CD3893"/>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CD3893"/>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CD3893"/>
    <w:pPr>
      <w:spacing w:after="130"/>
      <w:ind w:left="960" w:hanging="960"/>
    </w:pPr>
  </w:style>
  <w:style w:type="paragraph" w:customStyle="1" w:styleId="192AbbreviationslistnotesPrelimsstyles">
    <w:name w:val="1.92 Abbreviations list notes (Prelims styles)"/>
    <w:basedOn w:val="602TextfoTextstylesTextstyles"/>
    <w:uiPriority w:val="99"/>
    <w:rsid w:val="00CD3893"/>
    <w:pPr>
      <w:pageBreakBefore/>
      <w:spacing w:before="260" w:after="0"/>
    </w:pPr>
  </w:style>
  <w:style w:type="paragraph" w:customStyle="1" w:styleId="21ContributortextPrelimsPrelimsstyles">
    <w:name w:val="2.1 Contributor text (Prelims) (Prelims styles)"/>
    <w:basedOn w:val="16TitlepagetextPrelimsPrelimsstyles"/>
    <w:uiPriority w:val="99"/>
    <w:rsid w:val="00CD3893"/>
    <w:pPr>
      <w:spacing w:after="280"/>
      <w:ind w:left="240" w:hanging="240"/>
    </w:pPr>
  </w:style>
  <w:style w:type="paragraph" w:customStyle="1" w:styleId="51AAheadHeadingstyles">
    <w:name w:val="5.1 AA head (Heading styles)"/>
    <w:basedOn w:val="52AheadHeadingsHeadingstyles"/>
    <w:next w:val="52AheadHeadingsHeadingstyles"/>
    <w:uiPriority w:val="99"/>
    <w:rsid w:val="00CD3893"/>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CD3893"/>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CD3893"/>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CD3893"/>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CD3893"/>
    <w:pPr>
      <w:outlineLvl w:val="4"/>
    </w:pPr>
    <w:rPr>
      <w:rFonts w:cs="Humanist777BT-ItalicB"/>
      <w:i/>
      <w:iCs/>
    </w:rPr>
  </w:style>
  <w:style w:type="paragraph" w:customStyle="1" w:styleId="56EheadHeadingsHeadingstyles">
    <w:name w:val="5.6 E head (Headings) (Heading styles)"/>
    <w:basedOn w:val="602TextfoTextstylesTextstyles"/>
    <w:uiPriority w:val="99"/>
    <w:rsid w:val="00CD3893"/>
  </w:style>
  <w:style w:type="paragraph" w:customStyle="1" w:styleId="57FheadHeadingsHeadingstyles">
    <w:name w:val="5.7 F head (Headings) (Heading styles)"/>
    <w:basedOn w:val="56EheadHeadingsHeadingstyles"/>
    <w:uiPriority w:val="99"/>
    <w:rsid w:val="00CD3893"/>
    <w:rPr>
      <w:i/>
      <w:iCs/>
    </w:rPr>
  </w:style>
  <w:style w:type="paragraph" w:customStyle="1" w:styleId="601TextdropcapTextstylesTextstyles">
    <w:name w:val="6.01 Text (drop cap) (Text styles) (Text styles)"/>
    <w:basedOn w:val="602TextfoTextstylesTextstyles"/>
    <w:next w:val="602TextfoTextstylesTextstyles"/>
    <w:uiPriority w:val="99"/>
    <w:rsid w:val="00CD3893"/>
  </w:style>
  <w:style w:type="paragraph" w:customStyle="1" w:styleId="611BulletlistTextstyles">
    <w:name w:val="6.11 Bullet list (Text styles)"/>
    <w:basedOn w:val="602TextfoTextstylesTextstyles"/>
    <w:next w:val="602TextfoTextstylesTextstyles"/>
    <w:uiPriority w:val="99"/>
    <w:rsid w:val="00CD3893"/>
    <w:pPr>
      <w:spacing w:after="0"/>
      <w:ind w:left="357"/>
    </w:pPr>
  </w:style>
  <w:style w:type="paragraph" w:customStyle="1" w:styleId="612Textbulletlist2ndparaTextstyles">
    <w:name w:val="6.12 Text (bullet list 2nd para) (Text styles)"/>
    <w:basedOn w:val="611BulletlistTextstyles"/>
    <w:uiPriority w:val="99"/>
    <w:rsid w:val="00CD3893"/>
  </w:style>
  <w:style w:type="paragraph" w:customStyle="1" w:styleId="614TextbulletlistlastTextstylesTextstyles">
    <w:name w:val="6.14 Text (bullet list last) (Text styles) (Text styles)"/>
    <w:basedOn w:val="611BulletlistTextstyles"/>
    <w:uiPriority w:val="99"/>
    <w:rsid w:val="00CD3893"/>
    <w:pPr>
      <w:spacing w:after="260"/>
    </w:pPr>
  </w:style>
  <w:style w:type="paragraph" w:customStyle="1" w:styleId="613TextsubbulletlistTextstylesTextstyles">
    <w:name w:val="6.13 Text (sub bullet list) (Text styles) (Text styles)"/>
    <w:basedOn w:val="602TextfoTextstylesTextstyles"/>
    <w:uiPriority w:val="99"/>
    <w:rsid w:val="00CD3893"/>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CD3893"/>
    <w:pPr>
      <w:spacing w:after="260"/>
    </w:pPr>
  </w:style>
  <w:style w:type="paragraph" w:customStyle="1" w:styleId="615TextsubsubbulletlistTextstylesTextstyles">
    <w:name w:val="6.15 Text (sub sub bullet list) (Text styles) (Text styles)"/>
    <w:basedOn w:val="613TextsubbulletlistTextstylesTextstyles"/>
    <w:uiPriority w:val="99"/>
    <w:rsid w:val="00CD3893"/>
    <w:pPr>
      <w:ind w:left="1080"/>
    </w:pPr>
  </w:style>
  <w:style w:type="paragraph" w:customStyle="1" w:styleId="617TextsubsubbulletlistlastTextstylesTextstyles">
    <w:name w:val="6.17 Text (sub sub bullet list last) (Text styles) (Text styles)"/>
    <w:basedOn w:val="613TextsubbulletlistTextstylesTextstyles"/>
    <w:uiPriority w:val="99"/>
    <w:rsid w:val="00CD3893"/>
    <w:pPr>
      <w:spacing w:after="260"/>
      <w:ind w:left="1080"/>
    </w:pPr>
  </w:style>
  <w:style w:type="paragraph" w:customStyle="1" w:styleId="621TextnumberedlistTextstylesTextstyles">
    <w:name w:val="6.21 Text (numbered list) (Text styles) (Text styles)"/>
    <w:basedOn w:val="602TextfoTextstylesTextstyles"/>
    <w:uiPriority w:val="99"/>
    <w:rsid w:val="00CD3893"/>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CD3893"/>
    <w:pPr>
      <w:ind w:left="360"/>
    </w:pPr>
  </w:style>
  <w:style w:type="paragraph" w:customStyle="1" w:styleId="6211TextnumberedlistlastTextstylesTextstyles">
    <w:name w:val="6.211 Text (numbered list last) (Text styles) (Text styles)"/>
    <w:basedOn w:val="621TextnumberedlistTextstylesTextstyles"/>
    <w:uiPriority w:val="99"/>
    <w:rsid w:val="00CD3893"/>
    <w:pPr>
      <w:spacing w:after="260"/>
    </w:pPr>
  </w:style>
  <w:style w:type="paragraph" w:customStyle="1" w:styleId="623TextsubnumberedlistTextstylesTextstyles">
    <w:name w:val="6.23 Text (sub numbered list) (Text styles) (Text styles)"/>
    <w:basedOn w:val="621TextnumberedlistTextstylesTextstyles"/>
    <w:uiPriority w:val="99"/>
    <w:rsid w:val="00CD3893"/>
    <w:pPr>
      <w:ind w:left="360"/>
    </w:pPr>
  </w:style>
  <w:style w:type="paragraph" w:customStyle="1" w:styleId="626TextalphalistTextstyles">
    <w:name w:val="6.26 Text (alpha list) (Text styles)"/>
    <w:basedOn w:val="621TextnumberedlistTextstylesTextstyles"/>
    <w:uiPriority w:val="99"/>
    <w:rsid w:val="00CD3893"/>
    <w:pPr>
      <w:tabs>
        <w:tab w:val="clear" w:pos="0"/>
        <w:tab w:val="left" w:pos="360"/>
      </w:tabs>
    </w:pPr>
  </w:style>
  <w:style w:type="paragraph" w:customStyle="1" w:styleId="627TextsubalphalistTextstyles">
    <w:name w:val="6.27 Text (sub alpha list) (Text styles)"/>
    <w:basedOn w:val="626TextalphalistTextstyles"/>
    <w:uiPriority w:val="99"/>
    <w:rsid w:val="00CD3893"/>
    <w:pPr>
      <w:ind w:left="360"/>
    </w:pPr>
  </w:style>
  <w:style w:type="paragraph" w:customStyle="1" w:styleId="628TextalphalistlastTextstyles">
    <w:name w:val="6.28 Text (alpha list last) (Text styles)"/>
    <w:basedOn w:val="626TextalphalistTextstyles"/>
    <w:next w:val="602TextfoTextstylesTextstyles"/>
    <w:uiPriority w:val="99"/>
    <w:rsid w:val="00CD3893"/>
    <w:pPr>
      <w:spacing w:after="240"/>
    </w:pPr>
  </w:style>
  <w:style w:type="paragraph" w:customStyle="1" w:styleId="644TextquoteTextstylesTextstyles">
    <w:name w:val="6.44 Text (quote) (Text styles) (Text styles)"/>
    <w:basedOn w:val="602TextfoTextstylesTextstyles"/>
    <w:uiPriority w:val="99"/>
    <w:rsid w:val="00CD3893"/>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CD3893"/>
  </w:style>
  <w:style w:type="paragraph" w:customStyle="1" w:styleId="632TextequationTextstylesTextstyles">
    <w:name w:val="6.32 Text (equation) (Text styles) (Text styles)"/>
    <w:basedOn w:val="602TextfoTextstylesTextstyles"/>
    <w:uiPriority w:val="99"/>
    <w:rsid w:val="00CD3893"/>
    <w:pPr>
      <w:tabs>
        <w:tab w:val="right" w:pos="9120"/>
      </w:tabs>
      <w:ind w:left="240"/>
    </w:pPr>
  </w:style>
  <w:style w:type="paragraph" w:customStyle="1" w:styleId="645TextquotewithsourceTextstyles">
    <w:name w:val="6.45 Text (quote with source) (Text styles)"/>
    <w:basedOn w:val="644TextquoteTextstylesTextstyles"/>
    <w:uiPriority w:val="99"/>
    <w:rsid w:val="00CD3893"/>
    <w:pPr>
      <w:spacing w:after="0"/>
    </w:pPr>
  </w:style>
  <w:style w:type="paragraph" w:customStyle="1" w:styleId="646TextquotesourceTextstylesTextstyles">
    <w:name w:val="6.46 Text (quote source) (Text styles) (Text styles)"/>
    <w:basedOn w:val="644TextquoteTextstylesTextstyles"/>
    <w:uiPriority w:val="99"/>
    <w:rsid w:val="00CD3893"/>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CD3893"/>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CD3893"/>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CD3893"/>
    <w:pPr>
      <w:spacing w:after="130"/>
      <w:ind w:left="600" w:hanging="120"/>
    </w:pPr>
  </w:style>
  <w:style w:type="paragraph" w:customStyle="1" w:styleId="690EndnoteTextstylesTextstyles">
    <w:name w:val="6.90 Endnote (Text styles) (Text styles)"/>
    <w:basedOn w:val="602TextfoTextstylesTextstyles"/>
    <w:uiPriority w:val="99"/>
    <w:rsid w:val="00CD3893"/>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CD3893"/>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CD3893"/>
    <w:rPr>
      <w:bCs/>
    </w:rPr>
  </w:style>
  <w:style w:type="paragraph" w:customStyle="1" w:styleId="72TabletextTablesTableFigureBoxstyles">
    <w:name w:val="7.2 Table text (Tables) (Table/Figure/Box styles)"/>
    <w:basedOn w:val="Normal"/>
    <w:uiPriority w:val="99"/>
    <w:rsid w:val="00CD3893"/>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CD3893"/>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CD3893"/>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CD3893"/>
  </w:style>
  <w:style w:type="paragraph" w:customStyle="1" w:styleId="710TableheadTablesTableFigureBoxstyles">
    <w:name w:val="7.10 Table head (Tables) (Table/Figure/Box styles)"/>
    <w:basedOn w:val="72TabletextTablesTableFigureBoxstyles"/>
    <w:next w:val="72TabletextTablesTableFigureBoxstyles"/>
    <w:uiPriority w:val="99"/>
    <w:rsid w:val="00CD3893"/>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CD3893"/>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CD3893"/>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CD3893"/>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CD3893"/>
    <w:rPr>
      <w:rFonts w:cs="Humanist777BT-ItalicB"/>
      <w:bCs w:val="0"/>
      <w:i/>
    </w:rPr>
  </w:style>
  <w:style w:type="paragraph" w:customStyle="1" w:styleId="92BoxtextBoxesTableFigureBoxstyles">
    <w:name w:val="9.2 Box text (Boxes) (Table/Figure/Box styles)"/>
    <w:basedOn w:val="72TabletextTablesTableFigureBoxstyles"/>
    <w:uiPriority w:val="99"/>
    <w:rsid w:val="00CD3893"/>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CD3893"/>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CD3893"/>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CD3893"/>
    <w:pPr>
      <w:spacing w:after="120"/>
    </w:pPr>
  </w:style>
  <w:style w:type="paragraph" w:customStyle="1" w:styleId="922BoxbulletlistBoxesTableFigureBoxstyles">
    <w:name w:val="9.22 Box bullet list (Boxes) (Table/Figure/Box styles)"/>
    <w:basedOn w:val="921BoxnumberedlistBoxesTableFigureBoxstyles"/>
    <w:uiPriority w:val="99"/>
    <w:rsid w:val="00CD3893"/>
    <w:pPr>
      <w:ind w:hanging="240"/>
    </w:pPr>
  </w:style>
  <w:style w:type="paragraph" w:customStyle="1" w:styleId="925BoxbulletlistlastBoxesTableFigureBoxstyles">
    <w:name w:val="9.25 Box bullet list last (Boxes) (Table/Figure/Box styles)"/>
    <w:basedOn w:val="921BoxnumberedlistBoxesTableFigureBoxstyles"/>
    <w:uiPriority w:val="99"/>
    <w:rsid w:val="00CD3893"/>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CD3893"/>
  </w:style>
  <w:style w:type="paragraph" w:customStyle="1" w:styleId="926BoxalphalistlastBoxesTableFigureBoxstyles">
    <w:name w:val="9.26 Box alpha list last (Boxes) (Table/Figure/Box styles)"/>
    <w:basedOn w:val="921BoxnumberedlistBoxesTableFigureBoxstyles"/>
    <w:uiPriority w:val="99"/>
    <w:rsid w:val="00CD3893"/>
    <w:pPr>
      <w:spacing w:after="120"/>
    </w:pPr>
  </w:style>
  <w:style w:type="paragraph" w:customStyle="1" w:styleId="927BoxquoteBoxesTableFigureBoxstyles">
    <w:name w:val="9.27 Box quote (Boxes) (Table/Figure/Box styles)"/>
    <w:basedOn w:val="92BoxtextBoxesTableFigureBoxstyles"/>
    <w:uiPriority w:val="99"/>
    <w:rsid w:val="00CD3893"/>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CD3893"/>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CD3893"/>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CD3893"/>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CD3893"/>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CD3893"/>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CD3893"/>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CD3893"/>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CD3893"/>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CD3893"/>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CD3893"/>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CD3893"/>
    <w:pPr>
      <w:ind w:left="240"/>
    </w:pPr>
  </w:style>
  <w:style w:type="paragraph" w:customStyle="1" w:styleId="75TablenotesTablesTableFigureBoxstyles">
    <w:name w:val="7.5 Table (notes) (Tables) (Table/Figure/Box styles)"/>
    <w:basedOn w:val="74TablenotesheadingTablesTableFigureBoxstyles"/>
    <w:uiPriority w:val="99"/>
    <w:rsid w:val="00CD3893"/>
    <w:pPr>
      <w:spacing w:before="0"/>
      <w:ind w:left="198" w:hanging="198"/>
    </w:pPr>
    <w:rPr>
      <w:rFonts w:ascii="Lato" w:hAnsi="Lato" w:cs="Humanist777BT-LightB"/>
      <w:b w:val="0"/>
    </w:rPr>
  </w:style>
  <w:style w:type="paragraph" w:customStyle="1" w:styleId="BasicParagraph">
    <w:name w:val="[Basic Paragraph]"/>
    <w:basedOn w:val="Normal"/>
    <w:uiPriority w:val="99"/>
    <w:rsid w:val="00CD3893"/>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CD3893"/>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CD3893"/>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CD3893"/>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CD3893"/>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CD3893"/>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CD3893"/>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CD3893"/>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CD3893"/>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CD3893"/>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CD3893"/>
    <w:pPr>
      <w:spacing w:after="260"/>
      <w:ind w:left="360"/>
    </w:pPr>
  </w:style>
  <w:style w:type="paragraph" w:customStyle="1" w:styleId="634TextsubalphalistlastTextstyles">
    <w:name w:val="6.34 Text (sub alpha list last) (Text styles)"/>
    <w:basedOn w:val="626TextalphalistTextstyles"/>
    <w:uiPriority w:val="99"/>
    <w:rsid w:val="00CD3893"/>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CD3893"/>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CD3893"/>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CD3893"/>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CD3893"/>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CD3893"/>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CD3893"/>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CD3893"/>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CD3893"/>
  </w:style>
  <w:style w:type="paragraph" w:customStyle="1" w:styleId="636TextsubsubnumberedlistlastTextstylesTextstyles">
    <w:name w:val="6.36 Text (sub sub numbered list last) (Text styles) (Text styles)"/>
    <w:basedOn w:val="613TextsubbulletlistTextstylesTextstyles"/>
    <w:uiPriority w:val="99"/>
    <w:rsid w:val="00CD3893"/>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CD3893"/>
    <w:pPr>
      <w:ind w:left="402"/>
    </w:pPr>
  </w:style>
  <w:style w:type="paragraph" w:customStyle="1" w:styleId="6121Textbulletlist2ndparalastTextstyles">
    <w:name w:val="6.121 Text (bullet list 2nd para last) (Text styles)"/>
    <w:basedOn w:val="612Textbulletlist2ndparaTextstyles"/>
    <w:uiPriority w:val="99"/>
    <w:rsid w:val="00CD3893"/>
    <w:pPr>
      <w:spacing w:after="260"/>
    </w:pPr>
  </w:style>
  <w:style w:type="paragraph" w:customStyle="1" w:styleId="6131TextsubbulletlistsolidTextstylesTextstyles">
    <w:name w:val="6.131 Text (sub bullet list solid) (Text styles) (Text styles)"/>
    <w:basedOn w:val="613TextsubbulletlistTextstylesTextstyles"/>
    <w:uiPriority w:val="99"/>
    <w:rsid w:val="00CD3893"/>
  </w:style>
  <w:style w:type="paragraph" w:customStyle="1" w:styleId="6161TextsubbulletlistsolidlastTextstyles">
    <w:name w:val="6.161 Text (sub bullet list solid last) (Text styles)"/>
    <w:basedOn w:val="616TextsubbulletlistlastTextstylesTextstyles"/>
    <w:uiPriority w:val="99"/>
    <w:rsid w:val="00CD3893"/>
  </w:style>
  <w:style w:type="paragraph" w:customStyle="1" w:styleId="713TablesubheadCTablesTableFigureBoxstyles">
    <w:name w:val="7.13 Table subhead C (Tables) (Table/Figure/Box styles)"/>
    <w:basedOn w:val="712TablesubheadBTablesTableFigureBoxstyles"/>
    <w:uiPriority w:val="99"/>
    <w:rsid w:val="00CD3893"/>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CD3893"/>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CD3893"/>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CD3893"/>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CD3893"/>
    <w:pPr>
      <w:spacing w:after="0"/>
    </w:pPr>
  </w:style>
  <w:style w:type="paragraph" w:customStyle="1" w:styleId="9271BoxquotewithsourceTableFigureBoxstyles">
    <w:name w:val="9.271 Box quote with source (Table/Figure/Box styles)"/>
    <w:basedOn w:val="927BoxquoteBoxesTableFigureBoxstyles"/>
    <w:uiPriority w:val="99"/>
    <w:rsid w:val="00CD3893"/>
    <w:pPr>
      <w:spacing w:after="0"/>
    </w:pPr>
  </w:style>
  <w:style w:type="paragraph" w:customStyle="1" w:styleId="6116Quoteasabulletlistitem-sourceTextstyles">
    <w:name w:val="6.116 Quote as a bullet list item - source (Text styles)"/>
    <w:basedOn w:val="Normal"/>
    <w:uiPriority w:val="99"/>
    <w:rsid w:val="00CD3893"/>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CD3893"/>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CD3893"/>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CD3893"/>
    <w:pPr>
      <w:spacing w:after="260"/>
    </w:pPr>
  </w:style>
  <w:style w:type="paragraph" w:customStyle="1" w:styleId="Normal0">
    <w:name w:val="[Normal]"/>
    <w:rsid w:val="00CD3893"/>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CD3893"/>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CD3893"/>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CD3893"/>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CD3893"/>
    <w:pPr>
      <w:ind w:left="720"/>
    </w:pPr>
  </w:style>
  <w:style w:type="paragraph" w:customStyle="1" w:styleId="58GHeadHeadingsHeadingstyles">
    <w:name w:val="5.8 G Head (Headings) (Heading styles)"/>
    <w:basedOn w:val="57FheadHeadingsHeadingstyles"/>
    <w:uiPriority w:val="99"/>
    <w:rsid w:val="00CD3893"/>
    <w:rPr>
      <w:i w:val="0"/>
      <w:iCs w:val="0"/>
    </w:rPr>
  </w:style>
  <w:style w:type="paragraph" w:customStyle="1" w:styleId="6212QuoteasanumberedlistitemTextstyles">
    <w:name w:val="6.212 Quote as a numbered list item (Text styles)"/>
    <w:basedOn w:val="621TextnumberedlistTextstylesTextstyles"/>
    <w:uiPriority w:val="99"/>
    <w:rsid w:val="00CD3893"/>
    <w:rPr>
      <w:i/>
    </w:rPr>
  </w:style>
  <w:style w:type="paragraph" w:customStyle="1" w:styleId="625TextsimplelistTextstyles">
    <w:name w:val="6.25 Text (simple list) (Text styles)"/>
    <w:basedOn w:val="626TextalphalistTextstyles"/>
    <w:uiPriority w:val="99"/>
    <w:rsid w:val="00CD3893"/>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CD3893"/>
    <w:pPr>
      <w:ind w:left="360" w:hanging="120"/>
    </w:pPr>
    <w:rPr>
      <w:lang w:eastAsia="en-GB"/>
    </w:rPr>
  </w:style>
  <w:style w:type="paragraph" w:customStyle="1" w:styleId="647TextquotedbulletlistTextstyles">
    <w:name w:val="6.47 Text (quoted bullet list) (Text styles)"/>
    <w:basedOn w:val="644TextquoteTextstylesTextstyles"/>
    <w:uiPriority w:val="99"/>
    <w:rsid w:val="00CD3893"/>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CD3893"/>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CD3893"/>
    <w:pPr>
      <w:spacing w:after="260"/>
    </w:pPr>
  </w:style>
  <w:style w:type="paragraph" w:customStyle="1" w:styleId="648TextquotedbulletlistlastTextstyles">
    <w:name w:val="6.48 Text (quoted bullet list last) (Text styles)"/>
    <w:basedOn w:val="647TextquotedbulletlistTextstyles"/>
    <w:uiPriority w:val="99"/>
    <w:rsid w:val="00CD3893"/>
    <w:pPr>
      <w:spacing w:after="260"/>
    </w:pPr>
  </w:style>
  <w:style w:type="paragraph" w:customStyle="1" w:styleId="642TextquotednumberedlistTextstyles">
    <w:name w:val="6.42 Text (quoted numbered list) (Text styles)"/>
    <w:basedOn w:val="647TextquotedbulletlistTextstyles"/>
    <w:uiPriority w:val="99"/>
    <w:rsid w:val="00CD3893"/>
  </w:style>
  <w:style w:type="paragraph" w:customStyle="1" w:styleId="643TextquotednumberedlistlastTextstyles">
    <w:name w:val="6.43 Text (quoted numbered list last) (Text styles)"/>
    <w:basedOn w:val="642TextquotednumberedlistTextstyles"/>
    <w:uiPriority w:val="99"/>
    <w:rsid w:val="00CD3893"/>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CD3893"/>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CD3893"/>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CD3893"/>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CD3893"/>
  </w:style>
  <w:style w:type="paragraph" w:customStyle="1" w:styleId="7531TablenotessubalphalistTablesTableFigureBoxstyles">
    <w:name w:val="7.531 Table notes sub alpha list (Tables) (Table/Figure/Box styles)"/>
    <w:basedOn w:val="752TablenotesnumberedlistTablesTableFigureBoxstyles"/>
    <w:uiPriority w:val="99"/>
    <w:rsid w:val="00CD3893"/>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CD3893"/>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CD3893"/>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CD3893"/>
  </w:style>
  <w:style w:type="paragraph" w:customStyle="1" w:styleId="9521BoxnotessubnumberedlistBoxesTableFigureBoxstyles">
    <w:name w:val="9.521 Box notes sub numbered list (Boxes) (Table/Figure/Box styles)"/>
    <w:basedOn w:val="951BoxnotesbulletlistBoxesTableFigureBoxstyles"/>
    <w:uiPriority w:val="99"/>
    <w:rsid w:val="00CD3893"/>
    <w:pPr>
      <w:ind w:left="606"/>
    </w:pPr>
  </w:style>
  <w:style w:type="paragraph" w:customStyle="1" w:styleId="953BoxnotesalphalistBoxesTableFigureBoxstyles">
    <w:name w:val="9.53 Box notes alpha list (Boxes) (Table/Figure/Box styles)"/>
    <w:basedOn w:val="952BoxnotesnumberedlistBoxesTableFigureBoxstyles"/>
    <w:uiPriority w:val="99"/>
    <w:rsid w:val="00CD3893"/>
  </w:style>
  <w:style w:type="paragraph" w:customStyle="1" w:styleId="9531BoxnotessubalphalistBoxesTableFigureBoxstyles">
    <w:name w:val="9.531 Box notes sub alpha list (Boxes) (Table/Figure/Box styles)"/>
    <w:basedOn w:val="952BoxnotesnumberedlistBoxesTableFigureBoxstyles"/>
    <w:uiPriority w:val="99"/>
    <w:rsid w:val="00CD3893"/>
    <w:pPr>
      <w:ind w:left="606"/>
    </w:pPr>
  </w:style>
  <w:style w:type="paragraph" w:customStyle="1" w:styleId="6132TextsubbulletlistnumberedTextstyles">
    <w:name w:val="6.132 Text (sub bullet list numbered) (Text styles)"/>
    <w:basedOn w:val="613TextsubbulletlistTextstylesTextstyles"/>
    <w:uiPriority w:val="99"/>
    <w:rsid w:val="00CD3893"/>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CD3893"/>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CD3893"/>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CD3893"/>
    <w:pPr>
      <w:spacing w:after="120"/>
    </w:pPr>
  </w:style>
  <w:style w:type="paragraph" w:customStyle="1" w:styleId="ToCchaptertitleToCstyles">
    <w:name w:val="ToC chapter title (ToC styles)"/>
    <w:basedOn w:val="Normal"/>
    <w:uiPriority w:val="99"/>
    <w:rsid w:val="00CD3893"/>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CD3893"/>
    <w:rPr>
      <w:rFonts w:ascii="Lato Black" w:hAnsi="Lato Black" w:cs="Lato Black"/>
    </w:rPr>
  </w:style>
  <w:style w:type="paragraph" w:customStyle="1" w:styleId="ToCAAheadToCstyles">
    <w:name w:val="ToC AA head (ToC styles)"/>
    <w:basedOn w:val="ToCchaptertitleToCstyles"/>
    <w:uiPriority w:val="99"/>
    <w:rsid w:val="00CD3893"/>
    <w:pPr>
      <w:spacing w:before="0"/>
    </w:pPr>
    <w:rPr>
      <w:rFonts w:ascii="Lato Medium" w:hAnsi="Lato Medium" w:cs="Lato Medium"/>
    </w:rPr>
  </w:style>
  <w:style w:type="paragraph" w:customStyle="1" w:styleId="ToCAheadToCstyles">
    <w:name w:val="ToC A head (ToC styles)"/>
    <w:basedOn w:val="ToCchaptertitleToCstyles"/>
    <w:uiPriority w:val="99"/>
    <w:rsid w:val="00CD3893"/>
    <w:pPr>
      <w:spacing w:before="0"/>
    </w:pPr>
  </w:style>
  <w:style w:type="paragraph" w:customStyle="1" w:styleId="ToCappendixToCstyles">
    <w:name w:val="ToC appendix (ToC styles)"/>
    <w:basedOn w:val="ToCchaptertitleToCstyles"/>
    <w:uiPriority w:val="99"/>
    <w:rsid w:val="00CD3893"/>
  </w:style>
  <w:style w:type="paragraph" w:customStyle="1" w:styleId="6214QuoteasanumberedlistitemsourceTextstyles">
    <w:name w:val="6.214 Quote as a numbered list item – source (Text styles)"/>
    <w:basedOn w:val="6121Textbulletlist2ndparalastTextstyles"/>
    <w:uiPriority w:val="99"/>
    <w:rsid w:val="00CD3893"/>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CD3893"/>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CD3893"/>
    <w:pPr>
      <w:spacing w:after="120"/>
    </w:pPr>
  </w:style>
  <w:style w:type="paragraph" w:customStyle="1" w:styleId="9274BoxquotesubbulletlistTableFigureBoxstyles">
    <w:name w:val="9.274 Box quote sub bullet list (Table/Figure/Box styles)"/>
    <w:basedOn w:val="9272BoxquotebulletlistTableFigureBoxstyles"/>
    <w:uiPriority w:val="99"/>
    <w:rsid w:val="00CD3893"/>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CD3893"/>
    <w:pPr>
      <w:spacing w:after="120"/>
    </w:pPr>
  </w:style>
  <w:style w:type="paragraph" w:customStyle="1" w:styleId="9276BoxquotenumberedlistTableFigureBoxstyles">
    <w:name w:val="9.276 Box quote numbered list (Table/Figure/Box styles)"/>
    <w:basedOn w:val="9272BoxquotebulletlistTableFigureBoxstyles"/>
    <w:uiPriority w:val="99"/>
    <w:rsid w:val="00CD3893"/>
  </w:style>
  <w:style w:type="paragraph" w:customStyle="1" w:styleId="9277BoxquotenumberedlistlastTableFigureBoxstyles">
    <w:name w:val="9.277 Box quote numbered list last  (Table/Figure/Box styles)"/>
    <w:basedOn w:val="9276BoxquotenumberedlistTableFigureBoxstyles"/>
    <w:uiPriority w:val="99"/>
    <w:rsid w:val="00CD3893"/>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CD3893"/>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CD3893"/>
    <w:pPr>
      <w:spacing w:after="120"/>
    </w:pPr>
  </w:style>
  <w:style w:type="character" w:customStyle="1" w:styleId="Heading5Char">
    <w:name w:val="Heading 5 Char"/>
    <w:basedOn w:val="DefaultParagraphFont"/>
    <w:link w:val="Heading5"/>
    <w:rsid w:val="003A7339"/>
    <w:rPr>
      <w:rFonts w:ascii="Times New Roman" w:eastAsia="Times New Roman" w:hAnsi="Times New Roman" w:cs="Times New Roman"/>
      <w:b/>
      <w:sz w:val="20"/>
      <w:szCs w:val="20"/>
      <w:lang w:val="en-US"/>
    </w:rPr>
  </w:style>
  <w:style w:type="character" w:customStyle="1" w:styleId="Heading6Char">
    <w:name w:val="Heading 6 Char"/>
    <w:basedOn w:val="DefaultParagraphFont"/>
    <w:link w:val="Heading6"/>
    <w:rsid w:val="003A7339"/>
    <w:rPr>
      <w:rFonts w:ascii="Times New Roman" w:eastAsia="Times New Roman" w:hAnsi="Times New Roman" w:cs="Times New Roman"/>
      <w:b/>
      <w:sz w:val="20"/>
      <w:szCs w:val="20"/>
      <w:lang w:val="en-US"/>
    </w:rPr>
  </w:style>
  <w:style w:type="paragraph" w:styleId="Title">
    <w:name w:val="Title"/>
    <w:basedOn w:val="Normal"/>
    <w:next w:val="Normal"/>
    <w:link w:val="TitleChar"/>
    <w:qFormat/>
    <w:rsid w:val="003A7339"/>
    <w:pPr>
      <w:keepNext/>
      <w:keepLines/>
      <w:spacing w:before="480" w:after="120"/>
    </w:pPr>
    <w:rPr>
      <w:b/>
      <w:sz w:val="72"/>
      <w:szCs w:val="72"/>
    </w:rPr>
  </w:style>
  <w:style w:type="character" w:customStyle="1" w:styleId="TitleChar">
    <w:name w:val="Title Char"/>
    <w:basedOn w:val="DefaultParagraphFont"/>
    <w:link w:val="Title"/>
    <w:rsid w:val="003A7339"/>
    <w:rPr>
      <w:rFonts w:ascii="Times New Roman" w:eastAsia="Times New Roman" w:hAnsi="Times New Roman" w:cs="Times New Roman"/>
      <w:b/>
      <w:sz w:val="72"/>
      <w:szCs w:val="72"/>
      <w:lang w:val="en-US"/>
    </w:rPr>
  </w:style>
  <w:style w:type="paragraph" w:styleId="Subtitle">
    <w:name w:val="Subtitle"/>
    <w:basedOn w:val="Normal"/>
    <w:next w:val="Normal"/>
    <w:link w:val="SubtitleChar"/>
    <w:qFormat/>
    <w:rsid w:val="003A7339"/>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3A7339"/>
    <w:rPr>
      <w:rFonts w:ascii="Georgia" w:eastAsia="Georgia" w:hAnsi="Georgia" w:cs="Georgia"/>
      <w:i/>
      <w:color w:val="666666"/>
      <w:sz w:val="48"/>
      <w:szCs w:val="48"/>
      <w:lang w:val="en-US"/>
    </w:rPr>
  </w:style>
  <w:style w:type="character" w:customStyle="1" w:styleId="UnresolvedMention10">
    <w:name w:val="Unresolved Mention1"/>
    <w:unhideWhenUsed/>
    <w:rsid w:val="003A7339"/>
    <w:rPr>
      <w:color w:val="605E5C"/>
      <w:shd w:val="clear" w:color="auto" w:fill="E1DFDD"/>
    </w:rPr>
  </w:style>
  <w:style w:type="character" w:customStyle="1" w:styleId="UnresolvedMention2">
    <w:name w:val="Unresolved Mention2"/>
    <w:unhideWhenUsed/>
    <w:rsid w:val="003A7339"/>
    <w:rPr>
      <w:color w:val="605E5C"/>
      <w:shd w:val="clear" w:color="auto" w:fill="E1DFDD"/>
    </w:rPr>
  </w:style>
  <w:style w:type="paragraph" w:customStyle="1" w:styleId="EndNoteBibliography">
    <w:name w:val="EndNote Bibliography"/>
    <w:basedOn w:val="Normal"/>
    <w:link w:val="EndNoteBibliographyChar"/>
    <w:autoRedefine/>
    <w:rsid w:val="003A7339"/>
    <w:rPr>
      <w:rFonts w:eastAsia="Cambria"/>
      <w:noProof/>
    </w:rPr>
  </w:style>
  <w:style w:type="character" w:customStyle="1" w:styleId="EndNoteBibliographyChar">
    <w:name w:val="EndNote Bibliography Char"/>
    <w:link w:val="EndNoteBibliography"/>
    <w:rsid w:val="003A7339"/>
    <w:rPr>
      <w:rFonts w:ascii="Times New Roman" w:eastAsia="Cambria" w:hAnsi="Times New Roman" w:cs="Times New Roman"/>
      <w:noProof/>
      <w:sz w:val="20"/>
      <w:szCs w:val="20"/>
      <w:lang w:val="en-US"/>
    </w:rPr>
  </w:style>
  <w:style w:type="character" w:customStyle="1" w:styleId="fontstyle01">
    <w:name w:val="fontstyle01"/>
    <w:rsid w:val="003A7339"/>
    <w:rPr>
      <w:rFonts w:ascii="AdvTTa9c1b374" w:hAnsi="AdvTTa9c1b374" w:hint="default"/>
      <w:b w:val="0"/>
      <w:bCs w:val="0"/>
      <w:i w:val="0"/>
      <w:iCs w:val="0"/>
      <w:color w:val="000000"/>
      <w:sz w:val="20"/>
      <w:szCs w:val="20"/>
    </w:rPr>
  </w:style>
  <w:style w:type="character" w:customStyle="1" w:styleId="fontstyle21">
    <w:name w:val="fontstyle21"/>
    <w:rsid w:val="003A7339"/>
    <w:rPr>
      <w:rFonts w:ascii="AdvTTa9c1b374+20" w:hAnsi="AdvTTa9c1b374+20" w:hint="default"/>
      <w:b w:val="0"/>
      <w:bCs w:val="0"/>
      <w:i w:val="0"/>
      <w:iCs w:val="0"/>
      <w:color w:val="000000"/>
      <w:sz w:val="20"/>
      <w:szCs w:val="20"/>
    </w:rPr>
  </w:style>
  <w:style w:type="paragraph" w:customStyle="1" w:styleId="EndNoteBibliographyTitle">
    <w:name w:val="EndNote Bibliography Title"/>
    <w:basedOn w:val="Normal"/>
    <w:link w:val="EndNoteBibliographyTitleChar"/>
    <w:rsid w:val="003A7339"/>
    <w:pPr>
      <w:jc w:val="center"/>
    </w:pPr>
    <w:rPr>
      <w:noProof/>
    </w:rPr>
  </w:style>
  <w:style w:type="character" w:customStyle="1" w:styleId="EndNoteBibliographyTitleChar">
    <w:name w:val="EndNote Bibliography Title Char"/>
    <w:link w:val="EndNoteBibliographyTitle"/>
    <w:rsid w:val="003A7339"/>
    <w:rPr>
      <w:rFonts w:ascii="Times New Roman" w:eastAsia="Times New Roman" w:hAnsi="Times New Roman" w:cs="Times New Roman"/>
      <w:noProof/>
      <w:sz w:val="20"/>
      <w:szCs w:val="20"/>
      <w:lang w:val="en-US"/>
    </w:rPr>
  </w:style>
  <w:style w:type="character" w:customStyle="1" w:styleId="UnresolvedMention3">
    <w:name w:val="Unresolved Mention3"/>
    <w:unhideWhenUsed/>
    <w:rsid w:val="003A7339"/>
    <w:rPr>
      <w:color w:val="605E5C"/>
      <w:shd w:val="clear" w:color="auto" w:fill="E1DFDD"/>
    </w:rPr>
  </w:style>
  <w:style w:type="character" w:customStyle="1" w:styleId="UnresolvedMention4">
    <w:name w:val="Unresolved Mention4"/>
    <w:unhideWhenUsed/>
    <w:rsid w:val="003A7339"/>
    <w:rPr>
      <w:color w:val="605E5C"/>
      <w:shd w:val="clear" w:color="auto" w:fill="E1DFDD"/>
    </w:rPr>
  </w:style>
  <w:style w:type="character" w:customStyle="1" w:styleId="UnresolvedMention5">
    <w:name w:val="Unresolved Mention5"/>
    <w:unhideWhenUsed/>
    <w:rsid w:val="003A7339"/>
    <w:rPr>
      <w:color w:val="605E5C"/>
      <w:shd w:val="clear" w:color="auto" w:fill="E1DFDD"/>
    </w:rPr>
  </w:style>
  <w:style w:type="character" w:styleId="UnresolvedMention">
    <w:name w:val="Unresolved Mention"/>
    <w:basedOn w:val="DefaultParagraphFont"/>
    <w:uiPriority w:val="99"/>
    <w:semiHidden/>
    <w:unhideWhenUsed/>
    <w:rsid w:val="002D1B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5626">
      <w:bodyDiv w:val="1"/>
      <w:marLeft w:val="0"/>
      <w:marRight w:val="0"/>
      <w:marTop w:val="0"/>
      <w:marBottom w:val="0"/>
      <w:divBdr>
        <w:top w:val="none" w:sz="0" w:space="0" w:color="auto"/>
        <w:left w:val="none" w:sz="0" w:space="0" w:color="auto"/>
        <w:bottom w:val="none" w:sz="0" w:space="0" w:color="auto"/>
        <w:right w:val="none" w:sz="0" w:space="0" w:color="auto"/>
      </w:divBdr>
    </w:div>
    <w:div w:id="48774250">
      <w:bodyDiv w:val="1"/>
      <w:marLeft w:val="0"/>
      <w:marRight w:val="0"/>
      <w:marTop w:val="0"/>
      <w:marBottom w:val="0"/>
      <w:divBdr>
        <w:top w:val="none" w:sz="0" w:space="0" w:color="auto"/>
        <w:left w:val="none" w:sz="0" w:space="0" w:color="auto"/>
        <w:bottom w:val="none" w:sz="0" w:space="0" w:color="auto"/>
        <w:right w:val="none" w:sz="0" w:space="0" w:color="auto"/>
      </w:divBdr>
    </w:div>
    <w:div w:id="67926694">
      <w:bodyDiv w:val="1"/>
      <w:marLeft w:val="0"/>
      <w:marRight w:val="0"/>
      <w:marTop w:val="0"/>
      <w:marBottom w:val="0"/>
      <w:divBdr>
        <w:top w:val="none" w:sz="0" w:space="0" w:color="auto"/>
        <w:left w:val="none" w:sz="0" w:space="0" w:color="auto"/>
        <w:bottom w:val="none" w:sz="0" w:space="0" w:color="auto"/>
        <w:right w:val="none" w:sz="0" w:space="0" w:color="auto"/>
      </w:divBdr>
    </w:div>
    <w:div w:id="74279210">
      <w:bodyDiv w:val="1"/>
      <w:marLeft w:val="0"/>
      <w:marRight w:val="0"/>
      <w:marTop w:val="0"/>
      <w:marBottom w:val="0"/>
      <w:divBdr>
        <w:top w:val="none" w:sz="0" w:space="0" w:color="auto"/>
        <w:left w:val="none" w:sz="0" w:space="0" w:color="auto"/>
        <w:bottom w:val="none" w:sz="0" w:space="0" w:color="auto"/>
        <w:right w:val="none" w:sz="0" w:space="0" w:color="auto"/>
      </w:divBdr>
    </w:div>
    <w:div w:id="117531172">
      <w:bodyDiv w:val="1"/>
      <w:marLeft w:val="0"/>
      <w:marRight w:val="0"/>
      <w:marTop w:val="0"/>
      <w:marBottom w:val="0"/>
      <w:divBdr>
        <w:top w:val="none" w:sz="0" w:space="0" w:color="auto"/>
        <w:left w:val="none" w:sz="0" w:space="0" w:color="auto"/>
        <w:bottom w:val="none" w:sz="0" w:space="0" w:color="auto"/>
        <w:right w:val="none" w:sz="0" w:space="0" w:color="auto"/>
      </w:divBdr>
    </w:div>
    <w:div w:id="205485707">
      <w:bodyDiv w:val="1"/>
      <w:marLeft w:val="0"/>
      <w:marRight w:val="0"/>
      <w:marTop w:val="0"/>
      <w:marBottom w:val="0"/>
      <w:divBdr>
        <w:top w:val="none" w:sz="0" w:space="0" w:color="auto"/>
        <w:left w:val="none" w:sz="0" w:space="0" w:color="auto"/>
        <w:bottom w:val="none" w:sz="0" w:space="0" w:color="auto"/>
        <w:right w:val="none" w:sz="0" w:space="0" w:color="auto"/>
      </w:divBdr>
    </w:div>
    <w:div w:id="215052118">
      <w:bodyDiv w:val="1"/>
      <w:marLeft w:val="0"/>
      <w:marRight w:val="0"/>
      <w:marTop w:val="0"/>
      <w:marBottom w:val="0"/>
      <w:divBdr>
        <w:top w:val="none" w:sz="0" w:space="0" w:color="auto"/>
        <w:left w:val="none" w:sz="0" w:space="0" w:color="auto"/>
        <w:bottom w:val="none" w:sz="0" w:space="0" w:color="auto"/>
        <w:right w:val="none" w:sz="0" w:space="0" w:color="auto"/>
      </w:divBdr>
    </w:div>
    <w:div w:id="251935575">
      <w:bodyDiv w:val="1"/>
      <w:marLeft w:val="0"/>
      <w:marRight w:val="0"/>
      <w:marTop w:val="0"/>
      <w:marBottom w:val="0"/>
      <w:divBdr>
        <w:top w:val="none" w:sz="0" w:space="0" w:color="auto"/>
        <w:left w:val="none" w:sz="0" w:space="0" w:color="auto"/>
        <w:bottom w:val="none" w:sz="0" w:space="0" w:color="auto"/>
        <w:right w:val="none" w:sz="0" w:space="0" w:color="auto"/>
      </w:divBdr>
    </w:div>
    <w:div w:id="260072826">
      <w:bodyDiv w:val="1"/>
      <w:marLeft w:val="0"/>
      <w:marRight w:val="0"/>
      <w:marTop w:val="0"/>
      <w:marBottom w:val="0"/>
      <w:divBdr>
        <w:top w:val="none" w:sz="0" w:space="0" w:color="auto"/>
        <w:left w:val="none" w:sz="0" w:space="0" w:color="auto"/>
        <w:bottom w:val="none" w:sz="0" w:space="0" w:color="auto"/>
        <w:right w:val="none" w:sz="0" w:space="0" w:color="auto"/>
      </w:divBdr>
    </w:div>
    <w:div w:id="263348677">
      <w:bodyDiv w:val="1"/>
      <w:marLeft w:val="0"/>
      <w:marRight w:val="0"/>
      <w:marTop w:val="0"/>
      <w:marBottom w:val="0"/>
      <w:divBdr>
        <w:top w:val="none" w:sz="0" w:space="0" w:color="auto"/>
        <w:left w:val="none" w:sz="0" w:space="0" w:color="auto"/>
        <w:bottom w:val="none" w:sz="0" w:space="0" w:color="auto"/>
        <w:right w:val="none" w:sz="0" w:space="0" w:color="auto"/>
      </w:divBdr>
      <w:divsChild>
        <w:div w:id="265230814">
          <w:marLeft w:val="720"/>
          <w:marRight w:val="0"/>
          <w:marTop w:val="0"/>
          <w:marBottom w:val="0"/>
          <w:divBdr>
            <w:top w:val="none" w:sz="0" w:space="0" w:color="auto"/>
            <w:left w:val="none" w:sz="0" w:space="0" w:color="auto"/>
            <w:bottom w:val="none" w:sz="0" w:space="0" w:color="auto"/>
            <w:right w:val="none" w:sz="0" w:space="0" w:color="auto"/>
          </w:divBdr>
        </w:div>
        <w:div w:id="389042610">
          <w:marLeft w:val="720"/>
          <w:marRight w:val="0"/>
          <w:marTop w:val="0"/>
          <w:marBottom w:val="0"/>
          <w:divBdr>
            <w:top w:val="none" w:sz="0" w:space="0" w:color="auto"/>
            <w:left w:val="none" w:sz="0" w:space="0" w:color="auto"/>
            <w:bottom w:val="none" w:sz="0" w:space="0" w:color="auto"/>
            <w:right w:val="none" w:sz="0" w:space="0" w:color="auto"/>
          </w:divBdr>
        </w:div>
        <w:div w:id="1830095009">
          <w:marLeft w:val="720"/>
          <w:marRight w:val="0"/>
          <w:marTop w:val="0"/>
          <w:marBottom w:val="0"/>
          <w:divBdr>
            <w:top w:val="none" w:sz="0" w:space="0" w:color="auto"/>
            <w:left w:val="none" w:sz="0" w:space="0" w:color="auto"/>
            <w:bottom w:val="none" w:sz="0" w:space="0" w:color="auto"/>
            <w:right w:val="none" w:sz="0" w:space="0" w:color="auto"/>
          </w:divBdr>
        </w:div>
        <w:div w:id="2084594743">
          <w:marLeft w:val="720"/>
          <w:marRight w:val="0"/>
          <w:marTop w:val="0"/>
          <w:marBottom w:val="0"/>
          <w:divBdr>
            <w:top w:val="none" w:sz="0" w:space="0" w:color="auto"/>
            <w:left w:val="none" w:sz="0" w:space="0" w:color="auto"/>
            <w:bottom w:val="none" w:sz="0" w:space="0" w:color="auto"/>
            <w:right w:val="none" w:sz="0" w:space="0" w:color="auto"/>
          </w:divBdr>
        </w:div>
      </w:divsChild>
    </w:div>
    <w:div w:id="286131824">
      <w:bodyDiv w:val="1"/>
      <w:marLeft w:val="0"/>
      <w:marRight w:val="0"/>
      <w:marTop w:val="0"/>
      <w:marBottom w:val="0"/>
      <w:divBdr>
        <w:top w:val="none" w:sz="0" w:space="0" w:color="auto"/>
        <w:left w:val="none" w:sz="0" w:space="0" w:color="auto"/>
        <w:bottom w:val="none" w:sz="0" w:space="0" w:color="auto"/>
        <w:right w:val="none" w:sz="0" w:space="0" w:color="auto"/>
      </w:divBdr>
    </w:div>
    <w:div w:id="306865463">
      <w:bodyDiv w:val="1"/>
      <w:marLeft w:val="0"/>
      <w:marRight w:val="0"/>
      <w:marTop w:val="0"/>
      <w:marBottom w:val="0"/>
      <w:divBdr>
        <w:top w:val="none" w:sz="0" w:space="0" w:color="auto"/>
        <w:left w:val="none" w:sz="0" w:space="0" w:color="auto"/>
        <w:bottom w:val="none" w:sz="0" w:space="0" w:color="auto"/>
        <w:right w:val="none" w:sz="0" w:space="0" w:color="auto"/>
      </w:divBdr>
    </w:div>
    <w:div w:id="361518641">
      <w:bodyDiv w:val="1"/>
      <w:marLeft w:val="0"/>
      <w:marRight w:val="0"/>
      <w:marTop w:val="0"/>
      <w:marBottom w:val="0"/>
      <w:divBdr>
        <w:top w:val="none" w:sz="0" w:space="0" w:color="auto"/>
        <w:left w:val="none" w:sz="0" w:space="0" w:color="auto"/>
        <w:bottom w:val="none" w:sz="0" w:space="0" w:color="auto"/>
        <w:right w:val="none" w:sz="0" w:space="0" w:color="auto"/>
      </w:divBdr>
    </w:div>
    <w:div w:id="388112071">
      <w:bodyDiv w:val="1"/>
      <w:marLeft w:val="0"/>
      <w:marRight w:val="0"/>
      <w:marTop w:val="0"/>
      <w:marBottom w:val="0"/>
      <w:divBdr>
        <w:top w:val="none" w:sz="0" w:space="0" w:color="auto"/>
        <w:left w:val="none" w:sz="0" w:space="0" w:color="auto"/>
        <w:bottom w:val="none" w:sz="0" w:space="0" w:color="auto"/>
        <w:right w:val="none" w:sz="0" w:space="0" w:color="auto"/>
      </w:divBdr>
    </w:div>
    <w:div w:id="495997388">
      <w:bodyDiv w:val="1"/>
      <w:marLeft w:val="0"/>
      <w:marRight w:val="0"/>
      <w:marTop w:val="0"/>
      <w:marBottom w:val="0"/>
      <w:divBdr>
        <w:top w:val="none" w:sz="0" w:space="0" w:color="auto"/>
        <w:left w:val="none" w:sz="0" w:space="0" w:color="auto"/>
        <w:bottom w:val="none" w:sz="0" w:space="0" w:color="auto"/>
        <w:right w:val="none" w:sz="0" w:space="0" w:color="auto"/>
      </w:divBdr>
    </w:div>
    <w:div w:id="588075369">
      <w:bodyDiv w:val="1"/>
      <w:marLeft w:val="0"/>
      <w:marRight w:val="0"/>
      <w:marTop w:val="0"/>
      <w:marBottom w:val="0"/>
      <w:divBdr>
        <w:top w:val="none" w:sz="0" w:space="0" w:color="auto"/>
        <w:left w:val="none" w:sz="0" w:space="0" w:color="auto"/>
        <w:bottom w:val="none" w:sz="0" w:space="0" w:color="auto"/>
        <w:right w:val="none" w:sz="0" w:space="0" w:color="auto"/>
      </w:divBdr>
    </w:div>
    <w:div w:id="644042188">
      <w:bodyDiv w:val="1"/>
      <w:marLeft w:val="0"/>
      <w:marRight w:val="0"/>
      <w:marTop w:val="0"/>
      <w:marBottom w:val="0"/>
      <w:divBdr>
        <w:top w:val="none" w:sz="0" w:space="0" w:color="auto"/>
        <w:left w:val="none" w:sz="0" w:space="0" w:color="auto"/>
        <w:bottom w:val="none" w:sz="0" w:space="0" w:color="auto"/>
        <w:right w:val="none" w:sz="0" w:space="0" w:color="auto"/>
      </w:divBdr>
    </w:div>
    <w:div w:id="648171670">
      <w:bodyDiv w:val="1"/>
      <w:marLeft w:val="0"/>
      <w:marRight w:val="0"/>
      <w:marTop w:val="0"/>
      <w:marBottom w:val="0"/>
      <w:divBdr>
        <w:top w:val="none" w:sz="0" w:space="0" w:color="auto"/>
        <w:left w:val="none" w:sz="0" w:space="0" w:color="auto"/>
        <w:bottom w:val="none" w:sz="0" w:space="0" w:color="auto"/>
        <w:right w:val="none" w:sz="0" w:space="0" w:color="auto"/>
      </w:divBdr>
      <w:divsChild>
        <w:div w:id="313604466">
          <w:marLeft w:val="720"/>
          <w:marRight w:val="0"/>
          <w:marTop w:val="0"/>
          <w:marBottom w:val="0"/>
          <w:divBdr>
            <w:top w:val="none" w:sz="0" w:space="0" w:color="auto"/>
            <w:left w:val="none" w:sz="0" w:space="0" w:color="auto"/>
            <w:bottom w:val="none" w:sz="0" w:space="0" w:color="auto"/>
            <w:right w:val="none" w:sz="0" w:space="0" w:color="auto"/>
          </w:divBdr>
        </w:div>
        <w:div w:id="846865908">
          <w:marLeft w:val="720"/>
          <w:marRight w:val="0"/>
          <w:marTop w:val="0"/>
          <w:marBottom w:val="0"/>
          <w:divBdr>
            <w:top w:val="none" w:sz="0" w:space="0" w:color="auto"/>
            <w:left w:val="none" w:sz="0" w:space="0" w:color="auto"/>
            <w:bottom w:val="none" w:sz="0" w:space="0" w:color="auto"/>
            <w:right w:val="none" w:sz="0" w:space="0" w:color="auto"/>
          </w:divBdr>
        </w:div>
        <w:div w:id="1055083020">
          <w:marLeft w:val="720"/>
          <w:marRight w:val="0"/>
          <w:marTop w:val="0"/>
          <w:marBottom w:val="0"/>
          <w:divBdr>
            <w:top w:val="none" w:sz="0" w:space="0" w:color="auto"/>
            <w:left w:val="none" w:sz="0" w:space="0" w:color="auto"/>
            <w:bottom w:val="none" w:sz="0" w:space="0" w:color="auto"/>
            <w:right w:val="none" w:sz="0" w:space="0" w:color="auto"/>
          </w:divBdr>
        </w:div>
        <w:div w:id="2071269642">
          <w:marLeft w:val="720"/>
          <w:marRight w:val="0"/>
          <w:marTop w:val="0"/>
          <w:marBottom w:val="0"/>
          <w:divBdr>
            <w:top w:val="none" w:sz="0" w:space="0" w:color="auto"/>
            <w:left w:val="none" w:sz="0" w:space="0" w:color="auto"/>
            <w:bottom w:val="none" w:sz="0" w:space="0" w:color="auto"/>
            <w:right w:val="none" w:sz="0" w:space="0" w:color="auto"/>
          </w:divBdr>
        </w:div>
      </w:divsChild>
    </w:div>
    <w:div w:id="835608827">
      <w:bodyDiv w:val="1"/>
      <w:marLeft w:val="0"/>
      <w:marRight w:val="0"/>
      <w:marTop w:val="0"/>
      <w:marBottom w:val="0"/>
      <w:divBdr>
        <w:top w:val="none" w:sz="0" w:space="0" w:color="auto"/>
        <w:left w:val="none" w:sz="0" w:space="0" w:color="auto"/>
        <w:bottom w:val="none" w:sz="0" w:space="0" w:color="auto"/>
        <w:right w:val="none" w:sz="0" w:space="0" w:color="auto"/>
      </w:divBdr>
    </w:div>
    <w:div w:id="878591707">
      <w:bodyDiv w:val="1"/>
      <w:marLeft w:val="0"/>
      <w:marRight w:val="0"/>
      <w:marTop w:val="0"/>
      <w:marBottom w:val="0"/>
      <w:divBdr>
        <w:top w:val="none" w:sz="0" w:space="0" w:color="auto"/>
        <w:left w:val="none" w:sz="0" w:space="0" w:color="auto"/>
        <w:bottom w:val="none" w:sz="0" w:space="0" w:color="auto"/>
        <w:right w:val="none" w:sz="0" w:space="0" w:color="auto"/>
      </w:divBdr>
    </w:div>
    <w:div w:id="881595691">
      <w:bodyDiv w:val="1"/>
      <w:marLeft w:val="0"/>
      <w:marRight w:val="0"/>
      <w:marTop w:val="0"/>
      <w:marBottom w:val="0"/>
      <w:divBdr>
        <w:top w:val="none" w:sz="0" w:space="0" w:color="auto"/>
        <w:left w:val="none" w:sz="0" w:space="0" w:color="auto"/>
        <w:bottom w:val="none" w:sz="0" w:space="0" w:color="auto"/>
        <w:right w:val="none" w:sz="0" w:space="0" w:color="auto"/>
      </w:divBdr>
    </w:div>
    <w:div w:id="907307880">
      <w:bodyDiv w:val="1"/>
      <w:marLeft w:val="0"/>
      <w:marRight w:val="0"/>
      <w:marTop w:val="0"/>
      <w:marBottom w:val="0"/>
      <w:divBdr>
        <w:top w:val="none" w:sz="0" w:space="0" w:color="auto"/>
        <w:left w:val="none" w:sz="0" w:space="0" w:color="auto"/>
        <w:bottom w:val="none" w:sz="0" w:space="0" w:color="auto"/>
        <w:right w:val="none" w:sz="0" w:space="0" w:color="auto"/>
      </w:divBdr>
    </w:div>
    <w:div w:id="921598845">
      <w:bodyDiv w:val="1"/>
      <w:marLeft w:val="0"/>
      <w:marRight w:val="0"/>
      <w:marTop w:val="0"/>
      <w:marBottom w:val="0"/>
      <w:divBdr>
        <w:top w:val="none" w:sz="0" w:space="0" w:color="auto"/>
        <w:left w:val="none" w:sz="0" w:space="0" w:color="auto"/>
        <w:bottom w:val="none" w:sz="0" w:space="0" w:color="auto"/>
        <w:right w:val="none" w:sz="0" w:space="0" w:color="auto"/>
      </w:divBdr>
    </w:div>
    <w:div w:id="965892980">
      <w:bodyDiv w:val="1"/>
      <w:marLeft w:val="0"/>
      <w:marRight w:val="0"/>
      <w:marTop w:val="0"/>
      <w:marBottom w:val="0"/>
      <w:divBdr>
        <w:top w:val="none" w:sz="0" w:space="0" w:color="auto"/>
        <w:left w:val="none" w:sz="0" w:space="0" w:color="auto"/>
        <w:bottom w:val="none" w:sz="0" w:space="0" w:color="auto"/>
        <w:right w:val="none" w:sz="0" w:space="0" w:color="auto"/>
      </w:divBdr>
    </w:div>
    <w:div w:id="981806484">
      <w:bodyDiv w:val="1"/>
      <w:marLeft w:val="0"/>
      <w:marRight w:val="0"/>
      <w:marTop w:val="0"/>
      <w:marBottom w:val="0"/>
      <w:divBdr>
        <w:top w:val="none" w:sz="0" w:space="0" w:color="auto"/>
        <w:left w:val="none" w:sz="0" w:space="0" w:color="auto"/>
        <w:bottom w:val="none" w:sz="0" w:space="0" w:color="auto"/>
        <w:right w:val="none" w:sz="0" w:space="0" w:color="auto"/>
      </w:divBdr>
    </w:div>
    <w:div w:id="992559999">
      <w:bodyDiv w:val="1"/>
      <w:marLeft w:val="0"/>
      <w:marRight w:val="0"/>
      <w:marTop w:val="0"/>
      <w:marBottom w:val="0"/>
      <w:divBdr>
        <w:top w:val="none" w:sz="0" w:space="0" w:color="auto"/>
        <w:left w:val="none" w:sz="0" w:space="0" w:color="auto"/>
        <w:bottom w:val="none" w:sz="0" w:space="0" w:color="auto"/>
        <w:right w:val="none" w:sz="0" w:space="0" w:color="auto"/>
      </w:divBdr>
    </w:div>
    <w:div w:id="1001085330">
      <w:bodyDiv w:val="1"/>
      <w:marLeft w:val="0"/>
      <w:marRight w:val="0"/>
      <w:marTop w:val="0"/>
      <w:marBottom w:val="0"/>
      <w:divBdr>
        <w:top w:val="none" w:sz="0" w:space="0" w:color="auto"/>
        <w:left w:val="none" w:sz="0" w:space="0" w:color="auto"/>
        <w:bottom w:val="none" w:sz="0" w:space="0" w:color="auto"/>
        <w:right w:val="none" w:sz="0" w:space="0" w:color="auto"/>
      </w:divBdr>
    </w:div>
    <w:div w:id="1110399371">
      <w:bodyDiv w:val="1"/>
      <w:marLeft w:val="0"/>
      <w:marRight w:val="0"/>
      <w:marTop w:val="0"/>
      <w:marBottom w:val="0"/>
      <w:divBdr>
        <w:top w:val="none" w:sz="0" w:space="0" w:color="auto"/>
        <w:left w:val="none" w:sz="0" w:space="0" w:color="auto"/>
        <w:bottom w:val="none" w:sz="0" w:space="0" w:color="auto"/>
        <w:right w:val="none" w:sz="0" w:space="0" w:color="auto"/>
      </w:divBdr>
    </w:div>
    <w:div w:id="1131678022">
      <w:bodyDiv w:val="1"/>
      <w:marLeft w:val="0"/>
      <w:marRight w:val="0"/>
      <w:marTop w:val="0"/>
      <w:marBottom w:val="0"/>
      <w:divBdr>
        <w:top w:val="none" w:sz="0" w:space="0" w:color="auto"/>
        <w:left w:val="none" w:sz="0" w:space="0" w:color="auto"/>
        <w:bottom w:val="none" w:sz="0" w:space="0" w:color="auto"/>
        <w:right w:val="none" w:sz="0" w:space="0" w:color="auto"/>
      </w:divBdr>
    </w:div>
    <w:div w:id="1149594363">
      <w:bodyDiv w:val="1"/>
      <w:marLeft w:val="0"/>
      <w:marRight w:val="0"/>
      <w:marTop w:val="0"/>
      <w:marBottom w:val="0"/>
      <w:divBdr>
        <w:top w:val="none" w:sz="0" w:space="0" w:color="auto"/>
        <w:left w:val="none" w:sz="0" w:space="0" w:color="auto"/>
        <w:bottom w:val="none" w:sz="0" w:space="0" w:color="auto"/>
        <w:right w:val="none" w:sz="0" w:space="0" w:color="auto"/>
      </w:divBdr>
    </w:div>
    <w:div w:id="1185679489">
      <w:bodyDiv w:val="1"/>
      <w:marLeft w:val="0"/>
      <w:marRight w:val="0"/>
      <w:marTop w:val="0"/>
      <w:marBottom w:val="0"/>
      <w:divBdr>
        <w:top w:val="none" w:sz="0" w:space="0" w:color="auto"/>
        <w:left w:val="none" w:sz="0" w:space="0" w:color="auto"/>
        <w:bottom w:val="none" w:sz="0" w:space="0" w:color="auto"/>
        <w:right w:val="none" w:sz="0" w:space="0" w:color="auto"/>
      </w:divBdr>
    </w:div>
    <w:div w:id="1207984750">
      <w:bodyDiv w:val="1"/>
      <w:marLeft w:val="0"/>
      <w:marRight w:val="0"/>
      <w:marTop w:val="0"/>
      <w:marBottom w:val="0"/>
      <w:divBdr>
        <w:top w:val="none" w:sz="0" w:space="0" w:color="auto"/>
        <w:left w:val="none" w:sz="0" w:space="0" w:color="auto"/>
        <w:bottom w:val="none" w:sz="0" w:space="0" w:color="auto"/>
        <w:right w:val="none" w:sz="0" w:space="0" w:color="auto"/>
      </w:divBdr>
    </w:div>
    <w:div w:id="1302077226">
      <w:bodyDiv w:val="1"/>
      <w:marLeft w:val="0"/>
      <w:marRight w:val="0"/>
      <w:marTop w:val="0"/>
      <w:marBottom w:val="0"/>
      <w:divBdr>
        <w:top w:val="none" w:sz="0" w:space="0" w:color="auto"/>
        <w:left w:val="none" w:sz="0" w:space="0" w:color="auto"/>
        <w:bottom w:val="none" w:sz="0" w:space="0" w:color="auto"/>
        <w:right w:val="none" w:sz="0" w:space="0" w:color="auto"/>
      </w:divBdr>
      <w:divsChild>
        <w:div w:id="1647583253">
          <w:marLeft w:val="0"/>
          <w:marRight w:val="0"/>
          <w:marTop w:val="0"/>
          <w:marBottom w:val="0"/>
          <w:divBdr>
            <w:top w:val="none" w:sz="0" w:space="0" w:color="auto"/>
            <w:left w:val="none" w:sz="0" w:space="0" w:color="auto"/>
            <w:bottom w:val="none" w:sz="0" w:space="0" w:color="auto"/>
            <w:right w:val="none" w:sz="0" w:space="0" w:color="auto"/>
          </w:divBdr>
        </w:div>
      </w:divsChild>
    </w:div>
    <w:div w:id="1305500538">
      <w:bodyDiv w:val="1"/>
      <w:marLeft w:val="0"/>
      <w:marRight w:val="0"/>
      <w:marTop w:val="0"/>
      <w:marBottom w:val="0"/>
      <w:divBdr>
        <w:top w:val="none" w:sz="0" w:space="0" w:color="auto"/>
        <w:left w:val="none" w:sz="0" w:space="0" w:color="auto"/>
        <w:bottom w:val="none" w:sz="0" w:space="0" w:color="auto"/>
        <w:right w:val="none" w:sz="0" w:space="0" w:color="auto"/>
      </w:divBdr>
    </w:div>
    <w:div w:id="1312516970">
      <w:bodyDiv w:val="1"/>
      <w:marLeft w:val="0"/>
      <w:marRight w:val="0"/>
      <w:marTop w:val="0"/>
      <w:marBottom w:val="0"/>
      <w:divBdr>
        <w:top w:val="none" w:sz="0" w:space="0" w:color="auto"/>
        <w:left w:val="none" w:sz="0" w:space="0" w:color="auto"/>
        <w:bottom w:val="none" w:sz="0" w:space="0" w:color="auto"/>
        <w:right w:val="none" w:sz="0" w:space="0" w:color="auto"/>
      </w:divBdr>
    </w:div>
    <w:div w:id="1340230020">
      <w:bodyDiv w:val="1"/>
      <w:marLeft w:val="0"/>
      <w:marRight w:val="0"/>
      <w:marTop w:val="0"/>
      <w:marBottom w:val="0"/>
      <w:divBdr>
        <w:top w:val="none" w:sz="0" w:space="0" w:color="auto"/>
        <w:left w:val="none" w:sz="0" w:space="0" w:color="auto"/>
        <w:bottom w:val="none" w:sz="0" w:space="0" w:color="auto"/>
        <w:right w:val="none" w:sz="0" w:space="0" w:color="auto"/>
      </w:divBdr>
    </w:div>
    <w:div w:id="1364019659">
      <w:bodyDiv w:val="1"/>
      <w:marLeft w:val="0"/>
      <w:marRight w:val="0"/>
      <w:marTop w:val="0"/>
      <w:marBottom w:val="0"/>
      <w:divBdr>
        <w:top w:val="none" w:sz="0" w:space="0" w:color="auto"/>
        <w:left w:val="none" w:sz="0" w:space="0" w:color="auto"/>
        <w:bottom w:val="none" w:sz="0" w:space="0" w:color="auto"/>
        <w:right w:val="none" w:sz="0" w:space="0" w:color="auto"/>
      </w:divBdr>
    </w:div>
    <w:div w:id="1384405469">
      <w:bodyDiv w:val="1"/>
      <w:marLeft w:val="0"/>
      <w:marRight w:val="0"/>
      <w:marTop w:val="0"/>
      <w:marBottom w:val="0"/>
      <w:divBdr>
        <w:top w:val="none" w:sz="0" w:space="0" w:color="auto"/>
        <w:left w:val="none" w:sz="0" w:space="0" w:color="auto"/>
        <w:bottom w:val="none" w:sz="0" w:space="0" w:color="auto"/>
        <w:right w:val="none" w:sz="0" w:space="0" w:color="auto"/>
      </w:divBdr>
    </w:div>
    <w:div w:id="1409381189">
      <w:bodyDiv w:val="1"/>
      <w:marLeft w:val="0"/>
      <w:marRight w:val="0"/>
      <w:marTop w:val="0"/>
      <w:marBottom w:val="0"/>
      <w:divBdr>
        <w:top w:val="none" w:sz="0" w:space="0" w:color="auto"/>
        <w:left w:val="none" w:sz="0" w:space="0" w:color="auto"/>
        <w:bottom w:val="none" w:sz="0" w:space="0" w:color="auto"/>
        <w:right w:val="none" w:sz="0" w:space="0" w:color="auto"/>
      </w:divBdr>
      <w:divsChild>
        <w:div w:id="44641986">
          <w:marLeft w:val="720"/>
          <w:marRight w:val="0"/>
          <w:marTop w:val="0"/>
          <w:marBottom w:val="0"/>
          <w:divBdr>
            <w:top w:val="none" w:sz="0" w:space="0" w:color="auto"/>
            <w:left w:val="none" w:sz="0" w:space="0" w:color="auto"/>
            <w:bottom w:val="none" w:sz="0" w:space="0" w:color="auto"/>
            <w:right w:val="none" w:sz="0" w:space="0" w:color="auto"/>
          </w:divBdr>
        </w:div>
        <w:div w:id="396704697">
          <w:marLeft w:val="720"/>
          <w:marRight w:val="0"/>
          <w:marTop w:val="0"/>
          <w:marBottom w:val="0"/>
          <w:divBdr>
            <w:top w:val="none" w:sz="0" w:space="0" w:color="auto"/>
            <w:left w:val="none" w:sz="0" w:space="0" w:color="auto"/>
            <w:bottom w:val="none" w:sz="0" w:space="0" w:color="auto"/>
            <w:right w:val="none" w:sz="0" w:space="0" w:color="auto"/>
          </w:divBdr>
        </w:div>
        <w:div w:id="407044463">
          <w:marLeft w:val="720"/>
          <w:marRight w:val="0"/>
          <w:marTop w:val="0"/>
          <w:marBottom w:val="0"/>
          <w:divBdr>
            <w:top w:val="none" w:sz="0" w:space="0" w:color="auto"/>
            <w:left w:val="none" w:sz="0" w:space="0" w:color="auto"/>
            <w:bottom w:val="none" w:sz="0" w:space="0" w:color="auto"/>
            <w:right w:val="none" w:sz="0" w:space="0" w:color="auto"/>
          </w:divBdr>
        </w:div>
      </w:divsChild>
    </w:div>
    <w:div w:id="1426027139">
      <w:bodyDiv w:val="1"/>
      <w:marLeft w:val="0"/>
      <w:marRight w:val="0"/>
      <w:marTop w:val="0"/>
      <w:marBottom w:val="0"/>
      <w:divBdr>
        <w:top w:val="none" w:sz="0" w:space="0" w:color="auto"/>
        <w:left w:val="none" w:sz="0" w:space="0" w:color="auto"/>
        <w:bottom w:val="none" w:sz="0" w:space="0" w:color="auto"/>
        <w:right w:val="none" w:sz="0" w:space="0" w:color="auto"/>
      </w:divBdr>
    </w:div>
    <w:div w:id="1438257204">
      <w:bodyDiv w:val="1"/>
      <w:marLeft w:val="0"/>
      <w:marRight w:val="0"/>
      <w:marTop w:val="0"/>
      <w:marBottom w:val="0"/>
      <w:divBdr>
        <w:top w:val="none" w:sz="0" w:space="0" w:color="auto"/>
        <w:left w:val="none" w:sz="0" w:space="0" w:color="auto"/>
        <w:bottom w:val="none" w:sz="0" w:space="0" w:color="auto"/>
        <w:right w:val="none" w:sz="0" w:space="0" w:color="auto"/>
      </w:divBdr>
    </w:div>
    <w:div w:id="1445230472">
      <w:bodyDiv w:val="1"/>
      <w:marLeft w:val="0"/>
      <w:marRight w:val="0"/>
      <w:marTop w:val="0"/>
      <w:marBottom w:val="0"/>
      <w:divBdr>
        <w:top w:val="none" w:sz="0" w:space="0" w:color="auto"/>
        <w:left w:val="none" w:sz="0" w:space="0" w:color="auto"/>
        <w:bottom w:val="none" w:sz="0" w:space="0" w:color="auto"/>
        <w:right w:val="none" w:sz="0" w:space="0" w:color="auto"/>
      </w:divBdr>
      <w:divsChild>
        <w:div w:id="287860048">
          <w:marLeft w:val="720"/>
          <w:marRight w:val="0"/>
          <w:marTop w:val="0"/>
          <w:marBottom w:val="0"/>
          <w:divBdr>
            <w:top w:val="none" w:sz="0" w:space="0" w:color="auto"/>
            <w:left w:val="none" w:sz="0" w:space="0" w:color="auto"/>
            <w:bottom w:val="none" w:sz="0" w:space="0" w:color="auto"/>
            <w:right w:val="none" w:sz="0" w:space="0" w:color="auto"/>
          </w:divBdr>
        </w:div>
        <w:div w:id="819544936">
          <w:marLeft w:val="720"/>
          <w:marRight w:val="0"/>
          <w:marTop w:val="0"/>
          <w:marBottom w:val="0"/>
          <w:divBdr>
            <w:top w:val="none" w:sz="0" w:space="0" w:color="auto"/>
            <w:left w:val="none" w:sz="0" w:space="0" w:color="auto"/>
            <w:bottom w:val="none" w:sz="0" w:space="0" w:color="auto"/>
            <w:right w:val="none" w:sz="0" w:space="0" w:color="auto"/>
          </w:divBdr>
        </w:div>
        <w:div w:id="1222911563">
          <w:marLeft w:val="720"/>
          <w:marRight w:val="0"/>
          <w:marTop w:val="0"/>
          <w:marBottom w:val="0"/>
          <w:divBdr>
            <w:top w:val="none" w:sz="0" w:space="0" w:color="auto"/>
            <w:left w:val="none" w:sz="0" w:space="0" w:color="auto"/>
            <w:bottom w:val="none" w:sz="0" w:space="0" w:color="auto"/>
            <w:right w:val="none" w:sz="0" w:space="0" w:color="auto"/>
          </w:divBdr>
        </w:div>
        <w:div w:id="2094667131">
          <w:marLeft w:val="720"/>
          <w:marRight w:val="0"/>
          <w:marTop w:val="0"/>
          <w:marBottom w:val="0"/>
          <w:divBdr>
            <w:top w:val="none" w:sz="0" w:space="0" w:color="auto"/>
            <w:left w:val="none" w:sz="0" w:space="0" w:color="auto"/>
            <w:bottom w:val="none" w:sz="0" w:space="0" w:color="auto"/>
            <w:right w:val="none" w:sz="0" w:space="0" w:color="auto"/>
          </w:divBdr>
        </w:div>
      </w:divsChild>
    </w:div>
    <w:div w:id="1453090128">
      <w:bodyDiv w:val="1"/>
      <w:marLeft w:val="0"/>
      <w:marRight w:val="0"/>
      <w:marTop w:val="0"/>
      <w:marBottom w:val="0"/>
      <w:divBdr>
        <w:top w:val="none" w:sz="0" w:space="0" w:color="auto"/>
        <w:left w:val="none" w:sz="0" w:space="0" w:color="auto"/>
        <w:bottom w:val="none" w:sz="0" w:space="0" w:color="auto"/>
        <w:right w:val="none" w:sz="0" w:space="0" w:color="auto"/>
      </w:divBdr>
    </w:div>
    <w:div w:id="1544292958">
      <w:bodyDiv w:val="1"/>
      <w:marLeft w:val="0"/>
      <w:marRight w:val="0"/>
      <w:marTop w:val="0"/>
      <w:marBottom w:val="0"/>
      <w:divBdr>
        <w:top w:val="none" w:sz="0" w:space="0" w:color="auto"/>
        <w:left w:val="none" w:sz="0" w:space="0" w:color="auto"/>
        <w:bottom w:val="none" w:sz="0" w:space="0" w:color="auto"/>
        <w:right w:val="none" w:sz="0" w:space="0" w:color="auto"/>
      </w:divBdr>
    </w:div>
    <w:div w:id="1559632893">
      <w:bodyDiv w:val="1"/>
      <w:marLeft w:val="0"/>
      <w:marRight w:val="0"/>
      <w:marTop w:val="0"/>
      <w:marBottom w:val="0"/>
      <w:divBdr>
        <w:top w:val="none" w:sz="0" w:space="0" w:color="auto"/>
        <w:left w:val="none" w:sz="0" w:space="0" w:color="auto"/>
        <w:bottom w:val="none" w:sz="0" w:space="0" w:color="auto"/>
        <w:right w:val="none" w:sz="0" w:space="0" w:color="auto"/>
      </w:divBdr>
    </w:div>
    <w:div w:id="1590263494">
      <w:bodyDiv w:val="1"/>
      <w:marLeft w:val="0"/>
      <w:marRight w:val="0"/>
      <w:marTop w:val="0"/>
      <w:marBottom w:val="0"/>
      <w:divBdr>
        <w:top w:val="none" w:sz="0" w:space="0" w:color="auto"/>
        <w:left w:val="none" w:sz="0" w:space="0" w:color="auto"/>
        <w:bottom w:val="none" w:sz="0" w:space="0" w:color="auto"/>
        <w:right w:val="none" w:sz="0" w:space="0" w:color="auto"/>
      </w:divBdr>
    </w:div>
    <w:div w:id="1596012696">
      <w:bodyDiv w:val="1"/>
      <w:marLeft w:val="0"/>
      <w:marRight w:val="0"/>
      <w:marTop w:val="0"/>
      <w:marBottom w:val="0"/>
      <w:divBdr>
        <w:top w:val="none" w:sz="0" w:space="0" w:color="auto"/>
        <w:left w:val="none" w:sz="0" w:space="0" w:color="auto"/>
        <w:bottom w:val="none" w:sz="0" w:space="0" w:color="auto"/>
        <w:right w:val="none" w:sz="0" w:space="0" w:color="auto"/>
      </w:divBdr>
    </w:div>
    <w:div w:id="1642806086">
      <w:bodyDiv w:val="1"/>
      <w:marLeft w:val="0"/>
      <w:marRight w:val="0"/>
      <w:marTop w:val="0"/>
      <w:marBottom w:val="0"/>
      <w:divBdr>
        <w:top w:val="none" w:sz="0" w:space="0" w:color="auto"/>
        <w:left w:val="none" w:sz="0" w:space="0" w:color="auto"/>
        <w:bottom w:val="none" w:sz="0" w:space="0" w:color="auto"/>
        <w:right w:val="none" w:sz="0" w:space="0" w:color="auto"/>
      </w:divBdr>
    </w:div>
    <w:div w:id="1667513037">
      <w:bodyDiv w:val="1"/>
      <w:marLeft w:val="0"/>
      <w:marRight w:val="0"/>
      <w:marTop w:val="0"/>
      <w:marBottom w:val="0"/>
      <w:divBdr>
        <w:top w:val="none" w:sz="0" w:space="0" w:color="auto"/>
        <w:left w:val="none" w:sz="0" w:space="0" w:color="auto"/>
        <w:bottom w:val="none" w:sz="0" w:space="0" w:color="auto"/>
        <w:right w:val="none" w:sz="0" w:space="0" w:color="auto"/>
      </w:divBdr>
    </w:div>
    <w:div w:id="1677609886">
      <w:bodyDiv w:val="1"/>
      <w:marLeft w:val="0"/>
      <w:marRight w:val="0"/>
      <w:marTop w:val="0"/>
      <w:marBottom w:val="0"/>
      <w:divBdr>
        <w:top w:val="none" w:sz="0" w:space="0" w:color="auto"/>
        <w:left w:val="none" w:sz="0" w:space="0" w:color="auto"/>
        <w:bottom w:val="none" w:sz="0" w:space="0" w:color="auto"/>
        <w:right w:val="none" w:sz="0" w:space="0" w:color="auto"/>
      </w:divBdr>
    </w:div>
    <w:div w:id="1691490625">
      <w:bodyDiv w:val="1"/>
      <w:marLeft w:val="0"/>
      <w:marRight w:val="0"/>
      <w:marTop w:val="0"/>
      <w:marBottom w:val="0"/>
      <w:divBdr>
        <w:top w:val="none" w:sz="0" w:space="0" w:color="auto"/>
        <w:left w:val="none" w:sz="0" w:space="0" w:color="auto"/>
        <w:bottom w:val="none" w:sz="0" w:space="0" w:color="auto"/>
        <w:right w:val="none" w:sz="0" w:space="0" w:color="auto"/>
      </w:divBdr>
    </w:div>
    <w:div w:id="1709987463">
      <w:bodyDiv w:val="1"/>
      <w:marLeft w:val="0"/>
      <w:marRight w:val="0"/>
      <w:marTop w:val="0"/>
      <w:marBottom w:val="0"/>
      <w:divBdr>
        <w:top w:val="none" w:sz="0" w:space="0" w:color="auto"/>
        <w:left w:val="none" w:sz="0" w:space="0" w:color="auto"/>
        <w:bottom w:val="none" w:sz="0" w:space="0" w:color="auto"/>
        <w:right w:val="none" w:sz="0" w:space="0" w:color="auto"/>
      </w:divBdr>
    </w:div>
    <w:div w:id="1724450905">
      <w:bodyDiv w:val="1"/>
      <w:marLeft w:val="0"/>
      <w:marRight w:val="0"/>
      <w:marTop w:val="0"/>
      <w:marBottom w:val="0"/>
      <w:divBdr>
        <w:top w:val="none" w:sz="0" w:space="0" w:color="auto"/>
        <w:left w:val="none" w:sz="0" w:space="0" w:color="auto"/>
        <w:bottom w:val="none" w:sz="0" w:space="0" w:color="auto"/>
        <w:right w:val="none" w:sz="0" w:space="0" w:color="auto"/>
      </w:divBdr>
    </w:div>
    <w:div w:id="1766340415">
      <w:bodyDiv w:val="1"/>
      <w:marLeft w:val="0"/>
      <w:marRight w:val="0"/>
      <w:marTop w:val="0"/>
      <w:marBottom w:val="0"/>
      <w:divBdr>
        <w:top w:val="none" w:sz="0" w:space="0" w:color="auto"/>
        <w:left w:val="none" w:sz="0" w:space="0" w:color="auto"/>
        <w:bottom w:val="none" w:sz="0" w:space="0" w:color="auto"/>
        <w:right w:val="none" w:sz="0" w:space="0" w:color="auto"/>
      </w:divBdr>
    </w:div>
    <w:div w:id="1767269608">
      <w:bodyDiv w:val="1"/>
      <w:marLeft w:val="0"/>
      <w:marRight w:val="0"/>
      <w:marTop w:val="0"/>
      <w:marBottom w:val="0"/>
      <w:divBdr>
        <w:top w:val="none" w:sz="0" w:space="0" w:color="auto"/>
        <w:left w:val="none" w:sz="0" w:space="0" w:color="auto"/>
        <w:bottom w:val="none" w:sz="0" w:space="0" w:color="auto"/>
        <w:right w:val="none" w:sz="0" w:space="0" w:color="auto"/>
      </w:divBdr>
    </w:div>
    <w:div w:id="1812673160">
      <w:bodyDiv w:val="1"/>
      <w:marLeft w:val="0"/>
      <w:marRight w:val="0"/>
      <w:marTop w:val="0"/>
      <w:marBottom w:val="0"/>
      <w:divBdr>
        <w:top w:val="none" w:sz="0" w:space="0" w:color="auto"/>
        <w:left w:val="none" w:sz="0" w:space="0" w:color="auto"/>
        <w:bottom w:val="none" w:sz="0" w:space="0" w:color="auto"/>
        <w:right w:val="none" w:sz="0" w:space="0" w:color="auto"/>
      </w:divBdr>
    </w:div>
    <w:div w:id="1826504548">
      <w:bodyDiv w:val="1"/>
      <w:marLeft w:val="0"/>
      <w:marRight w:val="0"/>
      <w:marTop w:val="0"/>
      <w:marBottom w:val="0"/>
      <w:divBdr>
        <w:top w:val="none" w:sz="0" w:space="0" w:color="auto"/>
        <w:left w:val="none" w:sz="0" w:space="0" w:color="auto"/>
        <w:bottom w:val="none" w:sz="0" w:space="0" w:color="auto"/>
        <w:right w:val="none" w:sz="0" w:space="0" w:color="auto"/>
      </w:divBdr>
      <w:divsChild>
        <w:div w:id="429475711">
          <w:marLeft w:val="547"/>
          <w:marRight w:val="0"/>
          <w:marTop w:val="60"/>
          <w:marBottom w:val="0"/>
          <w:divBdr>
            <w:top w:val="none" w:sz="0" w:space="0" w:color="auto"/>
            <w:left w:val="none" w:sz="0" w:space="0" w:color="auto"/>
            <w:bottom w:val="none" w:sz="0" w:space="0" w:color="auto"/>
            <w:right w:val="none" w:sz="0" w:space="0" w:color="auto"/>
          </w:divBdr>
        </w:div>
      </w:divsChild>
    </w:div>
    <w:div w:id="1831020130">
      <w:bodyDiv w:val="1"/>
      <w:marLeft w:val="0"/>
      <w:marRight w:val="0"/>
      <w:marTop w:val="0"/>
      <w:marBottom w:val="0"/>
      <w:divBdr>
        <w:top w:val="none" w:sz="0" w:space="0" w:color="auto"/>
        <w:left w:val="none" w:sz="0" w:space="0" w:color="auto"/>
        <w:bottom w:val="none" w:sz="0" w:space="0" w:color="auto"/>
        <w:right w:val="none" w:sz="0" w:space="0" w:color="auto"/>
      </w:divBdr>
      <w:divsChild>
        <w:div w:id="1146320495">
          <w:marLeft w:val="547"/>
          <w:marRight w:val="0"/>
          <w:marTop w:val="60"/>
          <w:marBottom w:val="0"/>
          <w:divBdr>
            <w:top w:val="none" w:sz="0" w:space="0" w:color="auto"/>
            <w:left w:val="none" w:sz="0" w:space="0" w:color="auto"/>
            <w:bottom w:val="none" w:sz="0" w:space="0" w:color="auto"/>
            <w:right w:val="none" w:sz="0" w:space="0" w:color="auto"/>
          </w:divBdr>
        </w:div>
        <w:div w:id="1349527731">
          <w:marLeft w:val="547"/>
          <w:marRight w:val="0"/>
          <w:marTop w:val="60"/>
          <w:marBottom w:val="0"/>
          <w:divBdr>
            <w:top w:val="none" w:sz="0" w:space="0" w:color="auto"/>
            <w:left w:val="none" w:sz="0" w:space="0" w:color="auto"/>
            <w:bottom w:val="none" w:sz="0" w:space="0" w:color="auto"/>
            <w:right w:val="none" w:sz="0" w:space="0" w:color="auto"/>
          </w:divBdr>
        </w:div>
        <w:div w:id="1671985833">
          <w:marLeft w:val="547"/>
          <w:marRight w:val="0"/>
          <w:marTop w:val="60"/>
          <w:marBottom w:val="0"/>
          <w:divBdr>
            <w:top w:val="none" w:sz="0" w:space="0" w:color="auto"/>
            <w:left w:val="none" w:sz="0" w:space="0" w:color="auto"/>
            <w:bottom w:val="none" w:sz="0" w:space="0" w:color="auto"/>
            <w:right w:val="none" w:sz="0" w:space="0" w:color="auto"/>
          </w:divBdr>
        </w:div>
      </w:divsChild>
    </w:div>
    <w:div w:id="1909611629">
      <w:bodyDiv w:val="1"/>
      <w:marLeft w:val="0"/>
      <w:marRight w:val="0"/>
      <w:marTop w:val="0"/>
      <w:marBottom w:val="0"/>
      <w:divBdr>
        <w:top w:val="none" w:sz="0" w:space="0" w:color="auto"/>
        <w:left w:val="none" w:sz="0" w:space="0" w:color="auto"/>
        <w:bottom w:val="none" w:sz="0" w:space="0" w:color="auto"/>
        <w:right w:val="none" w:sz="0" w:space="0" w:color="auto"/>
      </w:divBdr>
    </w:div>
    <w:div w:id="1968537341">
      <w:bodyDiv w:val="1"/>
      <w:marLeft w:val="0"/>
      <w:marRight w:val="0"/>
      <w:marTop w:val="0"/>
      <w:marBottom w:val="0"/>
      <w:divBdr>
        <w:top w:val="none" w:sz="0" w:space="0" w:color="auto"/>
        <w:left w:val="none" w:sz="0" w:space="0" w:color="auto"/>
        <w:bottom w:val="none" w:sz="0" w:space="0" w:color="auto"/>
        <w:right w:val="none" w:sz="0" w:space="0" w:color="auto"/>
      </w:divBdr>
      <w:divsChild>
        <w:div w:id="1295873155">
          <w:marLeft w:val="907"/>
          <w:marRight w:val="0"/>
          <w:marTop w:val="0"/>
          <w:marBottom w:val="112"/>
          <w:divBdr>
            <w:top w:val="none" w:sz="0" w:space="0" w:color="auto"/>
            <w:left w:val="none" w:sz="0" w:space="0" w:color="auto"/>
            <w:bottom w:val="none" w:sz="0" w:space="0" w:color="auto"/>
            <w:right w:val="none" w:sz="0" w:space="0" w:color="auto"/>
          </w:divBdr>
        </w:div>
      </w:divsChild>
    </w:div>
    <w:div w:id="1992900875">
      <w:bodyDiv w:val="1"/>
      <w:marLeft w:val="0"/>
      <w:marRight w:val="0"/>
      <w:marTop w:val="0"/>
      <w:marBottom w:val="0"/>
      <w:divBdr>
        <w:top w:val="none" w:sz="0" w:space="0" w:color="auto"/>
        <w:left w:val="none" w:sz="0" w:space="0" w:color="auto"/>
        <w:bottom w:val="none" w:sz="0" w:space="0" w:color="auto"/>
        <w:right w:val="none" w:sz="0" w:space="0" w:color="auto"/>
      </w:divBdr>
    </w:div>
    <w:div w:id="2027362712">
      <w:bodyDiv w:val="1"/>
      <w:marLeft w:val="0"/>
      <w:marRight w:val="0"/>
      <w:marTop w:val="0"/>
      <w:marBottom w:val="0"/>
      <w:divBdr>
        <w:top w:val="none" w:sz="0" w:space="0" w:color="auto"/>
        <w:left w:val="none" w:sz="0" w:space="0" w:color="auto"/>
        <w:bottom w:val="none" w:sz="0" w:space="0" w:color="auto"/>
        <w:right w:val="none" w:sz="0" w:space="0" w:color="auto"/>
      </w:divBdr>
      <w:divsChild>
        <w:div w:id="1745451390">
          <w:marLeft w:val="0"/>
          <w:marRight w:val="0"/>
          <w:marTop w:val="0"/>
          <w:marBottom w:val="0"/>
          <w:divBdr>
            <w:top w:val="none" w:sz="0" w:space="0" w:color="auto"/>
            <w:left w:val="none" w:sz="0" w:space="0" w:color="auto"/>
            <w:bottom w:val="none" w:sz="0" w:space="0" w:color="auto"/>
            <w:right w:val="none" w:sz="0" w:space="0" w:color="auto"/>
          </w:divBdr>
          <w:divsChild>
            <w:div w:id="1580822785">
              <w:marLeft w:val="0"/>
              <w:marRight w:val="0"/>
              <w:marTop w:val="0"/>
              <w:marBottom w:val="0"/>
              <w:divBdr>
                <w:top w:val="none" w:sz="0" w:space="0" w:color="auto"/>
                <w:left w:val="none" w:sz="0" w:space="0" w:color="auto"/>
                <w:bottom w:val="none" w:sz="0" w:space="0" w:color="auto"/>
                <w:right w:val="none" w:sz="0" w:space="0" w:color="auto"/>
              </w:divBdr>
              <w:divsChild>
                <w:div w:id="48920653">
                  <w:marLeft w:val="0"/>
                  <w:marRight w:val="0"/>
                  <w:marTop w:val="0"/>
                  <w:marBottom w:val="0"/>
                  <w:divBdr>
                    <w:top w:val="none" w:sz="0" w:space="0" w:color="auto"/>
                    <w:left w:val="none" w:sz="0" w:space="0" w:color="auto"/>
                    <w:bottom w:val="none" w:sz="0" w:space="0" w:color="auto"/>
                    <w:right w:val="none" w:sz="0" w:space="0" w:color="auto"/>
                  </w:divBdr>
                  <w:divsChild>
                    <w:div w:id="2107921598">
                      <w:marLeft w:val="0"/>
                      <w:marRight w:val="0"/>
                      <w:marTop w:val="0"/>
                      <w:marBottom w:val="0"/>
                      <w:divBdr>
                        <w:top w:val="none" w:sz="0" w:space="0" w:color="auto"/>
                        <w:left w:val="none" w:sz="0" w:space="0" w:color="auto"/>
                        <w:bottom w:val="none" w:sz="0" w:space="0" w:color="auto"/>
                        <w:right w:val="none" w:sz="0" w:space="0" w:color="auto"/>
                      </w:divBdr>
                    </w:div>
                    <w:div w:id="633143877">
                      <w:marLeft w:val="0"/>
                      <w:marRight w:val="0"/>
                      <w:marTop w:val="0"/>
                      <w:marBottom w:val="0"/>
                      <w:divBdr>
                        <w:top w:val="none" w:sz="0" w:space="0" w:color="auto"/>
                        <w:left w:val="none" w:sz="0" w:space="0" w:color="auto"/>
                        <w:bottom w:val="none" w:sz="0" w:space="0" w:color="auto"/>
                        <w:right w:val="none" w:sz="0" w:space="0" w:color="auto"/>
                      </w:divBdr>
                    </w:div>
                    <w:div w:id="406459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712594">
      <w:bodyDiv w:val="1"/>
      <w:marLeft w:val="0"/>
      <w:marRight w:val="0"/>
      <w:marTop w:val="0"/>
      <w:marBottom w:val="0"/>
      <w:divBdr>
        <w:top w:val="none" w:sz="0" w:space="0" w:color="auto"/>
        <w:left w:val="none" w:sz="0" w:space="0" w:color="auto"/>
        <w:bottom w:val="none" w:sz="0" w:space="0" w:color="auto"/>
        <w:right w:val="none" w:sz="0" w:space="0" w:color="auto"/>
      </w:divBdr>
    </w:div>
    <w:div w:id="2047680465">
      <w:bodyDiv w:val="1"/>
      <w:marLeft w:val="0"/>
      <w:marRight w:val="0"/>
      <w:marTop w:val="0"/>
      <w:marBottom w:val="0"/>
      <w:divBdr>
        <w:top w:val="none" w:sz="0" w:space="0" w:color="auto"/>
        <w:left w:val="none" w:sz="0" w:space="0" w:color="auto"/>
        <w:bottom w:val="none" w:sz="0" w:space="0" w:color="auto"/>
        <w:right w:val="none" w:sz="0" w:space="0" w:color="auto"/>
      </w:divBdr>
    </w:div>
    <w:div w:id="2082175420">
      <w:bodyDiv w:val="1"/>
      <w:marLeft w:val="0"/>
      <w:marRight w:val="0"/>
      <w:marTop w:val="0"/>
      <w:marBottom w:val="0"/>
      <w:divBdr>
        <w:top w:val="none" w:sz="0" w:space="0" w:color="auto"/>
        <w:left w:val="none" w:sz="0" w:space="0" w:color="auto"/>
        <w:bottom w:val="none" w:sz="0" w:space="0" w:color="auto"/>
        <w:right w:val="none" w:sz="0" w:space="0" w:color="auto"/>
      </w:divBdr>
    </w:div>
    <w:div w:id="2100708231">
      <w:bodyDiv w:val="1"/>
      <w:marLeft w:val="0"/>
      <w:marRight w:val="0"/>
      <w:marTop w:val="0"/>
      <w:marBottom w:val="0"/>
      <w:divBdr>
        <w:top w:val="none" w:sz="0" w:space="0" w:color="auto"/>
        <w:left w:val="none" w:sz="0" w:space="0" w:color="auto"/>
        <w:bottom w:val="none" w:sz="0" w:space="0" w:color="auto"/>
        <w:right w:val="none" w:sz="0" w:space="0" w:color="auto"/>
      </w:divBdr>
    </w:div>
    <w:div w:id="2119835237">
      <w:bodyDiv w:val="1"/>
      <w:marLeft w:val="0"/>
      <w:marRight w:val="0"/>
      <w:marTop w:val="0"/>
      <w:marBottom w:val="0"/>
      <w:divBdr>
        <w:top w:val="none" w:sz="0" w:space="0" w:color="auto"/>
        <w:left w:val="none" w:sz="0" w:space="0" w:color="auto"/>
        <w:bottom w:val="none" w:sz="0" w:space="0" w:color="auto"/>
        <w:right w:val="none" w:sz="0" w:space="0" w:color="auto"/>
      </w:divBdr>
    </w:div>
    <w:div w:id="2137795717">
      <w:bodyDiv w:val="1"/>
      <w:marLeft w:val="0"/>
      <w:marRight w:val="0"/>
      <w:marTop w:val="0"/>
      <w:marBottom w:val="0"/>
      <w:divBdr>
        <w:top w:val="none" w:sz="0" w:space="0" w:color="auto"/>
        <w:left w:val="none" w:sz="0" w:space="0" w:color="auto"/>
        <w:bottom w:val="none" w:sz="0" w:space="0" w:color="auto"/>
        <w:right w:val="none" w:sz="0" w:space="0" w:color="auto"/>
      </w:divBdr>
    </w:div>
    <w:div w:id="214291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ilarva\Documents\Custom%20Office%20Templates\NIHR%20repor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F6FF1-4AD0-4A62-B6C8-5947CE525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C:\Users\pilarva\Documents\Custom Office Templates\NIHR report template.dotx</Template>
  <TotalTime>0</TotalTime>
  <Pages>67</Pages>
  <Words>29131</Words>
  <Characters>166050</Characters>
  <Application>Microsoft Office Word</Application>
  <DocSecurity>0</DocSecurity>
  <Lines>1383</Lines>
  <Paragraphs>389</Paragraphs>
  <ScaleCrop>false</ScaleCrop>
  <HeadingPairs>
    <vt:vector size="2" baseType="variant">
      <vt:variant>
        <vt:lpstr>Title</vt:lpstr>
      </vt:variant>
      <vt:variant>
        <vt:i4>1</vt:i4>
      </vt:variant>
    </vt:vector>
  </HeadingPairs>
  <TitlesOfParts>
    <vt:vector size="1" baseType="lpstr">
      <vt:lpstr/>
    </vt:vector>
  </TitlesOfParts>
  <Company>The University of Liverpool</Company>
  <LinksUpToDate>false</LinksUpToDate>
  <CharactersWithSpaces>194792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Vazquez Arango, Maria Del Pilar</dc:creator>
  <cp:keywords/>
  <dc:description/>
  <cp:lastModifiedBy>Ross Stewart</cp:lastModifiedBy>
  <cp:revision>3</cp:revision>
  <cp:lastPrinted>2021-01-24T13:13:00Z</cp:lastPrinted>
  <dcterms:created xsi:type="dcterms:W3CDTF">2022-07-05T03:01:00Z</dcterms:created>
  <dcterms:modified xsi:type="dcterms:W3CDTF">2022-07-05T07:46:00Z</dcterms:modified>
</cp:coreProperties>
</file>